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7D" w:rsidRPr="00E162A3" w:rsidRDefault="00645E7D" w:rsidP="00BF19ED">
      <w:pPr>
        <w:spacing w:after="0" w:line="240" w:lineRule="auto"/>
        <w:ind w:left="-180" w:right="-3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62A3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>-201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KAZIM KARABEKİR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 xml:space="preserve"> İLKOKULU</w:t>
      </w:r>
    </w:p>
    <w:p w:rsidR="00645E7D" w:rsidRPr="00E162A3" w:rsidRDefault="00645E7D" w:rsidP="00BF19ED">
      <w:pPr>
        <w:spacing w:line="240" w:lineRule="auto"/>
        <w:ind w:left="-180" w:right="-3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62A3">
        <w:rPr>
          <w:rFonts w:ascii="Times New Roman" w:hAnsi="Times New Roman" w:cs="Times New Roman"/>
          <w:b/>
          <w:bCs/>
          <w:sz w:val="24"/>
          <w:szCs w:val="24"/>
        </w:rPr>
        <w:t>FEN VE TEKNO</w:t>
      </w:r>
      <w:r>
        <w:rPr>
          <w:rFonts w:ascii="Times New Roman" w:hAnsi="Times New Roman" w:cs="Times New Roman"/>
          <w:b/>
          <w:bCs/>
          <w:sz w:val="24"/>
          <w:szCs w:val="24"/>
        </w:rPr>
        <w:t>LOJİ DERSİ 4/A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 xml:space="preserve"> SINIF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 xml:space="preserve">  2.DÖNEM 1. YAZILI SORULARI</w:t>
      </w:r>
    </w:p>
    <w:p w:rsidR="00645E7D" w:rsidRPr="00E162A3" w:rsidRDefault="00645E7D" w:rsidP="00BF19ED">
      <w:pPr>
        <w:rPr>
          <w:rFonts w:ascii="Times New Roman" w:hAnsi="Times New Roman" w:cs="Times New Roman"/>
          <w:sz w:val="24"/>
          <w:szCs w:val="24"/>
        </w:rPr>
        <w:sectPr w:rsidR="00645E7D" w:rsidRPr="00E162A3" w:rsidSect="00BF19ED">
          <w:pgSz w:w="11906" w:h="16838"/>
          <w:pgMar w:top="426" w:right="424" w:bottom="1417" w:left="426" w:header="708" w:footer="708" w:gutter="0"/>
          <w:cols w:space="708"/>
          <w:docGrid w:linePitch="360"/>
        </w:sectPr>
      </w:pPr>
      <w:r w:rsidRPr="00E162A3">
        <w:rPr>
          <w:rFonts w:ascii="Times New Roman" w:hAnsi="Times New Roman" w:cs="Times New Roman"/>
          <w:sz w:val="24"/>
          <w:szCs w:val="24"/>
        </w:rPr>
        <w:t>ADI SOYADI :</w:t>
      </w:r>
      <w:r>
        <w:rPr>
          <w:rFonts w:ascii="Times New Roman" w:hAnsi="Times New Roman" w:cs="Times New Roman"/>
          <w:sz w:val="24"/>
          <w:szCs w:val="24"/>
        </w:rPr>
        <w:t>………………………………       NO:…..                                   PUANI: ……….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45E7D" w:rsidRDefault="00645E7D" w:rsidP="00771BC6">
      <w:pPr>
        <w:pStyle w:val="NoSpacing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A.   Aşağıdaki soruları cevaplayınız. (20 x4 =80p)</w:t>
      </w:r>
    </w:p>
    <w:p w:rsidR="00645E7D" w:rsidRDefault="00645E7D" w:rsidP="00410826">
      <w:pPr>
        <w:pStyle w:val="NoSpacing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1- </w:t>
      </w:r>
      <w:r w:rsidRPr="00F233B9">
        <w:rPr>
          <w:b/>
          <w:bCs/>
          <w:sz w:val="22"/>
          <w:szCs w:val="22"/>
        </w:rPr>
        <w:t>Kaynağından uzaklaşan sesin şiddeti için aşağıdakilerden hangisi söylenebilir?</w:t>
      </w:r>
    </w:p>
    <w:p w:rsidR="00645E7D" w:rsidRPr="00F233B9" w:rsidRDefault="00645E7D" w:rsidP="00F233B9">
      <w:pPr>
        <w:pStyle w:val="NoSpacing"/>
        <w:ind w:left="720"/>
        <w:rPr>
          <w:b/>
          <w:bCs/>
          <w:sz w:val="22"/>
          <w:szCs w:val="22"/>
        </w:rPr>
      </w:pPr>
    </w:p>
    <w:p w:rsidR="00645E7D" w:rsidRPr="00F233B9" w:rsidRDefault="00645E7D" w:rsidP="00E162A3">
      <w:pPr>
        <w:pStyle w:val="NoSpacing"/>
        <w:rPr>
          <w:sz w:val="22"/>
          <w:szCs w:val="22"/>
        </w:rPr>
      </w:pPr>
      <w:r w:rsidRPr="00F233B9">
        <w:rPr>
          <w:sz w:val="22"/>
          <w:szCs w:val="22"/>
        </w:rPr>
        <w:t>A) Önce azalır, sonra artar.</w:t>
      </w:r>
      <w:r w:rsidRPr="00F233B9">
        <w:rPr>
          <w:sz w:val="22"/>
          <w:szCs w:val="22"/>
        </w:rPr>
        <w:tab/>
        <w:t>B) Gittikçe azalır.</w:t>
      </w:r>
    </w:p>
    <w:p w:rsidR="00645E7D" w:rsidRDefault="00645E7D" w:rsidP="00E162A3">
      <w:pPr>
        <w:pStyle w:val="NoSpacing"/>
        <w:rPr>
          <w:sz w:val="22"/>
          <w:szCs w:val="22"/>
        </w:rPr>
      </w:pPr>
      <w:r w:rsidRPr="00F233B9">
        <w:rPr>
          <w:sz w:val="22"/>
          <w:szCs w:val="22"/>
        </w:rPr>
        <w:t>C) Değişmez.</w:t>
      </w:r>
      <w:r w:rsidRPr="00F233B9">
        <w:rPr>
          <w:sz w:val="22"/>
          <w:szCs w:val="22"/>
        </w:rPr>
        <w:tab/>
      </w:r>
      <w:r w:rsidRPr="00F233B9">
        <w:rPr>
          <w:sz w:val="22"/>
          <w:szCs w:val="22"/>
        </w:rPr>
        <w:tab/>
      </w:r>
      <w:r w:rsidRPr="00F233B9">
        <w:rPr>
          <w:sz w:val="22"/>
          <w:szCs w:val="22"/>
        </w:rPr>
        <w:tab/>
        <w:t>D) Gittikçe artar.</w:t>
      </w:r>
    </w:p>
    <w:p w:rsidR="00645E7D" w:rsidRPr="00F233B9" w:rsidRDefault="00645E7D" w:rsidP="00E162A3">
      <w:pPr>
        <w:pStyle w:val="NoSpacing"/>
        <w:rPr>
          <w:sz w:val="22"/>
          <w:szCs w:val="22"/>
        </w:rPr>
      </w:pPr>
    </w:p>
    <w:p w:rsidR="00645E7D" w:rsidRPr="00E162A3" w:rsidRDefault="00645E7D" w:rsidP="00E162A3">
      <w:pPr>
        <w:rPr>
          <w:rFonts w:ascii="Times New Roman" w:hAnsi="Times New Roman" w:cs="Times New Roman"/>
          <w:b/>
          <w:bCs/>
        </w:rPr>
      </w:pPr>
      <w:r w:rsidRPr="00E162A3">
        <w:rPr>
          <w:rFonts w:ascii="Times New Roman" w:hAnsi="Times New Roman" w:cs="Times New Roman"/>
          <w:b/>
          <w:bCs/>
        </w:rPr>
        <w:t>2- “Işık yayarak çevresini aydınlatan her cisim …………………….  . “ tümcesi aşağıdaki sözcüklerden hangisiyle tamamlanırsa doğru bir ifade olur?</w:t>
      </w:r>
    </w:p>
    <w:p w:rsidR="00645E7D" w:rsidRPr="00E162A3" w:rsidRDefault="00645E7D" w:rsidP="009E7AB9">
      <w:pPr>
        <w:spacing w:after="0" w:line="240" w:lineRule="auto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A) ışık kaynağıdır. </w:t>
      </w:r>
      <w:r w:rsidRPr="00E162A3">
        <w:rPr>
          <w:rFonts w:ascii="Times New Roman" w:hAnsi="Times New Roman" w:cs="Times New Roman"/>
        </w:rPr>
        <w:tab/>
        <w:t>B) doğal ışık kaynağıdır.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</w:p>
    <w:p w:rsidR="00645E7D" w:rsidRPr="00E162A3" w:rsidRDefault="00645E7D" w:rsidP="009E7AB9">
      <w:pPr>
        <w:spacing w:after="0" w:line="240" w:lineRule="auto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>C) yapay ışık kaynağıdır.     D) sıcak ışık kayna</w:t>
      </w:r>
      <w:r>
        <w:rPr>
          <w:rFonts w:ascii="Times New Roman" w:hAnsi="Times New Roman" w:cs="Times New Roman"/>
        </w:rPr>
        <w:t>4</w:t>
      </w:r>
      <w:r w:rsidRPr="00E162A3">
        <w:rPr>
          <w:rFonts w:ascii="Times New Roman" w:hAnsi="Times New Roman" w:cs="Times New Roman"/>
        </w:rPr>
        <w:t>ğıdır.</w:t>
      </w:r>
    </w:p>
    <w:p w:rsidR="00645E7D" w:rsidRPr="00E162A3" w:rsidRDefault="00645E7D" w:rsidP="009E7AB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5E7D" w:rsidRPr="00E162A3" w:rsidRDefault="00645E7D" w:rsidP="009E7AB9">
      <w:pPr>
        <w:tabs>
          <w:tab w:val="left" w:pos="3480"/>
        </w:tabs>
        <w:rPr>
          <w:rStyle w:val="Strong"/>
          <w:rFonts w:ascii="Times New Roman" w:hAnsi="Times New Roman" w:cs="Times New Roman"/>
          <w:b w:val="0"/>
          <w:bCs w:val="0"/>
        </w:rPr>
      </w:pPr>
      <w:r w:rsidRPr="00E162A3">
        <w:rPr>
          <w:rStyle w:val="Strong"/>
          <w:rFonts w:ascii="Times New Roman" w:hAnsi="Times New Roman" w:cs="Times New Roman"/>
        </w:rPr>
        <w:t>3- “ Bazı cisimler ışık kaynağı olmadıkları halde parlak görünürler. Böyle cisimler üzerine ışık kaynağı geldiğin</w:t>
      </w:r>
      <w:r>
        <w:rPr>
          <w:rStyle w:val="Strong"/>
          <w:rFonts w:ascii="Times New Roman" w:hAnsi="Times New Roman" w:cs="Times New Roman"/>
        </w:rPr>
        <w:t>de aydınlanır ve ışık saçarlar. B</w:t>
      </w:r>
      <w:r w:rsidRPr="00E162A3">
        <w:rPr>
          <w:rStyle w:val="Strong"/>
          <w:rFonts w:ascii="Times New Roman" w:hAnsi="Times New Roman" w:cs="Times New Roman"/>
        </w:rPr>
        <w:t>u cisimlere aydınlatılmış cisim denir.”</w:t>
      </w:r>
    </w:p>
    <w:p w:rsidR="00645E7D" w:rsidRPr="00E162A3" w:rsidRDefault="00645E7D" w:rsidP="009E7AB9">
      <w:pPr>
        <w:rPr>
          <w:rStyle w:val="Strong"/>
          <w:rFonts w:ascii="Times New Roman" w:hAnsi="Times New Roman" w:cs="Times New Roman"/>
          <w:b w:val="0"/>
          <w:bCs w:val="0"/>
        </w:rPr>
      </w:pPr>
      <w:r w:rsidRPr="00E162A3">
        <w:rPr>
          <w:rStyle w:val="Strong"/>
          <w:rFonts w:ascii="Times New Roman" w:hAnsi="Times New Roman" w:cs="Times New Roman"/>
        </w:rPr>
        <w:t xml:space="preserve">Yukarıdaki bilgiye göre aşağıdakilerden hangisi aydınlatılmış cisim </w:t>
      </w:r>
      <w:r w:rsidRPr="00E162A3">
        <w:rPr>
          <w:rStyle w:val="Strong"/>
          <w:rFonts w:ascii="Times New Roman" w:hAnsi="Times New Roman" w:cs="Times New Roman"/>
          <w:u w:val="single"/>
        </w:rPr>
        <w:t>değildir?</w:t>
      </w:r>
    </w:p>
    <w:p w:rsidR="00645E7D" w:rsidRPr="00E162A3" w:rsidRDefault="00645E7D" w:rsidP="009E7AB9">
      <w:pPr>
        <w:rPr>
          <w:rStyle w:val="Strong"/>
          <w:rFonts w:ascii="Times New Roman" w:hAnsi="Times New Roman" w:cs="Times New Roman"/>
          <w:b w:val="0"/>
          <w:bCs w:val="0"/>
        </w:rPr>
      </w:pPr>
      <w:r w:rsidRPr="00E162A3">
        <w:rPr>
          <w:rStyle w:val="Strong"/>
          <w:rFonts w:ascii="Times New Roman" w:hAnsi="Times New Roman" w:cs="Times New Roman"/>
          <w:b w:val="0"/>
          <w:bCs w:val="0"/>
        </w:rPr>
        <w:t>A) ayna     b) mum     c) metal kaşık   d) ay</w:t>
      </w:r>
    </w:p>
    <w:p w:rsidR="00645E7D" w:rsidRDefault="00645E7D" w:rsidP="008127FA">
      <w:pPr>
        <w:pStyle w:val="NormalWeb"/>
        <w:spacing w:line="240" w:lineRule="atLeast"/>
        <w:rPr>
          <w:rStyle w:val="Strong"/>
          <w:sz w:val="22"/>
          <w:szCs w:val="22"/>
        </w:rPr>
      </w:pPr>
      <w:r w:rsidRPr="00E162A3">
        <w:rPr>
          <w:rStyle w:val="Strong"/>
          <w:sz w:val="22"/>
          <w:szCs w:val="22"/>
        </w:rPr>
        <w:t>4- Aşağıda verilen ışık kaynaklarından hangisi doğal ışık kaynağıdır?</w:t>
      </w:r>
    </w:p>
    <w:p w:rsidR="00645E7D" w:rsidRPr="00E162A3" w:rsidRDefault="00645E7D" w:rsidP="008127FA">
      <w:pPr>
        <w:pStyle w:val="NormalWeb"/>
        <w:spacing w:line="240" w:lineRule="atLeast"/>
        <w:rPr>
          <w:b/>
          <w:bCs/>
          <w:sz w:val="22"/>
          <w:szCs w:val="22"/>
        </w:rPr>
      </w:pPr>
      <w:r w:rsidRPr="00E162A3">
        <w:rPr>
          <w:sz w:val="22"/>
          <w:szCs w:val="22"/>
        </w:rPr>
        <w:t>A) Ay                          B) fener</w:t>
      </w:r>
      <w:r w:rsidRPr="00E162A3">
        <w:rPr>
          <w:sz w:val="22"/>
          <w:szCs w:val="22"/>
        </w:rPr>
        <w:br/>
        <w:t>C) Güneş                     D) ampul</w:t>
      </w:r>
    </w:p>
    <w:p w:rsidR="00645E7D" w:rsidRPr="00E162A3" w:rsidRDefault="00645E7D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rStyle w:val="Strong"/>
          <w:sz w:val="22"/>
          <w:szCs w:val="22"/>
        </w:rPr>
        <w:t>5-Aşağıdakilerden hangisi bir teknoloji ürünü değildir?</w:t>
      </w:r>
      <w:r w:rsidRPr="00E162A3">
        <w:rPr>
          <w:sz w:val="22"/>
          <w:szCs w:val="22"/>
        </w:rPr>
        <w:t xml:space="preserve">                                                                       </w:t>
      </w:r>
    </w:p>
    <w:p w:rsidR="00645E7D" w:rsidRPr="00E162A3" w:rsidRDefault="00645E7D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sz w:val="22"/>
          <w:szCs w:val="22"/>
        </w:rPr>
        <w:t>A)  ağaç                 B) gaz lambası</w:t>
      </w:r>
      <w:r w:rsidRPr="00E162A3">
        <w:rPr>
          <w:sz w:val="22"/>
          <w:szCs w:val="22"/>
        </w:rPr>
        <w:br/>
        <w:t>C)  mum                 D) ampul</w:t>
      </w:r>
    </w:p>
    <w:p w:rsidR="00645E7D" w:rsidRPr="00E162A3" w:rsidRDefault="00645E7D" w:rsidP="009E79E3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rStyle w:val="Strong"/>
          <w:sz w:val="22"/>
          <w:szCs w:val="22"/>
        </w:rPr>
        <w:t>6- Sesin oluşması için aşağıdakilerin hangisi gereklidir?</w:t>
      </w:r>
      <w:r w:rsidRPr="00E162A3">
        <w:rPr>
          <w:sz w:val="22"/>
          <w:szCs w:val="22"/>
        </w:rPr>
        <w:t xml:space="preserve">    </w:t>
      </w:r>
    </w:p>
    <w:p w:rsidR="00645E7D" w:rsidRPr="00E162A3" w:rsidRDefault="00645E7D" w:rsidP="009E79E3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sz w:val="22"/>
          <w:szCs w:val="22"/>
        </w:rPr>
        <w:t xml:space="preserve">  A) hava                               B) kulak</w:t>
      </w:r>
      <w:r w:rsidRPr="00E162A3">
        <w:rPr>
          <w:sz w:val="22"/>
          <w:szCs w:val="22"/>
        </w:rPr>
        <w:br/>
        <w:t xml:space="preserve">  C) zar                                 D) titreşim</w:t>
      </w:r>
    </w:p>
    <w:p w:rsidR="00645E7D" w:rsidRDefault="00645E7D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rStyle w:val="Strong"/>
          <w:sz w:val="22"/>
          <w:szCs w:val="22"/>
        </w:rPr>
        <w:t>7- Aşağıdakilerden hangisi ses kirliliğinin     sonuçlarından biri değildir?</w:t>
      </w:r>
      <w:r w:rsidRPr="00E162A3">
        <w:rPr>
          <w:sz w:val="22"/>
          <w:szCs w:val="22"/>
        </w:rPr>
        <w:t xml:space="preserve">                                                                                  A) Gözlerimiz ağrır. </w:t>
      </w:r>
      <w:r w:rsidRPr="00E162A3">
        <w:rPr>
          <w:sz w:val="22"/>
          <w:szCs w:val="22"/>
        </w:rPr>
        <w:br/>
        <w:t>B) Kulaklarımız sağır olabilir.</w:t>
      </w:r>
      <w:r w:rsidRPr="00E162A3">
        <w:rPr>
          <w:sz w:val="22"/>
          <w:szCs w:val="22"/>
        </w:rPr>
        <w:br/>
        <w:t>C) Sinirlerimiz bozulabilir.</w:t>
      </w:r>
      <w:r w:rsidRPr="00E162A3">
        <w:rPr>
          <w:sz w:val="22"/>
          <w:szCs w:val="22"/>
        </w:rPr>
        <w:br/>
        <w:t>D) Dikkatimiz bozulabilir</w:t>
      </w:r>
    </w:p>
    <w:p w:rsidR="00645E7D" w:rsidRPr="00E162A3" w:rsidRDefault="00645E7D" w:rsidP="008127FA">
      <w:pPr>
        <w:pStyle w:val="NormalWeb"/>
        <w:spacing w:line="240" w:lineRule="atLeast"/>
        <w:rPr>
          <w:rStyle w:val="Strong"/>
          <w:sz w:val="22"/>
          <w:szCs w:val="22"/>
        </w:rPr>
      </w:pPr>
    </w:p>
    <w:p w:rsidR="00645E7D" w:rsidRPr="00E162A3" w:rsidRDefault="00645E7D" w:rsidP="008127FA">
      <w:pPr>
        <w:pStyle w:val="NormalWeb"/>
        <w:spacing w:line="240" w:lineRule="atLeast"/>
        <w:rPr>
          <w:b/>
          <w:bCs/>
          <w:sz w:val="22"/>
          <w:szCs w:val="22"/>
        </w:rPr>
      </w:pPr>
      <w:r w:rsidRPr="00E162A3">
        <w:rPr>
          <w:rStyle w:val="Strong"/>
          <w:sz w:val="22"/>
          <w:szCs w:val="22"/>
        </w:rPr>
        <w:t>8- Gündüz evde iş yaparken en ekonomik ışık</w:t>
      </w:r>
      <w:r>
        <w:rPr>
          <w:rStyle w:val="Strong"/>
          <w:sz w:val="22"/>
          <w:szCs w:val="22"/>
        </w:rPr>
        <w:t xml:space="preserve"> </w:t>
      </w:r>
      <w:r w:rsidRPr="00E162A3">
        <w:rPr>
          <w:rStyle w:val="Strong"/>
          <w:sz w:val="22"/>
          <w:szCs w:val="22"/>
        </w:rPr>
        <w:t>kaynağı hangisidir?</w:t>
      </w:r>
      <w:r w:rsidRPr="00E162A3">
        <w:rPr>
          <w:sz w:val="22"/>
          <w:szCs w:val="22"/>
        </w:rPr>
        <w:t xml:space="preserve">                                                </w:t>
      </w:r>
    </w:p>
    <w:p w:rsidR="00645E7D" w:rsidRPr="00E162A3" w:rsidRDefault="00645E7D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sz w:val="22"/>
          <w:szCs w:val="22"/>
        </w:rPr>
        <w:t>A) El feneri                 B) Mum                                                       C) Güneş                      D) Lamba</w:t>
      </w:r>
    </w:p>
    <w:p w:rsidR="00645E7D" w:rsidRDefault="00645E7D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rStyle w:val="Strong"/>
          <w:sz w:val="22"/>
          <w:szCs w:val="22"/>
        </w:rPr>
        <w:t>9- Aşağıdaki ifadelerden hangisi yanlıştır?</w:t>
      </w:r>
      <w:r w:rsidRPr="00E162A3">
        <w:rPr>
          <w:sz w:val="22"/>
          <w:szCs w:val="22"/>
        </w:rPr>
        <w:t xml:space="preserve">         </w:t>
      </w:r>
    </w:p>
    <w:p w:rsidR="00645E7D" w:rsidRPr="00E162A3" w:rsidRDefault="00645E7D" w:rsidP="008127FA">
      <w:pPr>
        <w:pStyle w:val="NormalWeb"/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62A3">
        <w:rPr>
          <w:sz w:val="22"/>
          <w:szCs w:val="22"/>
        </w:rPr>
        <w:t xml:space="preserve">    A) Işık ve ses bir enerji türüdür.</w:t>
      </w:r>
      <w:r w:rsidRPr="00E162A3">
        <w:rPr>
          <w:sz w:val="22"/>
          <w:szCs w:val="22"/>
        </w:rPr>
        <w:br/>
        <w:t xml:space="preserve">     B) Mum yapay ışık kaynağıdır.</w:t>
      </w:r>
      <w:r w:rsidRPr="00E162A3">
        <w:rPr>
          <w:sz w:val="22"/>
          <w:szCs w:val="22"/>
        </w:rPr>
        <w:br/>
        <w:t xml:space="preserve">     C) Titreşen her cisim ses üretir.</w:t>
      </w:r>
      <w:r w:rsidRPr="00E162A3">
        <w:rPr>
          <w:sz w:val="22"/>
          <w:szCs w:val="22"/>
        </w:rPr>
        <w:br/>
        <w:t xml:space="preserve">     D) Ayna bir ışık kaynağıdır. </w:t>
      </w:r>
    </w:p>
    <w:p w:rsidR="00645E7D" w:rsidRPr="00E162A3" w:rsidRDefault="00645E7D" w:rsidP="008127FA">
      <w:pPr>
        <w:pStyle w:val="NormalWeb"/>
        <w:spacing w:before="0" w:beforeAutospacing="0" w:after="0" w:afterAutospacing="0" w:line="240" w:lineRule="atLeast"/>
        <w:rPr>
          <w:rStyle w:val="Strong"/>
          <w:sz w:val="22"/>
          <w:szCs w:val="22"/>
        </w:rPr>
      </w:pPr>
      <w:r w:rsidRPr="00E162A3">
        <w:rPr>
          <w:rStyle w:val="Strong"/>
          <w:sz w:val="22"/>
          <w:szCs w:val="22"/>
        </w:rPr>
        <w:t xml:space="preserve">10- </w:t>
      </w:r>
      <w:r w:rsidRPr="00E162A3">
        <w:rPr>
          <w:rStyle w:val="Strong"/>
          <w:sz w:val="22"/>
          <w:szCs w:val="22"/>
        </w:rPr>
        <w:tab/>
        <w:t xml:space="preserve">I-hoparlör       II-elektrik </w:t>
      </w:r>
    </w:p>
    <w:p w:rsidR="00645E7D" w:rsidRPr="00E162A3" w:rsidRDefault="00645E7D" w:rsidP="008127FA">
      <w:pPr>
        <w:pStyle w:val="NormalWeb"/>
        <w:spacing w:before="0" w:beforeAutospacing="0" w:after="0" w:afterAutospacing="0" w:line="240" w:lineRule="atLeast"/>
        <w:rPr>
          <w:rStyle w:val="Strong"/>
          <w:sz w:val="22"/>
          <w:szCs w:val="22"/>
        </w:rPr>
      </w:pPr>
      <w:r w:rsidRPr="00E162A3">
        <w:rPr>
          <w:rStyle w:val="Strong"/>
          <w:sz w:val="22"/>
          <w:szCs w:val="22"/>
        </w:rPr>
        <w:tab/>
        <w:t xml:space="preserve">III-megafon    IV-el feneri </w:t>
      </w:r>
    </w:p>
    <w:p w:rsidR="00645E7D" w:rsidRPr="00E162A3" w:rsidRDefault="00645E7D" w:rsidP="008127FA">
      <w:pPr>
        <w:pStyle w:val="NormalWeb"/>
        <w:spacing w:before="0" w:beforeAutospacing="0" w:after="0" w:afterAutospacing="0" w:line="240" w:lineRule="atLeast"/>
        <w:rPr>
          <w:sz w:val="22"/>
          <w:szCs w:val="22"/>
        </w:rPr>
      </w:pPr>
      <w:r w:rsidRPr="00E162A3">
        <w:rPr>
          <w:rStyle w:val="Strong"/>
          <w:sz w:val="22"/>
          <w:szCs w:val="22"/>
        </w:rPr>
        <w:t>Yukarıda verilen maddelerden hangileri sesin şiddetini artırır?</w:t>
      </w:r>
      <w:r w:rsidRPr="00E162A3">
        <w:rPr>
          <w:sz w:val="22"/>
          <w:szCs w:val="22"/>
        </w:rPr>
        <w:t xml:space="preserve">     </w:t>
      </w:r>
    </w:p>
    <w:p w:rsidR="00645E7D" w:rsidRPr="00E162A3" w:rsidRDefault="00645E7D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sz w:val="22"/>
          <w:szCs w:val="22"/>
        </w:rPr>
        <w:t xml:space="preserve">     A) I-II                         B) III-IV</w:t>
      </w:r>
      <w:r w:rsidRPr="00E162A3">
        <w:rPr>
          <w:sz w:val="22"/>
          <w:szCs w:val="22"/>
        </w:rPr>
        <w:br/>
        <w:t xml:space="preserve">     C) I-III                        D) I-IV</w:t>
      </w:r>
    </w:p>
    <w:p w:rsidR="00645E7D" w:rsidRPr="00F233B9" w:rsidRDefault="00645E7D" w:rsidP="00F233B9">
      <w:pPr>
        <w:rPr>
          <w:rFonts w:ascii="Times New Roman" w:hAnsi="Times New Roman" w:cs="Times New Roman"/>
          <w:sz w:val="24"/>
          <w:szCs w:val="24"/>
        </w:rPr>
      </w:pPr>
      <w:r w:rsidRPr="00E162A3">
        <w:rPr>
          <w:rStyle w:val="Strong"/>
          <w:rFonts w:ascii="Times New Roman" w:hAnsi="Times New Roman" w:cs="Times New Roman"/>
        </w:rPr>
        <w:t xml:space="preserve">11- </w:t>
      </w:r>
      <w:r w:rsidRPr="00F233B9">
        <w:rPr>
          <w:rFonts w:ascii="Times New Roman" w:hAnsi="Times New Roman" w:cs="Times New Roman"/>
          <w:b/>
          <w:bCs/>
          <w:sz w:val="24"/>
          <w:szCs w:val="24"/>
        </w:rPr>
        <w:t xml:space="preserve">Kuvvet ile ilgili aşağıda verilenlerden hangisi </w:t>
      </w:r>
      <w:r w:rsidRPr="00F233B9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</w:t>
      </w:r>
      <w:r w:rsidRPr="00F233B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645E7D" w:rsidRDefault="00645E7D" w:rsidP="00F233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3B9">
        <w:rPr>
          <w:rFonts w:ascii="Times New Roman" w:hAnsi="Times New Roman" w:cs="Times New Roman"/>
          <w:sz w:val="24"/>
          <w:szCs w:val="24"/>
        </w:rPr>
        <w:t>a)Kuvvet cisimlerin hızını arttırabilir.</w:t>
      </w:r>
      <w:r w:rsidRPr="00F233B9">
        <w:rPr>
          <w:rFonts w:ascii="Times New Roman" w:hAnsi="Times New Roman" w:cs="Times New Roman"/>
          <w:sz w:val="24"/>
          <w:szCs w:val="24"/>
        </w:rPr>
        <w:tab/>
      </w:r>
      <w:r w:rsidRPr="00F233B9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233B9">
        <w:rPr>
          <w:rFonts w:ascii="Times New Roman" w:hAnsi="Times New Roman" w:cs="Times New Roman"/>
          <w:sz w:val="24"/>
          <w:szCs w:val="24"/>
        </w:rPr>
        <w:t>b)Kuv</w:t>
      </w:r>
      <w:r>
        <w:rPr>
          <w:rFonts w:ascii="Times New Roman" w:hAnsi="Times New Roman" w:cs="Times New Roman"/>
          <w:sz w:val="24"/>
          <w:szCs w:val="24"/>
        </w:rPr>
        <w:t>vet cisimleri yavaşlatabilir</w:t>
      </w:r>
      <w:r>
        <w:rPr>
          <w:rFonts w:ascii="Times New Roman" w:hAnsi="Times New Roman" w:cs="Times New Roman"/>
          <w:sz w:val="24"/>
          <w:szCs w:val="24"/>
        </w:rPr>
        <w:br/>
      </w:r>
      <w:r w:rsidRPr="00F233B9">
        <w:rPr>
          <w:rFonts w:ascii="Times New Roman" w:hAnsi="Times New Roman" w:cs="Times New Roman"/>
          <w:sz w:val="24"/>
          <w:szCs w:val="24"/>
        </w:rPr>
        <w:t>c)Kuvvet cisimlerin miktarını arttırabilir.</w:t>
      </w:r>
      <w:r w:rsidRPr="00F233B9">
        <w:rPr>
          <w:rFonts w:ascii="Times New Roman" w:hAnsi="Times New Roman" w:cs="Times New Roman"/>
          <w:sz w:val="24"/>
          <w:szCs w:val="24"/>
        </w:rPr>
        <w:tab/>
      </w:r>
      <w:r w:rsidRPr="00F233B9">
        <w:rPr>
          <w:rFonts w:ascii="Times New Roman" w:hAnsi="Times New Roman" w:cs="Times New Roman"/>
          <w:sz w:val="24"/>
          <w:szCs w:val="24"/>
        </w:rPr>
        <w:tab/>
        <w:t xml:space="preserve">   d)Kuvvet cisimlerin şeklini değiştirebilir.</w:t>
      </w:r>
    </w:p>
    <w:p w:rsidR="00645E7D" w:rsidRPr="00F233B9" w:rsidRDefault="00645E7D" w:rsidP="00F233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E7D" w:rsidRPr="00E162A3" w:rsidRDefault="00645E7D" w:rsidP="00F233B9">
      <w:pPr>
        <w:pStyle w:val="NoSpacing"/>
      </w:pPr>
      <w:r w:rsidRPr="00E162A3">
        <w:rPr>
          <w:b/>
          <w:bCs/>
        </w:rPr>
        <w:t xml:space="preserve">12-  </w:t>
      </w:r>
      <w:r w:rsidRPr="00E162A3">
        <w:t xml:space="preserve"> — Tren sesi</w:t>
      </w:r>
      <w:r w:rsidRPr="00E162A3">
        <w:tab/>
        <w:t xml:space="preserve">      — Gitar sesi</w:t>
      </w:r>
      <w:r w:rsidRPr="00E162A3">
        <w:tab/>
      </w:r>
    </w:p>
    <w:p w:rsidR="00645E7D" w:rsidRPr="00E162A3" w:rsidRDefault="00645E7D" w:rsidP="00F233B9">
      <w:pPr>
        <w:pStyle w:val="NoSpacing"/>
      </w:pPr>
      <w:r>
        <w:t xml:space="preserve">    </w:t>
      </w:r>
      <w:r w:rsidRPr="00E162A3">
        <w:t xml:space="preserve"> — At kişnemesi </w:t>
      </w:r>
      <w:r>
        <w:t xml:space="preserve">       </w:t>
      </w:r>
      <w:r w:rsidRPr="00E162A3">
        <w:t xml:space="preserve"> — Rüzgarın uğultusu</w:t>
      </w:r>
    </w:p>
    <w:p w:rsidR="00645E7D" w:rsidRPr="00E162A3" w:rsidRDefault="00645E7D" w:rsidP="00362EB9">
      <w:pPr>
        <w:rPr>
          <w:rFonts w:ascii="Times New Roman" w:hAnsi="Times New Roman" w:cs="Times New Roman"/>
          <w:b/>
          <w:bCs/>
        </w:rPr>
      </w:pPr>
      <w:r w:rsidRPr="00E162A3">
        <w:rPr>
          <w:rFonts w:ascii="Times New Roman" w:hAnsi="Times New Roman" w:cs="Times New Roman"/>
          <w:b/>
          <w:bCs/>
        </w:rPr>
        <w:t xml:space="preserve">Yukarıda verilenlerden kaç tanesi </w:t>
      </w:r>
      <w:r>
        <w:rPr>
          <w:rFonts w:ascii="Times New Roman" w:hAnsi="Times New Roman" w:cs="Times New Roman"/>
          <w:b/>
          <w:bCs/>
        </w:rPr>
        <w:t xml:space="preserve">  </w:t>
      </w:r>
      <w:r w:rsidRPr="00E162A3">
        <w:rPr>
          <w:rFonts w:ascii="Times New Roman" w:hAnsi="Times New Roman" w:cs="Times New Roman"/>
          <w:b/>
          <w:bCs/>
        </w:rPr>
        <w:t>doğal sestir?</w:t>
      </w:r>
    </w:p>
    <w:p w:rsidR="00645E7D" w:rsidRPr="00E162A3" w:rsidRDefault="00645E7D" w:rsidP="00362EB9">
      <w:pPr>
        <w:ind w:firstLine="42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  <w:b/>
          <w:bCs/>
        </w:rPr>
        <w:t xml:space="preserve"> A) </w:t>
      </w:r>
      <w:r w:rsidRPr="00E162A3">
        <w:rPr>
          <w:rFonts w:ascii="Times New Roman" w:hAnsi="Times New Roman" w:cs="Times New Roman"/>
        </w:rPr>
        <w:t xml:space="preserve">1 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  <w:b/>
          <w:bCs/>
        </w:rPr>
        <w:t>B)</w:t>
      </w:r>
      <w:r w:rsidRPr="00E162A3">
        <w:rPr>
          <w:rFonts w:ascii="Times New Roman" w:hAnsi="Times New Roman" w:cs="Times New Roman"/>
        </w:rPr>
        <w:t xml:space="preserve"> 2 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  <w:b/>
          <w:bCs/>
        </w:rPr>
        <w:t>C)</w:t>
      </w:r>
      <w:r w:rsidRPr="00E162A3">
        <w:rPr>
          <w:rFonts w:ascii="Times New Roman" w:hAnsi="Times New Roman" w:cs="Times New Roman"/>
        </w:rPr>
        <w:t xml:space="preserve"> 3 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  <w:b/>
          <w:bCs/>
        </w:rPr>
        <w:t>D)</w:t>
      </w:r>
      <w:r w:rsidRPr="00E162A3">
        <w:rPr>
          <w:rFonts w:ascii="Times New Roman" w:hAnsi="Times New Roman" w:cs="Times New Roman"/>
        </w:rPr>
        <w:t xml:space="preserve"> 4</w:t>
      </w:r>
    </w:p>
    <w:p w:rsidR="00645E7D" w:rsidRPr="00E162A3" w:rsidRDefault="00645E7D" w:rsidP="00156916">
      <w:pPr>
        <w:rPr>
          <w:rFonts w:ascii="Times New Roman" w:hAnsi="Times New Roman" w:cs="Times New Roman"/>
          <w:b/>
          <w:bCs/>
        </w:rPr>
      </w:pPr>
      <w:r w:rsidRPr="00E162A3">
        <w:rPr>
          <w:rFonts w:ascii="Times New Roman" w:hAnsi="Times New Roman" w:cs="Times New Roman"/>
          <w:b/>
          <w:bCs/>
        </w:rPr>
        <w:t>13-Işığın yanlış zamanda, yanlış yerde gereksiz                    ve fazla kullanılmasına ne denir?</w:t>
      </w:r>
    </w:p>
    <w:p w:rsidR="00645E7D" w:rsidRPr="00E162A3" w:rsidRDefault="00645E7D" w:rsidP="009E79E3">
      <w:pPr>
        <w:spacing w:after="0"/>
        <w:ind w:left="-18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 a) ses kirliliği   </w:t>
      </w:r>
      <w:r w:rsidRPr="00E162A3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E162A3">
        <w:rPr>
          <w:rFonts w:ascii="Times New Roman" w:hAnsi="Times New Roman" w:cs="Times New Roman"/>
        </w:rPr>
        <w:t xml:space="preserve">  b) ışık kirliliği    </w:t>
      </w:r>
    </w:p>
    <w:p w:rsidR="00645E7D" w:rsidRPr="00E162A3" w:rsidRDefault="00645E7D" w:rsidP="00F233B9">
      <w:pPr>
        <w:ind w:left="-18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E162A3">
        <w:rPr>
          <w:rFonts w:ascii="Times New Roman" w:hAnsi="Times New Roman" w:cs="Times New Roman"/>
        </w:rPr>
        <w:t>c) çevre kirliliği         d) sokak kirliliği</w:t>
      </w:r>
    </w:p>
    <w:p w:rsidR="00645E7D" w:rsidRPr="00E162A3" w:rsidRDefault="00645E7D" w:rsidP="00E162A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E162A3">
        <w:rPr>
          <w:rFonts w:ascii="Times New Roman" w:hAnsi="Times New Roman" w:cs="Times New Roman"/>
          <w:b/>
          <w:bCs/>
        </w:rPr>
        <w:t xml:space="preserve">14-Aşağıda verilenleri çıkardıkları seslerin </w:t>
      </w:r>
      <w:r>
        <w:rPr>
          <w:rFonts w:ascii="Times New Roman" w:hAnsi="Times New Roman" w:cs="Times New Roman"/>
          <w:b/>
          <w:bCs/>
        </w:rPr>
        <w:t xml:space="preserve"> </w:t>
      </w:r>
      <w:r w:rsidRPr="00E162A3">
        <w:rPr>
          <w:rFonts w:ascii="Times New Roman" w:hAnsi="Times New Roman" w:cs="Times New Roman"/>
          <w:b/>
          <w:bCs/>
        </w:rPr>
        <w:t xml:space="preserve">    şiddetine göre sıraladığımızda hangisi en az ses kirliliğine yol açar?</w:t>
      </w:r>
    </w:p>
    <w:p w:rsidR="00645E7D" w:rsidRPr="00E162A3" w:rsidRDefault="00645E7D" w:rsidP="009E79E3">
      <w:pPr>
        <w:spacing w:after="0"/>
        <w:ind w:left="-18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A) İş makinesi </w:t>
      </w:r>
      <w:r w:rsidRPr="00E162A3">
        <w:rPr>
          <w:rFonts w:ascii="Times New Roman" w:hAnsi="Times New Roman" w:cs="Times New Roman"/>
        </w:rPr>
        <w:tab/>
        <w:t xml:space="preserve">           B) Uçak</w:t>
      </w:r>
    </w:p>
    <w:p w:rsidR="00645E7D" w:rsidRPr="00E162A3" w:rsidRDefault="00645E7D" w:rsidP="004D6FDB">
      <w:pPr>
        <w:ind w:left="-18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C) Araba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  <w:t>D) Telefon</w:t>
      </w:r>
    </w:p>
    <w:p w:rsidR="00645E7D" w:rsidRPr="00E162A3" w:rsidRDefault="00645E7D" w:rsidP="00E162A3">
      <w:pPr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  <w:b/>
          <w:bCs/>
        </w:rPr>
        <w:t xml:space="preserve">15- Ampulü icat eden bilim adamı kimdir ? </w:t>
      </w:r>
    </w:p>
    <w:p w:rsidR="00645E7D" w:rsidRPr="00E162A3" w:rsidRDefault="00645E7D" w:rsidP="00E162A3">
      <w:pPr>
        <w:pStyle w:val="NoSpacing"/>
        <w:rPr>
          <w:sz w:val="22"/>
          <w:szCs w:val="22"/>
        </w:rPr>
      </w:pPr>
      <w:r w:rsidRPr="00E162A3">
        <w:rPr>
          <w:sz w:val="22"/>
          <w:szCs w:val="22"/>
        </w:rPr>
        <w:t xml:space="preserve">A) Galileo   </w:t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  <w:t xml:space="preserve"> B) Pasteur  </w:t>
      </w:r>
    </w:p>
    <w:p w:rsidR="00645E7D" w:rsidRDefault="00645E7D" w:rsidP="00E162A3">
      <w:pPr>
        <w:pStyle w:val="NoSpacing"/>
        <w:rPr>
          <w:sz w:val="22"/>
          <w:szCs w:val="22"/>
        </w:rPr>
      </w:pPr>
      <w:r w:rsidRPr="00E162A3">
        <w:rPr>
          <w:sz w:val="22"/>
          <w:szCs w:val="22"/>
        </w:rPr>
        <w:t xml:space="preserve">C) Edison    </w:t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  <w:t xml:space="preserve"> D) Einstein</w:t>
      </w:r>
    </w:p>
    <w:p w:rsidR="00645E7D" w:rsidRPr="00E162A3" w:rsidRDefault="00645E7D" w:rsidP="00362EB9">
      <w:pPr>
        <w:pStyle w:val="NoSpacing"/>
        <w:rPr>
          <w:sz w:val="22"/>
          <w:szCs w:val="22"/>
        </w:rPr>
        <w:sectPr w:rsidR="00645E7D" w:rsidRPr="00E162A3" w:rsidSect="00E162A3">
          <w:type w:val="continuous"/>
          <w:pgSz w:w="11906" w:h="16838"/>
          <w:pgMar w:top="720" w:right="720" w:bottom="720" w:left="720" w:header="708" w:footer="708" w:gutter="0"/>
          <w:cols w:num="2" w:sep="1" w:space="284"/>
          <w:docGrid w:linePitch="360"/>
        </w:sectPr>
      </w:pPr>
    </w:p>
    <w:p w:rsidR="00645E7D" w:rsidRPr="00E162A3" w:rsidRDefault="00645E7D" w:rsidP="00E162A3">
      <w:pPr>
        <w:pStyle w:val="NoSpacing"/>
        <w:rPr>
          <w:b/>
          <w:bCs/>
          <w:sz w:val="22"/>
          <w:szCs w:val="22"/>
        </w:rPr>
      </w:pPr>
      <w:r w:rsidRPr="00F233B9">
        <w:rPr>
          <w:b/>
          <w:bCs/>
          <w:sz w:val="22"/>
          <w:szCs w:val="22"/>
        </w:rPr>
        <w:t>16-</w:t>
      </w:r>
      <w:r w:rsidRPr="00E162A3">
        <w:rPr>
          <w:b/>
          <w:bCs/>
          <w:sz w:val="22"/>
          <w:szCs w:val="22"/>
        </w:rPr>
        <w:t xml:space="preserve"> Aşağıdakilerden hangisi ışık kaynağı değildir?</w:t>
      </w:r>
    </w:p>
    <w:p w:rsidR="00645E7D" w:rsidRPr="00E162A3" w:rsidRDefault="00645E7D" w:rsidP="00362EB9">
      <w:pPr>
        <w:pStyle w:val="NoSpacing"/>
        <w:rPr>
          <w:sz w:val="22"/>
          <w:szCs w:val="22"/>
        </w:rPr>
      </w:pPr>
    </w:p>
    <w:p w:rsidR="00645E7D" w:rsidRPr="00E162A3" w:rsidRDefault="00645E7D" w:rsidP="00362EB9">
      <w:pPr>
        <w:pStyle w:val="NoSpacing"/>
        <w:rPr>
          <w:sz w:val="22"/>
          <w:szCs w:val="22"/>
        </w:rPr>
      </w:pPr>
      <w:r w:rsidRPr="00E162A3">
        <w:rPr>
          <w:sz w:val="22"/>
          <w:szCs w:val="22"/>
        </w:rPr>
        <w:t>A. Güneş   B. yıldızlar    C. şimşek</w:t>
      </w:r>
      <w:r w:rsidRPr="00E162A3">
        <w:rPr>
          <w:sz w:val="22"/>
          <w:szCs w:val="22"/>
        </w:rPr>
        <w:tab/>
        <w:t>D. Ay</w:t>
      </w:r>
    </w:p>
    <w:p w:rsidR="00645E7D" w:rsidRPr="00E162A3" w:rsidRDefault="00645E7D" w:rsidP="00F233B9">
      <w:pPr>
        <w:rPr>
          <w:rFonts w:ascii="Times New Roman" w:hAnsi="Times New Roman" w:cs="Times New Roman"/>
        </w:rPr>
      </w:pPr>
    </w:p>
    <w:p w:rsidR="00645E7D" w:rsidRPr="00E162A3" w:rsidRDefault="00645E7D" w:rsidP="0074259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bCs/>
          <w:sz w:val="22"/>
          <w:szCs w:val="22"/>
        </w:rPr>
      </w:pPr>
      <w:r w:rsidRPr="00E162A3">
        <w:rPr>
          <w:b/>
          <w:bCs/>
          <w:sz w:val="22"/>
          <w:szCs w:val="22"/>
        </w:rPr>
        <w:t xml:space="preserve">17- Aşağıdaki hayvanlardan hangisi, sesin yansımasından yararlanarak hareket eder? </w:t>
      </w:r>
    </w:p>
    <w:p w:rsidR="00645E7D" w:rsidRPr="00E162A3" w:rsidRDefault="00645E7D" w:rsidP="0074259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bCs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6" type="#_x0000_t75" style="position:absolute;margin-left:148.6pt;margin-top:.8pt;width:31.25pt;height:37.75pt;z-index:-251658752;visibility:visible">
            <v:imagedata r:id="rId5" o:title=""/>
          </v:shape>
        </w:pict>
      </w:r>
      <w:r>
        <w:rPr>
          <w:noProof/>
        </w:rPr>
        <w:pict>
          <v:shape id="Resim 11" o:spid="_x0000_s1027" type="#_x0000_t75" style="position:absolute;margin-left:11.85pt;margin-top:.5pt;width:36pt;height:39.3pt;z-index:-251657728;visibility:visible">
            <v:imagedata r:id="rId6" o:title=""/>
          </v:shape>
        </w:pict>
      </w:r>
    </w:p>
    <w:p w:rsidR="00645E7D" w:rsidRPr="00E162A3" w:rsidRDefault="00645E7D" w:rsidP="00742592">
      <w:pPr>
        <w:pStyle w:val="NoSpacing"/>
        <w:tabs>
          <w:tab w:val="left" w:pos="709"/>
          <w:tab w:val="left" w:pos="2694"/>
          <w:tab w:val="left" w:pos="3828"/>
        </w:tabs>
        <w:rPr>
          <w:sz w:val="22"/>
          <w:szCs w:val="22"/>
        </w:rPr>
      </w:pPr>
      <w:r w:rsidRPr="00E162A3">
        <w:rPr>
          <w:sz w:val="22"/>
          <w:szCs w:val="22"/>
        </w:rPr>
        <w:t xml:space="preserve">A)   </w:t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  <w:t xml:space="preserve">B)   </w:t>
      </w:r>
    </w:p>
    <w:p w:rsidR="00645E7D" w:rsidRPr="00E162A3" w:rsidRDefault="00645E7D" w:rsidP="00742592">
      <w:pPr>
        <w:pStyle w:val="NoSpacing"/>
        <w:tabs>
          <w:tab w:val="left" w:pos="709"/>
          <w:tab w:val="left" w:pos="2552"/>
          <w:tab w:val="left" w:pos="3828"/>
        </w:tabs>
        <w:rPr>
          <w:sz w:val="22"/>
          <w:szCs w:val="22"/>
        </w:rPr>
      </w:pPr>
    </w:p>
    <w:p w:rsidR="00645E7D" w:rsidRPr="00E162A3" w:rsidRDefault="00645E7D" w:rsidP="00742592">
      <w:pPr>
        <w:pStyle w:val="NoSpacing"/>
        <w:tabs>
          <w:tab w:val="left" w:pos="709"/>
          <w:tab w:val="left" w:pos="2694"/>
          <w:tab w:val="left" w:pos="3969"/>
        </w:tabs>
        <w:rPr>
          <w:sz w:val="22"/>
          <w:szCs w:val="22"/>
        </w:rPr>
      </w:pPr>
      <w:r>
        <w:rPr>
          <w:noProof/>
        </w:rPr>
        <w:pict>
          <v:shape id="Resim 7" o:spid="_x0000_s1028" type="#_x0000_t75" style="position:absolute;margin-left:14.35pt;margin-top:8.55pt;width:44.5pt;height:35.4pt;z-index:-251659776;visibility:visible">
            <v:imagedata r:id="rId7" o:title=""/>
          </v:shape>
        </w:pict>
      </w:r>
      <w:r>
        <w:rPr>
          <w:noProof/>
        </w:rPr>
        <w:pict>
          <v:shape id="Resim 5" o:spid="_x0000_s1029" type="#_x0000_t75" style="position:absolute;margin-left:148.75pt;margin-top:7.95pt;width:69.5pt;height:29.6pt;z-index:-251660800;visibility:visible">
            <v:imagedata r:id="rId8" o:title=""/>
          </v:shape>
        </w:pict>
      </w:r>
    </w:p>
    <w:p w:rsidR="00645E7D" w:rsidRPr="00E162A3" w:rsidRDefault="00645E7D" w:rsidP="00742592">
      <w:pPr>
        <w:pStyle w:val="NoSpacing"/>
        <w:tabs>
          <w:tab w:val="left" w:pos="709"/>
          <w:tab w:val="left" w:pos="2694"/>
          <w:tab w:val="left" w:pos="3969"/>
        </w:tabs>
        <w:rPr>
          <w:sz w:val="22"/>
          <w:szCs w:val="22"/>
        </w:rPr>
      </w:pPr>
      <w:r w:rsidRPr="00E162A3">
        <w:rPr>
          <w:sz w:val="22"/>
          <w:szCs w:val="22"/>
        </w:rPr>
        <w:t xml:space="preserve">C)  </w:t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  <w:t xml:space="preserve">D)   </w:t>
      </w:r>
    </w:p>
    <w:p w:rsidR="00645E7D" w:rsidRDefault="00645E7D" w:rsidP="00742592">
      <w:pPr>
        <w:pStyle w:val="NoSpacing"/>
        <w:rPr>
          <w:sz w:val="22"/>
          <w:szCs w:val="22"/>
        </w:rPr>
      </w:pPr>
      <w:r w:rsidRPr="00E162A3">
        <w:rPr>
          <w:sz w:val="22"/>
          <w:szCs w:val="22"/>
        </w:rPr>
        <w:tab/>
      </w:r>
    </w:p>
    <w:p w:rsidR="00645E7D" w:rsidRDefault="00645E7D" w:rsidP="00742592">
      <w:pPr>
        <w:pStyle w:val="NoSpacing"/>
        <w:rPr>
          <w:sz w:val="22"/>
          <w:szCs w:val="22"/>
        </w:rPr>
      </w:pPr>
    </w:p>
    <w:p w:rsidR="00645E7D" w:rsidRDefault="00645E7D" w:rsidP="00742592">
      <w:pPr>
        <w:pStyle w:val="NoSpacing"/>
        <w:rPr>
          <w:sz w:val="22"/>
          <w:szCs w:val="22"/>
        </w:rPr>
      </w:pPr>
    </w:p>
    <w:p w:rsidR="00645E7D" w:rsidRPr="00E162A3" w:rsidRDefault="00645E7D" w:rsidP="00F233B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18</w:t>
      </w:r>
      <w:r w:rsidRPr="00E162A3">
        <w:rPr>
          <w:rFonts w:ascii="Times New Roman" w:hAnsi="Times New Roman" w:cs="Times New Roman"/>
          <w:b/>
          <w:bCs/>
        </w:rPr>
        <w:t>)</w:t>
      </w:r>
      <w:r w:rsidRPr="00E162A3">
        <w:rPr>
          <w:rFonts w:ascii="Times New Roman" w:hAnsi="Times New Roman" w:cs="Times New Roman"/>
        </w:rPr>
        <w:t xml:space="preserve"> </w:t>
      </w:r>
      <w:r w:rsidRPr="00E162A3">
        <w:rPr>
          <w:rFonts w:ascii="Times New Roman" w:hAnsi="Times New Roman" w:cs="Times New Roman"/>
          <w:b/>
          <w:bCs/>
        </w:rPr>
        <w:t xml:space="preserve">Aşağıdakilerden hangisi bir cisme uygulanan kuvvetin sonucu </w:t>
      </w:r>
      <w:r w:rsidRPr="00E162A3">
        <w:rPr>
          <w:rFonts w:ascii="Times New Roman" w:hAnsi="Times New Roman" w:cs="Times New Roman"/>
          <w:b/>
          <w:bCs/>
          <w:u w:val="single"/>
        </w:rPr>
        <w:t>olamaz?</w:t>
      </w:r>
    </w:p>
    <w:p w:rsidR="00645E7D" w:rsidRPr="00E162A3" w:rsidRDefault="00645E7D" w:rsidP="00F233B9">
      <w:pPr>
        <w:spacing w:after="0" w:line="240" w:lineRule="auto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A) yön değiştirme                      B) hızlanma       </w:t>
      </w:r>
    </w:p>
    <w:p w:rsidR="00645E7D" w:rsidRDefault="00645E7D" w:rsidP="00F233B9">
      <w:pPr>
        <w:spacing w:after="0" w:line="240" w:lineRule="auto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C) donma                                  D) yavaşlama</w:t>
      </w:r>
    </w:p>
    <w:p w:rsidR="00645E7D" w:rsidRDefault="00645E7D" w:rsidP="00F233B9">
      <w:pPr>
        <w:spacing w:after="0" w:line="240" w:lineRule="auto"/>
        <w:rPr>
          <w:rFonts w:ascii="Times New Roman" w:hAnsi="Times New Roman" w:cs="Times New Roman"/>
        </w:rPr>
      </w:pPr>
    </w:p>
    <w:p w:rsidR="00645E7D" w:rsidRDefault="00645E7D" w:rsidP="00F233B9">
      <w:pPr>
        <w:spacing w:after="0" w:line="240" w:lineRule="auto"/>
        <w:rPr>
          <w:rFonts w:ascii="Times New Roman" w:hAnsi="Times New Roman" w:cs="Times New Roman"/>
        </w:rPr>
      </w:pPr>
    </w:p>
    <w:p w:rsidR="00645E7D" w:rsidRDefault="00645E7D" w:rsidP="00742592">
      <w:pPr>
        <w:pStyle w:val="NoSpacing"/>
        <w:rPr>
          <w:sz w:val="22"/>
          <w:szCs w:val="22"/>
        </w:rPr>
      </w:pPr>
    </w:p>
    <w:p w:rsidR="00645E7D" w:rsidRPr="00E162A3" w:rsidRDefault="00645E7D" w:rsidP="004D6FDB">
      <w:pPr>
        <w:pStyle w:val="NoSpacing"/>
        <w:rPr>
          <w:b/>
          <w:bCs/>
          <w:sz w:val="22"/>
          <w:szCs w:val="22"/>
        </w:rPr>
      </w:pPr>
      <w:r w:rsidRPr="00E162A3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9</w:t>
      </w:r>
      <w:r w:rsidRPr="00E162A3">
        <w:rPr>
          <w:b/>
          <w:bCs/>
          <w:sz w:val="22"/>
          <w:szCs w:val="22"/>
        </w:rPr>
        <w:t>- Aşağıdaki aydınlatma araçlarının gelişimini  geçmişten günümüze  sıralayınız.</w:t>
      </w:r>
    </w:p>
    <w:p w:rsidR="00645E7D" w:rsidRPr="00E162A3" w:rsidRDefault="00645E7D" w:rsidP="008127FA">
      <w:pPr>
        <w:rPr>
          <w:rFonts w:ascii="Times New Roman" w:hAnsi="Times New Roman" w:cs="Times New Roman"/>
        </w:rPr>
      </w:pPr>
      <w:r>
        <w:rPr>
          <w:noProof/>
        </w:rPr>
        <w:pict>
          <v:group id="Grup 2" o:spid="_x0000_s1030" style="position:absolute;margin-left:1.45pt;margin-top:7.3pt;width:244.5pt;height:81.95pt;z-index:251659776" coordorigin="1220,9973" coordsize="9192,1553">
            <v:group id="Group 34" o:spid="_x0000_s1031" style="position:absolute;left:1220;top:9973;width:1125;height:1553" coordorigin="1040,13271" coordsize="1147,1800">
              <v:shape id="il_fi" o:spid="_x0000_s1032" type="#_x0000_t75" alt="http://t2.gstatic.com/images?q=tbn:ANd9GcT7A4YRS2eOqcALGX0a9Gac1JPIGlnZMWl_5EumtIX2V-QNynRxSSVqPCqofA" style="position:absolute;left:1040;top:13271;width:900;height:1260;visibility:visible">
                <v:imagedata r:id="rId9" o:title="" cropbottom="8291f" cropright="41087f"/>
              </v:shape>
              <v:oval id="Oval 36" o:spid="_x0000_s1033" style="position:absolute;left:1040;top:14531;width:1147;height:540;visibility:visible">
                <v:textbox style="mso-next-textbox:#Oval 36">
                  <w:txbxContent>
                    <w:p w:rsidR="00645E7D" w:rsidRDefault="00645E7D" w:rsidP="004D6FDB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oval>
            </v:group>
            <v:group id="Group 37" o:spid="_x0000_s1034" style="position:absolute;left:9500;top:10031;width:912;height:1458" coordorigin="7520,13451" coordsize="930,1620">
              <v:shape id="il_fi" o:spid="_x0000_s1035" type="#_x0000_t75" alt="http://www.photoshopmagazin.com/contests/portfolios/n_5a5286ab3e7447fa07256e1c4b05_d4032a5d203.jpg" style="position:absolute;left:7520;top:13451;width:930;height:1113;visibility:visible">
                <v:imagedata r:id="rId10" o:title="" cropleft="15118f" cropright="17443f"/>
              </v:shape>
              <v:oval id="Oval 39" o:spid="_x0000_s1036" style="position:absolute;left:7520;top:14531;width:930;height:540;visibility:visible">
                <v:textbox style="mso-next-textbox:#Oval 39">
                  <w:txbxContent>
                    <w:p w:rsidR="00645E7D" w:rsidRDefault="00645E7D" w:rsidP="004D6FDB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oval>
            </v:group>
            <v:group id="Group 40" o:spid="_x0000_s1037" style="position:absolute;left:7368;top:10031;width:925;height:1458" coordorigin="5744,13451" coordsize="944,1620">
              <v:shape id="il_fi" o:spid="_x0000_s1038" type="#_x0000_t75" alt="http://kliteampul.com/images/urunler/urun_88.jpg" style="position:absolute;left:5900;top:13451;width:788;height:1182;visibility:visible">
                <v:imagedata r:id="rId11" o:title="" cropleft="13583f" cropright="13583f"/>
              </v:shape>
              <v:oval id="Oval 42" o:spid="_x0000_s1039" style="position:absolute;left:5744;top:14531;width:944;height:540;visibility:visible">
                <v:textbox style="mso-next-textbox:#Oval 42">
                  <w:txbxContent>
                    <w:p w:rsidR="00645E7D" w:rsidRDefault="00645E7D" w:rsidP="004D6FDB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oval>
            </v:group>
            <v:group id="Group 43" o:spid="_x0000_s1040" style="position:absolute;left:4783;top:10031;width:1436;height:1458" coordorigin="3696,13451" coordsize="1464,1620">
              <v:shape id="il_fi" o:spid="_x0000_s1041" type="#_x0000_t75" alt="http://www.stoktangelsin.com/image_product/b/1080030290069.jpg" style="position:absolute;left:4100;top:13451;width:1060;height:1254;visibility:visible">
                <v:imagedata r:id="rId12" o:title="" cropleft="21673f" cropright="21673f"/>
              </v:shape>
              <v:oval id="Oval 45" o:spid="_x0000_s1042" style="position:absolute;left:3696;top:14531;width:1464;height:540;visibility:visible">
                <v:textbox style="mso-next-textbox:#Oval 45">
                  <w:txbxContent>
                    <w:p w:rsidR="00645E7D" w:rsidRPr="00201E06" w:rsidRDefault="00645E7D" w:rsidP="004D6FDB">
                      <w:pPr>
                        <w:jc w:val="center"/>
                        <w:rPr>
                          <w:rFonts w:ascii="Comic Sans MS" w:hAnsi="Comic Sans MS" w:cs="Comic Sans MS"/>
                        </w:rPr>
                      </w:pPr>
                      <w:r>
                        <w:rPr>
                          <w:rFonts w:ascii="Comic Sans MS" w:hAnsi="Comic Sans MS" w:cs="Comic Sans MS"/>
                        </w:rPr>
                        <w:t>3</w:t>
                      </w:r>
                    </w:p>
                  </w:txbxContent>
                </v:textbox>
              </v:oval>
            </v:group>
            <v:group id="Group 46" o:spid="_x0000_s1043" style="position:absolute;left:2969;top:10031;width:1165;height:1458" coordorigin="2244,13451" coordsize="1187,1620">
              <v:shape id="il_fi" o:spid="_x0000_s1044" type="#_x0000_t75" alt="http://dsmy2muqb7t4m.cloudfront.net/tuts/118_Lightbulb_Icon/32.jpg" style="position:absolute;left:2480;top:13451;width:951;height:1157;visibility:visible">
                <v:imagedata r:id="rId13" o:title="" cropleft="5961f" cropright="5961f"/>
              </v:shape>
              <v:oval id="Oval 48" o:spid="_x0000_s1045" style="position:absolute;left:2244;top:14531;width:1187;height:540;visibility:visible">
                <v:textbox style="mso-next-textbox:#Oval 48">
                  <w:txbxContent>
                    <w:p w:rsidR="00645E7D" w:rsidRDefault="00645E7D" w:rsidP="004D6FDB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oval>
            </v:group>
          </v:group>
        </w:pict>
      </w:r>
    </w:p>
    <w:p w:rsidR="00645E7D" w:rsidRPr="00E162A3" w:rsidRDefault="00645E7D" w:rsidP="008127FA">
      <w:pPr>
        <w:rPr>
          <w:rFonts w:ascii="Times New Roman" w:hAnsi="Times New Roman" w:cs="Times New Roman"/>
        </w:rPr>
      </w:pPr>
    </w:p>
    <w:p w:rsidR="00645E7D" w:rsidRDefault="00645E7D" w:rsidP="004D6FDB">
      <w:pPr>
        <w:spacing w:after="0"/>
        <w:rPr>
          <w:rFonts w:ascii="Times New Roman" w:hAnsi="Times New Roman" w:cs="Times New Roman"/>
        </w:rPr>
      </w:pPr>
    </w:p>
    <w:p w:rsidR="00645E7D" w:rsidRDefault="00645E7D" w:rsidP="004D6FDB">
      <w:pPr>
        <w:spacing w:after="0"/>
        <w:rPr>
          <w:rFonts w:ascii="Times New Roman" w:hAnsi="Times New Roman" w:cs="Times New Roman"/>
        </w:rPr>
      </w:pPr>
    </w:p>
    <w:p w:rsidR="00645E7D" w:rsidRDefault="00645E7D" w:rsidP="004D6FDB">
      <w:pPr>
        <w:spacing w:after="0"/>
        <w:rPr>
          <w:rFonts w:ascii="Times New Roman" w:hAnsi="Times New Roman" w:cs="Times New Roman"/>
        </w:rPr>
      </w:pPr>
    </w:p>
    <w:p w:rsidR="00645E7D" w:rsidRDefault="00645E7D" w:rsidP="004D6FDB">
      <w:pPr>
        <w:spacing w:after="0"/>
        <w:rPr>
          <w:rFonts w:ascii="Times New Roman" w:hAnsi="Times New Roman" w:cs="Times New Roman"/>
        </w:rPr>
      </w:pPr>
    </w:p>
    <w:p w:rsidR="00645E7D" w:rsidRPr="00E162A3" w:rsidRDefault="00645E7D" w:rsidP="004D6FDB">
      <w:pPr>
        <w:spacing w:after="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>A.1-2-3-4-5                      B. 5-3-1-4-2</w:t>
      </w:r>
    </w:p>
    <w:p w:rsidR="00645E7D" w:rsidRDefault="00645E7D" w:rsidP="004D6FDB">
      <w:pPr>
        <w:pStyle w:val="NoSpacing"/>
        <w:rPr>
          <w:noProof/>
          <w:sz w:val="22"/>
          <w:szCs w:val="22"/>
        </w:rPr>
      </w:pPr>
      <w:r w:rsidRPr="00E162A3">
        <w:rPr>
          <w:noProof/>
          <w:sz w:val="22"/>
          <w:szCs w:val="22"/>
        </w:rPr>
        <w:t>C. 5-1-3-2-4                      D.1-3-2-5-4</w:t>
      </w:r>
    </w:p>
    <w:p w:rsidR="00645E7D" w:rsidRDefault="00645E7D" w:rsidP="004D6FDB">
      <w:pPr>
        <w:pStyle w:val="NoSpacing"/>
        <w:rPr>
          <w:noProof/>
          <w:sz w:val="22"/>
          <w:szCs w:val="22"/>
        </w:rPr>
      </w:pPr>
    </w:p>
    <w:p w:rsidR="00645E7D" w:rsidRPr="00E162A3" w:rsidRDefault="00645E7D" w:rsidP="004D6FDB">
      <w:pPr>
        <w:pStyle w:val="NoSpacing"/>
        <w:rPr>
          <w:noProof/>
          <w:sz w:val="22"/>
          <w:szCs w:val="22"/>
        </w:rPr>
      </w:pPr>
    </w:p>
    <w:p w:rsidR="00645E7D" w:rsidRPr="008D5F83" w:rsidRDefault="00645E7D" w:rsidP="008D5F83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</w:t>
      </w:r>
      <w:r w:rsidRPr="00E162A3">
        <w:rPr>
          <w:rFonts w:ascii="Times New Roman" w:hAnsi="Times New Roman" w:cs="Times New Roman"/>
          <w:b/>
          <w:bCs/>
        </w:rPr>
        <w:t>-</w:t>
      </w:r>
      <w:r w:rsidRPr="008D5F83">
        <w:rPr>
          <w:rFonts w:ascii="Times New Roman" w:hAnsi="Times New Roman" w:cs="Times New Roman"/>
          <w:b/>
          <w:bCs/>
        </w:rPr>
        <w:t xml:space="preserve">Kırmızı ışıkta duran bir araba yeşil ışık yandığında hareket etmeye başlıyor. Buna göre aracın hareketiyle ilgili olarak ne söylenebilir? </w:t>
      </w:r>
    </w:p>
    <w:p w:rsidR="00645E7D" w:rsidRPr="00E162A3" w:rsidRDefault="00645E7D" w:rsidP="008D5F83">
      <w:pPr>
        <w:spacing w:after="0" w:line="240" w:lineRule="auto"/>
        <w:rPr>
          <w:rFonts w:ascii="Times New Roman" w:hAnsi="Times New Roman" w:cs="Times New Roman"/>
        </w:rPr>
      </w:pPr>
    </w:p>
    <w:p w:rsidR="00645E7D" w:rsidRDefault="00645E7D" w:rsidP="008D5F8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D5F83">
        <w:rPr>
          <w:rFonts w:ascii="Times New Roman" w:hAnsi="Times New Roman" w:cs="Times New Roman"/>
        </w:rPr>
        <w:t xml:space="preserve">A ) Yavaşlayan harekettir.    </w:t>
      </w:r>
      <w:r w:rsidRPr="00E162A3">
        <w:rPr>
          <w:rFonts w:ascii="Times New Roman" w:hAnsi="Times New Roman" w:cs="Times New Roman"/>
        </w:rPr>
        <w:t xml:space="preserve"> </w:t>
      </w:r>
    </w:p>
    <w:p w:rsidR="00645E7D" w:rsidRPr="008D5F83" w:rsidRDefault="00645E7D" w:rsidP="008D5F83">
      <w:pPr>
        <w:spacing w:after="0" w:line="240" w:lineRule="auto"/>
        <w:rPr>
          <w:rFonts w:ascii="Times New Roman" w:hAnsi="Times New Roman" w:cs="Times New Roman"/>
        </w:rPr>
      </w:pPr>
      <w:r w:rsidRPr="008D5F83">
        <w:rPr>
          <w:rFonts w:ascii="Times New Roman" w:hAnsi="Times New Roman" w:cs="Times New Roman"/>
        </w:rPr>
        <w:t xml:space="preserve"> B ) </w:t>
      </w:r>
      <w:r>
        <w:rPr>
          <w:rFonts w:ascii="Times New Roman" w:hAnsi="Times New Roman" w:cs="Times New Roman"/>
        </w:rPr>
        <w:t xml:space="preserve">Yön değiştiren </w:t>
      </w:r>
      <w:r w:rsidRPr="008D5F83">
        <w:rPr>
          <w:rFonts w:ascii="Times New Roman" w:hAnsi="Times New Roman" w:cs="Times New Roman"/>
        </w:rPr>
        <w:t>harekettir.</w:t>
      </w:r>
    </w:p>
    <w:p w:rsidR="00645E7D" w:rsidRDefault="00645E7D" w:rsidP="008D5F8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D5F83">
        <w:rPr>
          <w:rFonts w:ascii="Times New Roman" w:hAnsi="Times New Roman" w:cs="Times New Roman"/>
        </w:rPr>
        <w:t xml:space="preserve">C ) Hızlanan harekettir.            </w:t>
      </w:r>
    </w:p>
    <w:p w:rsidR="00645E7D" w:rsidRPr="00E162A3" w:rsidRDefault="00645E7D" w:rsidP="008D5F83">
      <w:pPr>
        <w:spacing w:after="0" w:line="240" w:lineRule="auto"/>
        <w:rPr>
          <w:rFonts w:ascii="Times New Roman" w:hAnsi="Times New Roman" w:cs="Times New Roman"/>
        </w:rPr>
      </w:pPr>
      <w:r w:rsidRPr="008D5F83">
        <w:rPr>
          <w:rFonts w:ascii="Times New Roman" w:hAnsi="Times New Roman" w:cs="Times New Roman"/>
        </w:rPr>
        <w:t xml:space="preserve"> D ) Aracın hızı sabittir.</w:t>
      </w:r>
    </w:p>
    <w:p w:rsidR="00645E7D" w:rsidRPr="00E162A3" w:rsidRDefault="00645E7D" w:rsidP="008127FA">
      <w:pPr>
        <w:rPr>
          <w:rFonts w:ascii="Times New Roman" w:hAnsi="Times New Roman" w:cs="Times New Roman"/>
        </w:rPr>
        <w:sectPr w:rsidR="00645E7D" w:rsidRPr="00E162A3" w:rsidSect="00E162A3">
          <w:type w:val="continuous"/>
          <w:pgSz w:w="11906" w:h="16838"/>
          <w:pgMar w:top="720" w:right="720" w:bottom="720" w:left="720" w:header="708" w:footer="708" w:gutter="0"/>
          <w:cols w:num="2" w:sep="1" w:space="284"/>
          <w:docGrid w:linePitch="360"/>
        </w:sectPr>
      </w:pPr>
    </w:p>
    <w:p w:rsidR="00645E7D" w:rsidRPr="00E162A3" w:rsidRDefault="00645E7D" w:rsidP="008127FA">
      <w:pPr>
        <w:rPr>
          <w:rFonts w:ascii="Times New Roman" w:hAnsi="Times New Roman" w:cs="Times New Roman"/>
        </w:rPr>
      </w:pPr>
    </w:p>
    <w:p w:rsidR="00645E7D" w:rsidRPr="001C3347" w:rsidRDefault="00645E7D" w:rsidP="001C33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1BC6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1C3347">
        <w:rPr>
          <w:rFonts w:ascii="Times New Roman" w:hAnsi="Times New Roman" w:cs="Times New Roman"/>
          <w:b/>
          <w:bCs/>
          <w:sz w:val="24"/>
          <w:szCs w:val="24"/>
        </w:rPr>
        <w:t xml:space="preserve">. Aşağıdaki cümlelerden doğru olanların önüne “D”, yanlış olanların önüne “Y” harfi koyunuz.  </w:t>
      </w:r>
      <w:r w:rsidRPr="00771BC6">
        <w:rPr>
          <w:rFonts w:ascii="Times New Roman" w:hAnsi="Times New Roman" w:cs="Times New Roman"/>
          <w:b/>
          <w:bCs/>
          <w:sz w:val="24"/>
          <w:szCs w:val="24"/>
        </w:rPr>
        <w:t>( 8</w:t>
      </w:r>
      <w:r w:rsidRPr="001C3347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645E7D" w:rsidRPr="001C3347" w:rsidRDefault="00645E7D" w:rsidP="001C3347">
      <w:pPr>
        <w:spacing w:after="0" w:line="240" w:lineRule="auto"/>
        <w:rPr>
          <w:b/>
          <w:bCs/>
        </w:rPr>
      </w:pPr>
    </w:p>
    <w:p w:rsidR="00645E7D" w:rsidRPr="001C3347" w:rsidRDefault="00645E7D" w:rsidP="001C3347">
      <w:pPr>
        <w:spacing w:after="0" w:line="240" w:lineRule="auto"/>
      </w:pPr>
      <w:r w:rsidRPr="001C3347">
        <w:rPr>
          <w:b/>
          <w:bCs/>
        </w:rPr>
        <w:t>1.(……. )</w:t>
      </w:r>
      <w:r w:rsidRPr="001C3347">
        <w:t xml:space="preserve">   Bir varlığın sabit kabul edilen noktaya göre yer değiştirmesine hareket denir. </w:t>
      </w:r>
    </w:p>
    <w:p w:rsidR="00645E7D" w:rsidRPr="001C3347" w:rsidRDefault="00645E7D" w:rsidP="001C3347">
      <w:pPr>
        <w:spacing w:after="0" w:line="240" w:lineRule="auto"/>
      </w:pPr>
      <w:r w:rsidRPr="001C3347">
        <w:rPr>
          <w:b/>
          <w:bCs/>
        </w:rPr>
        <w:t xml:space="preserve">2.(…… .) </w:t>
      </w:r>
      <w:r w:rsidRPr="001C3347">
        <w:t xml:space="preserve"> Masa tenisi oynanırken oyuncuların topa vurmaları ile top yön değiştirmeden hareket eder. </w:t>
      </w:r>
    </w:p>
    <w:p w:rsidR="00645E7D" w:rsidRPr="001C3347" w:rsidRDefault="00645E7D" w:rsidP="001C3347">
      <w:pPr>
        <w:spacing w:after="0" w:line="240" w:lineRule="auto"/>
      </w:pPr>
      <w:r w:rsidRPr="001C3347">
        <w:rPr>
          <w:b/>
          <w:bCs/>
        </w:rPr>
        <w:t>3.(……. )</w:t>
      </w:r>
      <w:r w:rsidRPr="001C3347">
        <w:t xml:space="preserve">  Görebilmemiz için ışığa ihtiyacımız yoktur.</w:t>
      </w:r>
    </w:p>
    <w:p w:rsidR="00645E7D" w:rsidRPr="001C3347" w:rsidRDefault="00645E7D" w:rsidP="001C3347">
      <w:pPr>
        <w:spacing w:after="0" w:line="240" w:lineRule="auto"/>
      </w:pPr>
      <w:r w:rsidRPr="001C3347">
        <w:rPr>
          <w:b/>
          <w:bCs/>
        </w:rPr>
        <w:t>4.(….....)</w:t>
      </w:r>
      <w:r w:rsidRPr="001C3347">
        <w:t xml:space="preserve">  Ay bir ışık kaynağı değildir. </w:t>
      </w:r>
    </w:p>
    <w:p w:rsidR="00645E7D" w:rsidRDefault="00645E7D" w:rsidP="001C3347">
      <w:pPr>
        <w:spacing w:after="0" w:line="240" w:lineRule="auto"/>
      </w:pPr>
      <w:r w:rsidRPr="001C3347">
        <w:rPr>
          <w:b/>
          <w:bCs/>
        </w:rPr>
        <w:t>5.(..…... )</w:t>
      </w:r>
      <w:r w:rsidRPr="001C3347">
        <w:t xml:space="preserve">   Bir sesi işitebilmemiz için belirli bir şiddetinin olması gerekir.</w:t>
      </w:r>
    </w:p>
    <w:p w:rsidR="00645E7D" w:rsidRDefault="00645E7D" w:rsidP="001C3347">
      <w:pPr>
        <w:spacing w:after="0" w:line="240" w:lineRule="auto"/>
      </w:pPr>
      <w:r w:rsidRPr="00410826">
        <w:rPr>
          <w:b/>
          <w:bCs/>
        </w:rPr>
        <w:t>6.(..…... )</w:t>
      </w:r>
      <w:r>
        <w:t xml:space="preserve">  </w:t>
      </w:r>
      <w:r w:rsidRPr="001C3347">
        <w:t>Kuvvet cisimlerin şeklini değiştirmez.</w:t>
      </w:r>
    </w:p>
    <w:p w:rsidR="00645E7D" w:rsidRPr="00410826" w:rsidRDefault="00645E7D" w:rsidP="00410826">
      <w:pPr>
        <w:spacing w:after="0" w:line="240" w:lineRule="auto"/>
      </w:pPr>
      <w:r>
        <w:rPr>
          <w:b/>
          <w:bCs/>
        </w:rPr>
        <w:t>7</w:t>
      </w:r>
      <w:r w:rsidRPr="00410826">
        <w:rPr>
          <w:b/>
          <w:bCs/>
        </w:rPr>
        <w:t>.(..…... )</w:t>
      </w:r>
      <w:r w:rsidRPr="00410826">
        <w:t xml:space="preserve">  Yüksek ses bazen camların kırılmasına neden olabilir.</w:t>
      </w:r>
    </w:p>
    <w:p w:rsidR="00645E7D" w:rsidRPr="001C3347" w:rsidRDefault="00645E7D" w:rsidP="00410826">
      <w:pPr>
        <w:spacing w:after="0" w:line="240" w:lineRule="auto"/>
      </w:pPr>
      <w:r>
        <w:rPr>
          <w:b/>
          <w:bCs/>
        </w:rPr>
        <w:t>8</w:t>
      </w:r>
      <w:r w:rsidRPr="00410826">
        <w:rPr>
          <w:b/>
          <w:bCs/>
        </w:rPr>
        <w:t>.(..…... )</w:t>
      </w:r>
      <w:r w:rsidRPr="00410826">
        <w:t xml:space="preserve">  İnsan kulağı titreşen cisimlerin  ürettiği her sesi duyabilir.</w:t>
      </w:r>
    </w:p>
    <w:p w:rsidR="00645E7D" w:rsidRPr="001C3347" w:rsidRDefault="00645E7D" w:rsidP="001C3347">
      <w:pPr>
        <w:spacing w:after="0" w:line="240" w:lineRule="auto"/>
      </w:pPr>
    </w:p>
    <w:p w:rsidR="00645E7D" w:rsidRPr="00771BC6" w:rsidRDefault="00645E7D" w:rsidP="001C33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</w:rPr>
        <w:t>C</w:t>
      </w:r>
      <w:r w:rsidRPr="001C3347">
        <w:rPr>
          <w:b/>
          <w:bCs/>
        </w:rPr>
        <w:t xml:space="preserve">. </w:t>
      </w:r>
      <w:r w:rsidRPr="001C3347">
        <w:rPr>
          <w:rFonts w:ascii="Times New Roman" w:hAnsi="Times New Roman" w:cs="Times New Roman"/>
          <w:b/>
          <w:bCs/>
          <w:sz w:val="24"/>
          <w:szCs w:val="24"/>
        </w:rPr>
        <w:t>Aşağıdaki tümcelerdeki boşlukları uygun sözcüklerle tamamlayınız.  (</w:t>
      </w:r>
      <w:r w:rsidRPr="00771BC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C3347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645E7D" w:rsidRPr="001C3347" w:rsidRDefault="00645E7D" w:rsidP="001C33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1BC6">
        <w:rPr>
          <w:rFonts w:ascii="Times New Roman" w:hAnsi="Times New Roman" w:cs="Times New Roman"/>
          <w:b/>
          <w:bCs/>
          <w:sz w:val="24"/>
          <w:szCs w:val="24"/>
        </w:rPr>
        <w:t xml:space="preserve">Yapay - Dalgalar -  Kuvvet – Doğrusal – Yüksek  ses -  Doğal -  Küre – Enerji  - İşitme  </w:t>
      </w:r>
    </w:p>
    <w:p w:rsidR="00645E7D" w:rsidRPr="001C3347" w:rsidRDefault="00645E7D" w:rsidP="001C3347">
      <w:pPr>
        <w:spacing w:after="0" w:line="240" w:lineRule="auto"/>
        <w:rPr>
          <w:b/>
          <w:bCs/>
        </w:rPr>
      </w:pPr>
    </w:p>
    <w:p w:rsidR="00645E7D" w:rsidRPr="001C3347" w:rsidRDefault="00645E7D" w:rsidP="00410826">
      <w:pPr>
        <w:pStyle w:val="NoSpacing"/>
      </w:pPr>
      <w:r w:rsidRPr="001C3347">
        <w:rPr>
          <w:b/>
          <w:bCs/>
        </w:rPr>
        <w:t>1</w:t>
      </w:r>
      <w:r w:rsidRPr="001C3347">
        <w:t xml:space="preserve">. İtme ve çekme ile cisimleri  hareket ettiren, yönlerini değiştiren etkiye …………… denir. </w:t>
      </w:r>
    </w:p>
    <w:p w:rsidR="00645E7D" w:rsidRPr="001C3347" w:rsidRDefault="00645E7D" w:rsidP="00410826">
      <w:pPr>
        <w:pStyle w:val="NoSpacing"/>
      </w:pPr>
      <w:r w:rsidRPr="001C3347">
        <w:rPr>
          <w:b/>
          <w:bCs/>
        </w:rPr>
        <w:t>2</w:t>
      </w:r>
      <w:r w:rsidRPr="001C3347">
        <w:t xml:space="preserve">. Kendiliğinde ışık yayan kaynaklara  ………………………..……  ışık kaynakları denir. </w:t>
      </w:r>
    </w:p>
    <w:p w:rsidR="00645E7D" w:rsidRPr="001C3347" w:rsidRDefault="00645E7D" w:rsidP="00410826">
      <w:pPr>
        <w:pStyle w:val="NoSpacing"/>
      </w:pPr>
      <w:r w:rsidRPr="001C3347">
        <w:rPr>
          <w:b/>
          <w:bCs/>
        </w:rPr>
        <w:t>3</w:t>
      </w:r>
      <w:r w:rsidRPr="001C3347">
        <w:t xml:space="preserve">. Bir ses kaynağından çıkan  ses ………………….……….. halinde yayılır. </w:t>
      </w:r>
    </w:p>
    <w:p w:rsidR="00645E7D" w:rsidRPr="001C3347" w:rsidRDefault="00645E7D" w:rsidP="00410826">
      <w:pPr>
        <w:pStyle w:val="NoSpacing"/>
      </w:pPr>
      <w:r w:rsidRPr="001C3347">
        <w:rPr>
          <w:b/>
          <w:bCs/>
        </w:rPr>
        <w:t>4</w:t>
      </w:r>
      <w:r w:rsidRPr="001C3347">
        <w:t xml:space="preserve">. Işık bir ………………………….. türüdür. </w:t>
      </w:r>
    </w:p>
    <w:p w:rsidR="00645E7D" w:rsidRDefault="00645E7D" w:rsidP="00410826">
      <w:pPr>
        <w:pStyle w:val="NoSpacing"/>
      </w:pPr>
      <w:r w:rsidRPr="001C3347">
        <w:rPr>
          <w:b/>
          <w:bCs/>
        </w:rPr>
        <w:t>5.</w:t>
      </w:r>
      <w:r w:rsidRPr="001C3347">
        <w:t xml:space="preserve"> Dünya üstten ve alttan hafifçe basık, orta kısmı şişkince bir  ……………………………. şeklindedir.</w:t>
      </w:r>
    </w:p>
    <w:p w:rsidR="00645E7D" w:rsidRDefault="00645E7D" w:rsidP="00410826">
      <w:pPr>
        <w:pStyle w:val="NoSpacing"/>
      </w:pPr>
      <w:r w:rsidRPr="00410826">
        <w:rPr>
          <w:b/>
          <w:bCs/>
        </w:rPr>
        <w:t>6.</w:t>
      </w:r>
      <w:r>
        <w:t xml:space="preserve">  </w:t>
      </w:r>
      <w:r w:rsidRPr="001C3347">
        <w:t>Köpek, yunus ve yarasa gibi hayvanların……………………………..duyuları gelişmiştir.</w:t>
      </w:r>
    </w:p>
    <w:p w:rsidR="00645E7D" w:rsidRDefault="00645E7D" w:rsidP="00410826">
      <w:pPr>
        <w:pStyle w:val="NoSpacing"/>
      </w:pPr>
      <w:r w:rsidRPr="00410826">
        <w:rPr>
          <w:b/>
          <w:bCs/>
        </w:rPr>
        <w:t>7.</w:t>
      </w:r>
      <w:r>
        <w:t xml:space="preserve">  </w:t>
      </w:r>
      <w:r w:rsidRPr="001C3347">
        <w:t>………………………………………..bazen camların kırılmasına neden olabilir.</w:t>
      </w:r>
    </w:p>
    <w:p w:rsidR="00645E7D" w:rsidRDefault="00645E7D" w:rsidP="00410826">
      <w:pPr>
        <w:pStyle w:val="NoSpacing"/>
      </w:pPr>
    </w:p>
    <w:p w:rsidR="00645E7D" w:rsidRDefault="00645E7D" w:rsidP="00410826">
      <w:pPr>
        <w:pStyle w:val="NoSpacing"/>
      </w:pPr>
      <w:r>
        <w:rPr>
          <w:b/>
          <w:bCs/>
        </w:rPr>
        <w:t xml:space="preserve">D. Aşağıda verilen hareketleri </w:t>
      </w:r>
      <w:r w:rsidRPr="00410826">
        <w:rPr>
          <w:b/>
          <w:bCs/>
        </w:rPr>
        <w:t xml:space="preserve">tanımları ile eşleştiriniz.(5p)  </w:t>
      </w:r>
    </w:p>
    <w:tbl>
      <w:tblPr>
        <w:tblpPr w:leftFromText="141" w:rightFromText="141" w:vertAnchor="text" w:horzAnchor="margin" w:tblpX="70" w:tblpY="181"/>
        <w:tblW w:w="0" w:type="auto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547"/>
        <w:gridCol w:w="7675"/>
        <w:gridCol w:w="425"/>
        <w:gridCol w:w="2157"/>
      </w:tblGrid>
      <w:tr w:rsidR="00645E7D" w:rsidRPr="00A2282A">
        <w:trPr>
          <w:trHeight w:val="232"/>
        </w:trPr>
        <w:tc>
          <w:tcPr>
            <w:tcW w:w="547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</w:rPr>
            </w:pPr>
            <w:r w:rsidRPr="00410826">
              <w:rPr>
                <w:b/>
                <w:bCs/>
              </w:rPr>
              <w:t>1</w:t>
            </w:r>
          </w:p>
        </w:tc>
        <w:tc>
          <w:tcPr>
            <w:tcW w:w="7675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Otomobilin hareket etmesi</w:t>
            </w:r>
          </w:p>
        </w:tc>
        <w:tc>
          <w:tcPr>
            <w:tcW w:w="425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</w:rPr>
            </w:pPr>
          </w:p>
        </w:tc>
        <w:tc>
          <w:tcPr>
            <w:tcW w:w="2157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</w:rPr>
            </w:pPr>
            <w:r w:rsidRPr="00410826">
              <w:rPr>
                <w:b/>
                <w:bCs/>
              </w:rPr>
              <w:t>Aşağı-Yukarı</w:t>
            </w:r>
          </w:p>
        </w:tc>
      </w:tr>
      <w:tr w:rsidR="00645E7D" w:rsidRPr="00A2282A">
        <w:trPr>
          <w:trHeight w:val="325"/>
        </w:trPr>
        <w:tc>
          <w:tcPr>
            <w:tcW w:w="547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</w:rPr>
            </w:pPr>
            <w:r w:rsidRPr="00410826">
              <w:rPr>
                <w:b/>
                <w:bCs/>
              </w:rPr>
              <w:t>2</w:t>
            </w:r>
          </w:p>
        </w:tc>
        <w:tc>
          <w:tcPr>
            <w:tcW w:w="7675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Duvar saatinde yelkovanın hareket etmesi</w:t>
            </w:r>
          </w:p>
        </w:tc>
        <w:tc>
          <w:tcPr>
            <w:tcW w:w="425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</w:rPr>
            </w:pPr>
          </w:p>
        </w:tc>
        <w:tc>
          <w:tcPr>
            <w:tcW w:w="2157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Sallanma</w:t>
            </w:r>
          </w:p>
        </w:tc>
      </w:tr>
      <w:tr w:rsidR="00645E7D" w:rsidRPr="00A2282A">
        <w:trPr>
          <w:trHeight w:val="148"/>
        </w:trPr>
        <w:tc>
          <w:tcPr>
            <w:tcW w:w="547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</w:rPr>
            </w:pPr>
            <w:r w:rsidRPr="00410826">
              <w:rPr>
                <w:b/>
                <w:bCs/>
              </w:rPr>
              <w:t>3</w:t>
            </w:r>
          </w:p>
        </w:tc>
        <w:tc>
          <w:tcPr>
            <w:tcW w:w="7675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Asansörün hareketi</w:t>
            </w:r>
          </w:p>
        </w:tc>
        <w:tc>
          <w:tcPr>
            <w:tcW w:w="425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</w:rPr>
            </w:pPr>
          </w:p>
        </w:tc>
        <w:tc>
          <w:tcPr>
            <w:tcW w:w="2157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Dönme</w:t>
            </w:r>
          </w:p>
        </w:tc>
      </w:tr>
      <w:tr w:rsidR="00645E7D" w:rsidRPr="00A2282A">
        <w:trPr>
          <w:trHeight w:val="185"/>
        </w:trPr>
        <w:tc>
          <w:tcPr>
            <w:tcW w:w="547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</w:rPr>
            </w:pPr>
            <w:r w:rsidRPr="00410826">
              <w:rPr>
                <w:b/>
                <w:bCs/>
              </w:rPr>
              <w:t>4</w:t>
            </w:r>
          </w:p>
        </w:tc>
        <w:tc>
          <w:tcPr>
            <w:tcW w:w="7675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Beşikte sallanan bebek</w:t>
            </w:r>
          </w:p>
        </w:tc>
        <w:tc>
          <w:tcPr>
            <w:tcW w:w="425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</w:rPr>
            </w:pPr>
          </w:p>
        </w:tc>
        <w:tc>
          <w:tcPr>
            <w:tcW w:w="2157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Yavaşlama</w:t>
            </w:r>
          </w:p>
        </w:tc>
      </w:tr>
      <w:tr w:rsidR="00645E7D" w:rsidRPr="00A2282A">
        <w:trPr>
          <w:trHeight w:val="263"/>
        </w:trPr>
        <w:tc>
          <w:tcPr>
            <w:tcW w:w="547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</w:rPr>
            </w:pPr>
            <w:r w:rsidRPr="00410826">
              <w:rPr>
                <w:b/>
                <w:bCs/>
              </w:rPr>
              <w:t>5</w:t>
            </w:r>
          </w:p>
        </w:tc>
        <w:tc>
          <w:tcPr>
            <w:tcW w:w="7675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Okul servisinin frene basması</w:t>
            </w:r>
          </w:p>
        </w:tc>
        <w:tc>
          <w:tcPr>
            <w:tcW w:w="425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</w:rPr>
            </w:pPr>
          </w:p>
        </w:tc>
        <w:tc>
          <w:tcPr>
            <w:tcW w:w="2157" w:type="dxa"/>
          </w:tcPr>
          <w:p w:rsidR="00645E7D" w:rsidRPr="00410826" w:rsidRDefault="00645E7D" w:rsidP="00410826">
            <w:pPr>
              <w:pStyle w:val="NoSpacing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Hızlanma</w:t>
            </w:r>
          </w:p>
        </w:tc>
      </w:tr>
    </w:tbl>
    <w:p w:rsidR="00645E7D" w:rsidRPr="001C3347" w:rsidRDefault="00645E7D" w:rsidP="00410826">
      <w:pPr>
        <w:pStyle w:val="NoSpacing"/>
      </w:pPr>
    </w:p>
    <w:p w:rsidR="00645E7D" w:rsidRPr="00771BC6" w:rsidRDefault="00645E7D" w:rsidP="008127F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Pr="00771BC6">
        <w:rPr>
          <w:rFonts w:ascii="Times New Roman" w:hAnsi="Times New Roman" w:cs="Times New Roman"/>
          <w:b/>
          <w:bCs/>
        </w:rPr>
        <w:t xml:space="preserve">KONTROL ETMEYİ UNUTMA!                           </w:t>
      </w:r>
      <w:r>
        <w:rPr>
          <w:rFonts w:ascii="Times New Roman" w:hAnsi="Times New Roman" w:cs="Times New Roman"/>
          <w:b/>
          <w:bCs/>
        </w:rPr>
        <w:t xml:space="preserve">      </w:t>
      </w:r>
      <w:r w:rsidRPr="00771BC6">
        <w:rPr>
          <w:rFonts w:ascii="Times New Roman" w:hAnsi="Times New Roman" w:cs="Times New Roman"/>
          <w:b/>
          <w:bCs/>
        </w:rPr>
        <w:t xml:space="preserve">              BAŞARILAR </w:t>
      </w:r>
      <w:r w:rsidRPr="00771BC6">
        <w:rPr>
          <w:rFonts w:ascii="Times New Roman" w:hAnsi="Times New Roman" w:cs="Times New Roman"/>
          <w:b/>
          <w:bCs/>
        </w:rPr>
        <w:sym w:font="Wingdings" w:char="F04A"/>
      </w:r>
      <w:bookmarkStart w:id="0" w:name="_GoBack"/>
      <w:bookmarkEnd w:id="0"/>
    </w:p>
    <w:p w:rsidR="00645E7D" w:rsidRPr="00E162A3" w:rsidRDefault="00645E7D" w:rsidP="008127FA">
      <w:pPr>
        <w:rPr>
          <w:rFonts w:ascii="Times New Roman" w:hAnsi="Times New Roman" w:cs="Times New Roman"/>
        </w:rPr>
      </w:pPr>
    </w:p>
    <w:p w:rsidR="00645E7D" w:rsidRPr="00E162A3" w:rsidRDefault="00645E7D" w:rsidP="004D6FDB">
      <w:pPr>
        <w:pStyle w:val="NoSpacing"/>
        <w:rPr>
          <w:b/>
          <w:bCs/>
          <w:sz w:val="22"/>
          <w:szCs w:val="22"/>
        </w:rPr>
      </w:pPr>
      <w:r w:rsidRPr="00E162A3">
        <w:rPr>
          <w:b/>
          <w:bCs/>
          <w:sz w:val="22"/>
          <w:szCs w:val="22"/>
        </w:rPr>
        <w:t xml:space="preserve">9- Aşağıda verilen kavramlara birer örnek veriniz. </w:t>
      </w:r>
    </w:p>
    <w:p w:rsidR="00645E7D" w:rsidRPr="00E162A3" w:rsidRDefault="00645E7D" w:rsidP="004D6FDB">
      <w:pPr>
        <w:pStyle w:val="NoSpacing"/>
        <w:rPr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5671"/>
      </w:tblGrid>
      <w:tr w:rsidR="00645E7D" w:rsidRPr="00A2282A">
        <w:trPr>
          <w:trHeight w:val="457"/>
        </w:trPr>
        <w:tc>
          <w:tcPr>
            <w:tcW w:w="4785" w:type="dxa"/>
            <w:tcBorders>
              <w:right w:val="single" w:sz="4" w:space="0" w:color="auto"/>
            </w:tcBorders>
          </w:tcPr>
          <w:p w:rsidR="00645E7D" w:rsidRPr="00A2282A" w:rsidRDefault="00645E7D" w:rsidP="00A228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82A">
              <w:rPr>
                <w:rFonts w:ascii="Times New Roman" w:hAnsi="Times New Roman" w:cs="Times New Roman"/>
              </w:rPr>
              <w:t>Doğal ışık kaynağı: 1-………………</w:t>
            </w:r>
          </w:p>
        </w:tc>
        <w:tc>
          <w:tcPr>
            <w:tcW w:w="5671" w:type="dxa"/>
            <w:tcBorders>
              <w:left w:val="single" w:sz="4" w:space="0" w:color="auto"/>
            </w:tcBorders>
          </w:tcPr>
          <w:p w:rsidR="00645E7D" w:rsidRPr="00A2282A" w:rsidRDefault="00645E7D" w:rsidP="00A2282A">
            <w:pPr>
              <w:spacing w:after="0" w:line="240" w:lineRule="auto"/>
              <w:ind w:left="755"/>
              <w:rPr>
                <w:rFonts w:ascii="Times New Roman" w:hAnsi="Times New Roman" w:cs="Times New Roman"/>
              </w:rPr>
            </w:pPr>
            <w:r w:rsidRPr="00A2282A">
              <w:rPr>
                <w:rFonts w:ascii="Times New Roman" w:hAnsi="Times New Roman" w:cs="Times New Roman"/>
              </w:rPr>
              <w:t xml:space="preserve">Doğal ses kaynağı: 1-………………………… </w:t>
            </w:r>
          </w:p>
        </w:tc>
      </w:tr>
      <w:tr w:rsidR="00645E7D" w:rsidRPr="00A2282A">
        <w:trPr>
          <w:trHeight w:val="480"/>
        </w:trPr>
        <w:tc>
          <w:tcPr>
            <w:tcW w:w="4785" w:type="dxa"/>
            <w:tcBorders>
              <w:right w:val="single" w:sz="4" w:space="0" w:color="auto"/>
            </w:tcBorders>
          </w:tcPr>
          <w:p w:rsidR="00645E7D" w:rsidRPr="00A2282A" w:rsidRDefault="00645E7D" w:rsidP="00A228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82A">
              <w:rPr>
                <w:rFonts w:ascii="Times New Roman" w:hAnsi="Times New Roman" w:cs="Times New Roman"/>
              </w:rPr>
              <w:t>Yapay ışık kaynağı: 1-………………</w:t>
            </w:r>
          </w:p>
        </w:tc>
        <w:tc>
          <w:tcPr>
            <w:tcW w:w="5671" w:type="dxa"/>
            <w:tcBorders>
              <w:left w:val="single" w:sz="4" w:space="0" w:color="auto"/>
            </w:tcBorders>
          </w:tcPr>
          <w:p w:rsidR="00645E7D" w:rsidRPr="00A2282A" w:rsidRDefault="00645E7D" w:rsidP="00A2282A">
            <w:pPr>
              <w:spacing w:after="0" w:line="240" w:lineRule="auto"/>
              <w:ind w:left="770"/>
              <w:rPr>
                <w:rFonts w:ascii="Times New Roman" w:hAnsi="Times New Roman" w:cs="Times New Roman"/>
              </w:rPr>
            </w:pPr>
            <w:r w:rsidRPr="00A2282A">
              <w:rPr>
                <w:rFonts w:ascii="Times New Roman" w:hAnsi="Times New Roman" w:cs="Times New Roman"/>
              </w:rPr>
              <w:t>Yapay ses kaynağı: 1-………………………..</w:t>
            </w:r>
          </w:p>
        </w:tc>
      </w:tr>
    </w:tbl>
    <w:p w:rsidR="00645E7D" w:rsidRPr="00E162A3" w:rsidRDefault="00645E7D" w:rsidP="004D6FDB">
      <w:pPr>
        <w:spacing w:after="0"/>
        <w:rPr>
          <w:rFonts w:ascii="Times New Roman" w:hAnsi="Times New Roman" w:cs="Times New Roman"/>
        </w:rPr>
      </w:pPr>
    </w:p>
    <w:p w:rsidR="00645E7D" w:rsidRPr="00E162A3" w:rsidRDefault="00645E7D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b/>
          <w:bCs/>
          <w:color w:val="000000"/>
        </w:rPr>
      </w:pPr>
      <w:r w:rsidRPr="00E162A3">
        <w:rPr>
          <w:rFonts w:ascii="Times New Roman" w:hAnsi="Times New Roman" w:cs="Times New Roman"/>
          <w:b/>
          <w:bCs/>
          <w:color w:val="000000"/>
        </w:rPr>
        <w:t xml:space="preserve">20- Aşağıdaki cümlelerden doğru olanların başına (D), yanlış olanların başına (Y) yazınız. </w:t>
      </w:r>
    </w:p>
    <w:p w:rsidR="00645E7D" w:rsidRPr="00E162A3" w:rsidRDefault="00645E7D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 xml:space="preserve"> (  ) Yüksek ses bazen camların kırılmasına neden olabilir.</w:t>
      </w:r>
    </w:p>
    <w:p w:rsidR="00645E7D" w:rsidRPr="00E162A3" w:rsidRDefault="00645E7D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>(  ) İnsan kulağı titreşen cisimlerin  ürettiği her sesi duyabilir.</w:t>
      </w:r>
    </w:p>
    <w:p w:rsidR="00645E7D" w:rsidRPr="00E162A3" w:rsidRDefault="00645E7D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>(  ) Ses kirliliği insanların sinirli olmalarına yol açabilir.</w:t>
      </w:r>
    </w:p>
    <w:p w:rsidR="00645E7D" w:rsidRPr="00E162A3" w:rsidRDefault="00645E7D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>(  ) Rüzgârda sallanan yapraklar, yapay ses kaynağıdır.</w:t>
      </w:r>
    </w:p>
    <w:p w:rsidR="00645E7D" w:rsidRPr="00E162A3" w:rsidRDefault="00645E7D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>(  ) Edison’un çalışmaları sonucunda günümüzde kullandığımız ampul icat edilmiştir.</w:t>
      </w:r>
    </w:p>
    <w:p w:rsidR="00645E7D" w:rsidRPr="00E162A3" w:rsidRDefault="00645E7D" w:rsidP="004D6FDB">
      <w:pPr>
        <w:spacing w:after="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  <w:t>Her soru 5 puandır.</w:t>
      </w:r>
    </w:p>
    <w:p w:rsidR="00645E7D" w:rsidRPr="00E162A3" w:rsidRDefault="00645E7D" w:rsidP="004D6FD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hyperlink r:id="rId14" w:history="1">
        <w:r w:rsidRPr="007C5895">
          <w:rPr>
            <w:rStyle w:val="Hyperlink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645E7D" w:rsidRPr="00E162A3" w:rsidSect="00F233B9">
      <w:type w:val="continuous"/>
      <w:pgSz w:w="11906" w:h="16838"/>
      <w:pgMar w:top="426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01C59"/>
    <w:multiLevelType w:val="hybridMultilevel"/>
    <w:tmpl w:val="723A7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A26BA"/>
    <w:multiLevelType w:val="hybridMultilevel"/>
    <w:tmpl w:val="FDF692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166A5D"/>
    <w:multiLevelType w:val="hybridMultilevel"/>
    <w:tmpl w:val="D0C80976"/>
    <w:lvl w:ilvl="0" w:tplc="34AAD2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9ED"/>
    <w:rsid w:val="00156916"/>
    <w:rsid w:val="001C3347"/>
    <w:rsid w:val="00201E06"/>
    <w:rsid w:val="003319DE"/>
    <w:rsid w:val="00362615"/>
    <w:rsid w:val="00362EB9"/>
    <w:rsid w:val="003B6577"/>
    <w:rsid w:val="00410826"/>
    <w:rsid w:val="004A3EDB"/>
    <w:rsid w:val="004D6FDB"/>
    <w:rsid w:val="005F7C06"/>
    <w:rsid w:val="00645E7D"/>
    <w:rsid w:val="007320E6"/>
    <w:rsid w:val="00742592"/>
    <w:rsid w:val="00771BC6"/>
    <w:rsid w:val="007C5895"/>
    <w:rsid w:val="008127FA"/>
    <w:rsid w:val="008D5F83"/>
    <w:rsid w:val="0093677B"/>
    <w:rsid w:val="009E79E3"/>
    <w:rsid w:val="009E7AB9"/>
    <w:rsid w:val="00A2282A"/>
    <w:rsid w:val="00A41742"/>
    <w:rsid w:val="00BF19ED"/>
    <w:rsid w:val="00C85753"/>
    <w:rsid w:val="00C87B2D"/>
    <w:rsid w:val="00CC73BC"/>
    <w:rsid w:val="00D30C2C"/>
    <w:rsid w:val="00D730B3"/>
    <w:rsid w:val="00E162A3"/>
    <w:rsid w:val="00E23CB2"/>
    <w:rsid w:val="00E33B5B"/>
    <w:rsid w:val="00EB3846"/>
    <w:rsid w:val="00ED1EA3"/>
    <w:rsid w:val="00F233B9"/>
    <w:rsid w:val="00FF1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1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127FA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8127FA"/>
    <w:rPr>
      <w:b/>
      <w:bCs/>
    </w:rPr>
  </w:style>
  <w:style w:type="paragraph" w:customStyle="1" w:styleId="Default">
    <w:name w:val="Default"/>
    <w:uiPriority w:val="99"/>
    <w:rsid w:val="00362EB9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NoSpacing">
    <w:name w:val="No Spacing"/>
    <w:uiPriority w:val="99"/>
    <w:qFormat/>
    <w:rsid w:val="00362EB9"/>
    <w:rPr>
      <w:sz w:val="24"/>
      <w:szCs w:val="24"/>
    </w:rPr>
  </w:style>
  <w:style w:type="table" w:styleId="TableGrid">
    <w:name w:val="Table Grid"/>
    <w:basedOn w:val="TableNormal"/>
    <w:uiPriority w:val="99"/>
    <w:rsid w:val="00E33B5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F15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70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989</Words>
  <Characters>5639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/>
  <cp:lastModifiedBy>edanur</cp:lastModifiedBy>
  <cp:revision>3</cp:revision>
  <dcterms:created xsi:type="dcterms:W3CDTF">2015-03-24T20:43:00Z</dcterms:created>
  <dcterms:modified xsi:type="dcterms:W3CDTF">2015-03-26T13:03:00Z</dcterms:modified>
</cp:coreProperties>
</file>