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088" w:rsidRDefault="00244088" w:rsidP="00C71ABF">
      <w:pPr>
        <w:jc w:val="center"/>
        <w:rPr>
          <w:b/>
          <w:bCs/>
        </w:rPr>
      </w:pPr>
      <w:r>
        <w:rPr>
          <w:b/>
          <w:bCs/>
        </w:rPr>
        <w:t>KURTULUŞ İLKOKULU 4/G SINIFI</w:t>
      </w:r>
    </w:p>
    <w:p w:rsidR="00244088" w:rsidRDefault="00244088" w:rsidP="006B2898">
      <w:pPr>
        <w:jc w:val="center"/>
        <w:rPr>
          <w:b/>
          <w:bCs/>
        </w:rPr>
      </w:pPr>
      <w:r>
        <w:rPr>
          <w:b/>
          <w:bCs/>
        </w:rPr>
        <w:t>FEN VE TEKNOLOJİ DERSİ 2.DÖNEM 2.YAZILI SINAVI</w:t>
      </w:r>
    </w:p>
    <w:p w:rsidR="00244088" w:rsidRDefault="00244088" w:rsidP="00BF75B0">
      <w:pPr>
        <w:rPr>
          <w:b/>
          <w:bCs/>
        </w:rPr>
      </w:pPr>
    </w:p>
    <w:p w:rsidR="00244088" w:rsidRPr="009E4A5F" w:rsidRDefault="00244088" w:rsidP="009E4A5F">
      <w:r w:rsidRPr="00A53786">
        <w:rPr>
          <w:b/>
          <w:bCs/>
        </w:rPr>
        <w:t>1-</w:t>
      </w:r>
      <w:r>
        <w:t>Aşağıdaki ifadelerden doğru olanların başına (D),yanlış olanların başına (Y) yazınız.</w:t>
      </w:r>
    </w:p>
    <w:p w:rsidR="00244088" w:rsidRDefault="00244088" w:rsidP="009E4A5F">
      <w:r>
        <w:t>(….)Tarımda kullanılan ilaçlar,hava kirliliğine yol açar.</w:t>
      </w:r>
    </w:p>
    <w:p w:rsidR="00244088" w:rsidRDefault="00244088" w:rsidP="009E4A5F">
      <w:r>
        <w:t>(….)Dünyamızın en sıcak katmanı ateş küredir.</w:t>
      </w:r>
    </w:p>
    <w:p w:rsidR="00244088" w:rsidRDefault="00244088" w:rsidP="009E4A5F">
      <w:r>
        <w:t>(….)Hayvanlar kendi besinlerini,kendileri üretirler.</w:t>
      </w:r>
    </w:p>
    <w:p w:rsidR="00244088" w:rsidRDefault="00244088" w:rsidP="009E4A5F">
      <w:r>
        <w:t>(….)Elektriğin doğru kullanılmaması tehlikelere yol açabilir.</w:t>
      </w:r>
    </w:p>
    <w:p w:rsidR="00244088" w:rsidRDefault="00244088" w:rsidP="009E4A5F">
      <w:r>
        <w:t>(….)Plastik,tahta ve kumaş yalıtkan maddelere örnektir.</w:t>
      </w:r>
    </w:p>
    <w:p w:rsidR="00244088" w:rsidRDefault="00244088" w:rsidP="005F64AC"/>
    <w:p w:rsidR="00244088" w:rsidRDefault="00244088" w:rsidP="005F64AC">
      <w:r>
        <w:rPr>
          <w:b/>
          <w:bCs/>
        </w:rPr>
        <w:t>2-</w:t>
      </w:r>
      <w:r>
        <w:t>Aşağıdaki cümlelerde boş bırakılan yerleri tablodaki ifadelerden uygun olanları ile doldurunuz.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1842"/>
        <w:gridCol w:w="1842"/>
        <w:gridCol w:w="1843"/>
        <w:gridCol w:w="1843"/>
      </w:tblGrid>
      <w:tr w:rsidR="00244088">
        <w:tc>
          <w:tcPr>
            <w:tcW w:w="1842" w:type="dxa"/>
          </w:tcPr>
          <w:p w:rsidR="00244088" w:rsidRPr="00A34525" w:rsidRDefault="00244088" w:rsidP="00A34525">
            <w:pPr>
              <w:jc w:val="center"/>
            </w:pPr>
            <w:r w:rsidRPr="00A34525">
              <w:rPr>
                <w:sz w:val="22"/>
                <w:szCs w:val="22"/>
              </w:rPr>
              <w:t>nohut</w:t>
            </w:r>
          </w:p>
        </w:tc>
        <w:tc>
          <w:tcPr>
            <w:tcW w:w="1842" w:type="dxa"/>
          </w:tcPr>
          <w:p w:rsidR="00244088" w:rsidRPr="00A34525" w:rsidRDefault="00244088" w:rsidP="00A34525">
            <w:pPr>
              <w:jc w:val="center"/>
            </w:pPr>
            <w:r w:rsidRPr="00A34525">
              <w:rPr>
                <w:sz w:val="22"/>
                <w:szCs w:val="22"/>
              </w:rPr>
              <w:t>rüzgar</w:t>
            </w:r>
          </w:p>
        </w:tc>
        <w:tc>
          <w:tcPr>
            <w:tcW w:w="1842" w:type="dxa"/>
          </w:tcPr>
          <w:p w:rsidR="00244088" w:rsidRPr="00A34525" w:rsidRDefault="00244088" w:rsidP="00A34525">
            <w:pPr>
              <w:jc w:val="center"/>
            </w:pPr>
            <w:r w:rsidRPr="00A34525">
              <w:rPr>
                <w:sz w:val="22"/>
                <w:szCs w:val="22"/>
              </w:rPr>
              <w:t>mikroskobik</w:t>
            </w:r>
          </w:p>
        </w:tc>
        <w:tc>
          <w:tcPr>
            <w:tcW w:w="1843" w:type="dxa"/>
          </w:tcPr>
          <w:p w:rsidR="00244088" w:rsidRPr="00A34525" w:rsidRDefault="00244088" w:rsidP="00A34525">
            <w:pPr>
              <w:jc w:val="center"/>
            </w:pPr>
            <w:r w:rsidRPr="00A34525">
              <w:rPr>
                <w:sz w:val="22"/>
                <w:szCs w:val="22"/>
              </w:rPr>
              <w:t>eksi</w:t>
            </w:r>
          </w:p>
        </w:tc>
        <w:tc>
          <w:tcPr>
            <w:tcW w:w="1843" w:type="dxa"/>
          </w:tcPr>
          <w:p w:rsidR="00244088" w:rsidRPr="00A34525" w:rsidRDefault="00244088" w:rsidP="00A34525">
            <w:pPr>
              <w:jc w:val="center"/>
            </w:pPr>
            <w:r w:rsidRPr="00A34525">
              <w:rPr>
                <w:sz w:val="22"/>
                <w:szCs w:val="22"/>
              </w:rPr>
              <w:t>batarya</w:t>
            </w:r>
          </w:p>
        </w:tc>
      </w:tr>
    </w:tbl>
    <w:p w:rsidR="00244088" w:rsidRDefault="00244088" w:rsidP="005F64AC">
      <w:r>
        <w:t>*Pillerin bir araya gelmesiyle …………………….lar oluşur.</w:t>
      </w:r>
    </w:p>
    <w:p w:rsidR="00244088" w:rsidRDefault="00244088" w:rsidP="005F64AC">
      <w:r>
        <w:t>*Gözle görülemeyecek kadar küçük canlılara ……………………………. denir.</w:t>
      </w:r>
    </w:p>
    <w:p w:rsidR="00244088" w:rsidRDefault="00244088" w:rsidP="005F64AC">
      <w:r>
        <w:t>*………….……. uyku halindeki canlılara örnek olarak gösterilebilir .</w:t>
      </w:r>
    </w:p>
    <w:p w:rsidR="00244088" w:rsidRDefault="00244088" w:rsidP="005F64AC">
      <w:r>
        <w:t>*En ucuz ve çevreye en duyarlı elektrik enerjisi …………………… santrallerinde üretilir.</w:t>
      </w:r>
    </w:p>
    <w:p w:rsidR="00244088" w:rsidRDefault="00244088" w:rsidP="005F64AC">
      <w:r>
        <w:t>*Pilin artı ve ………..…. olmak üzere iki kutbu vardır.</w:t>
      </w:r>
    </w:p>
    <w:p w:rsidR="00244088" w:rsidRDefault="00244088" w:rsidP="000F62C5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Pr="000F62C5" w:rsidRDefault="00244088" w:rsidP="000F62C5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0F62C5">
        <w:rPr>
          <w:rFonts w:ascii="Times New Roman" w:hAnsi="Times New Roman" w:cs="Times New Roman"/>
          <w:b/>
          <w:bCs/>
          <w:sz w:val="24"/>
          <w:szCs w:val="24"/>
        </w:rPr>
        <w:t>3-</w:t>
      </w:r>
      <w:r>
        <w:rPr>
          <w:rFonts w:ascii="Times New Roman" w:hAnsi="Times New Roman" w:cs="Times New Roman"/>
          <w:sz w:val="24"/>
          <w:szCs w:val="24"/>
        </w:rPr>
        <w:t>Vücuttaki zararlı ve atık maddelerin dışarı atılması işlemine ne denir?</w:t>
      </w:r>
    </w:p>
    <w:p w:rsidR="00244088" w:rsidRDefault="00244088" w:rsidP="000F62C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Beslenme 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Üreme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Solunum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Boşaltım</w:t>
      </w:r>
    </w:p>
    <w:p w:rsidR="00244088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6E6C31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 uyku halinde olan bir canlı</w:t>
      </w:r>
      <w:r w:rsidRPr="006E6C31">
        <w:rPr>
          <w:rFonts w:ascii="Times New Roman" w:hAnsi="Times New Roman" w:cs="Times New Roman"/>
          <w:sz w:val="24"/>
          <w:szCs w:val="24"/>
        </w:rPr>
        <w:t xml:space="preserve"> </w:t>
      </w:r>
      <w:r w:rsidRPr="006E6C31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244088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Fasulye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Yumurta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Patates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Balık</w:t>
      </w:r>
    </w:p>
    <w:p w:rsidR="00244088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BD3FF8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yaşam alanı bakımından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244088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Balık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Balina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Kurbağa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Yunus</w:t>
      </w:r>
    </w:p>
    <w:p w:rsidR="00244088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DD1FF3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canlıların ortak özelliklerinden </w:t>
      </w:r>
      <w:r w:rsidRPr="004A57DB"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244088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Beslenme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Solunum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C)</w:t>
      </w:r>
      <w:r>
        <w:rPr>
          <w:rFonts w:ascii="Times New Roman" w:hAnsi="Times New Roman" w:cs="Times New Roman"/>
          <w:sz w:val="24"/>
          <w:szCs w:val="24"/>
        </w:rPr>
        <w:t>Koşma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Boşaltım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4088" w:rsidRDefault="00244088" w:rsidP="00DD1F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2D7B45" w:rsidRDefault="00244088" w:rsidP="00CA6D79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su kabı" style="position:absolute;margin-left:91.15pt;margin-top:548.25pt;width:196.8pt;height:114pt;z-index:-251658240;visibility:visible">
            <v:imagedata r:id="rId7" o:title="" croptop="1332f" cropbottom="17053f" cropleft="6291f" cropright="7812f" gain="109227f" grayscale="t"/>
          </v:shape>
        </w:pict>
      </w:r>
      <w:r>
        <w:rPr>
          <w:noProof/>
          <w:lang w:eastAsia="tr-TR"/>
        </w:rPr>
        <w:pict>
          <v:shape id="Resim 8" o:spid="_x0000_s1027" type="#_x0000_t75" alt="su kabı" style="position:absolute;margin-left:91.15pt;margin-top:548.25pt;width:196.8pt;height:114pt;z-index:-251659264;visibility:visible">
            <v:imagedata r:id="rId7" o:title="" croptop="1332f" cropbottom="17053f" cropleft="6291f" cropright="7812f" gain="109227f" grayscale="t"/>
          </v:shape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Bitkilerin solunum organı aşağıdakilerden hangisidir?</w:t>
      </w:r>
    </w:p>
    <w:p w:rsidR="00244088" w:rsidRDefault="00244088" w:rsidP="00CA6D7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Kök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Yaprak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Gövde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Dal</w:t>
      </w:r>
    </w:p>
    <w:p w:rsidR="00244088" w:rsidRDefault="00244088" w:rsidP="00CA6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0F62C5" w:rsidRDefault="00244088" w:rsidP="00CA6D79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Pr="00A57793">
        <w:rPr>
          <w:rFonts w:ascii="Times New Roman" w:hAnsi="Times New Roman" w:cs="Times New Roman"/>
          <w:sz w:val="24"/>
          <w:szCs w:val="24"/>
          <w:u w:val="single"/>
        </w:rPr>
        <w:t>doğal yaşam</w:t>
      </w:r>
      <w:r>
        <w:rPr>
          <w:rFonts w:ascii="Times New Roman" w:hAnsi="Times New Roman" w:cs="Times New Roman"/>
          <w:sz w:val="24"/>
          <w:szCs w:val="24"/>
        </w:rPr>
        <w:t xml:space="preserve"> alanıdır?</w:t>
      </w:r>
    </w:p>
    <w:p w:rsidR="00244088" w:rsidRDefault="00244088" w:rsidP="003A373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Akvaryum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Orman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Kafes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Hayvanat bahçesi</w:t>
      </w:r>
    </w:p>
    <w:p w:rsidR="00244088" w:rsidRDefault="00244088" w:rsidP="00CA6D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0F62C5" w:rsidRDefault="00244088" w:rsidP="00DD3624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>lerden hangisi kendi besinini kendisi üretir?</w:t>
      </w:r>
    </w:p>
    <w:p w:rsidR="00244088" w:rsidRDefault="00244088" w:rsidP="00121C2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Ağaç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Koyun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Arı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Güvercin</w:t>
      </w:r>
    </w:p>
    <w:p w:rsidR="00244088" w:rsidRDefault="00244088" w:rsidP="00121C2D">
      <w:pPr>
        <w:tabs>
          <w:tab w:val="left" w:pos="5300"/>
        </w:tabs>
        <w:jc w:val="both"/>
        <w:rPr>
          <w:lang w:eastAsia="en-US"/>
        </w:rPr>
      </w:pPr>
      <w:r>
        <w:rPr>
          <w:lang w:eastAsia="en-US"/>
        </w:rPr>
        <w:tab/>
      </w:r>
    </w:p>
    <w:p w:rsidR="00244088" w:rsidRPr="000F62C5" w:rsidRDefault="00244088" w:rsidP="00A00B96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Tohumların canlılık özelliği gösterebilmesi için aşağıdakilerden hangisine ihtiyaç  </w:t>
      </w:r>
      <w:r>
        <w:rPr>
          <w:rFonts w:ascii="Times New Roman" w:hAnsi="Times New Roman" w:cs="Times New Roman"/>
          <w:sz w:val="24"/>
          <w:szCs w:val="24"/>
          <w:u w:val="single"/>
        </w:rPr>
        <w:t>yoktur</w:t>
      </w:r>
      <w:r w:rsidRPr="00BC4B43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244088" w:rsidRDefault="00244088" w:rsidP="00B075E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Kum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>Işık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Hava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Nem</w:t>
      </w:r>
    </w:p>
    <w:p w:rsidR="00244088" w:rsidRDefault="00244088" w:rsidP="0015100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Pr="00C648C1" w:rsidRDefault="00244088" w:rsidP="00151003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0F62C5">
        <w:rPr>
          <w:rFonts w:ascii="Times New Roman" w:hAnsi="Times New Roman" w:cs="Times New Roman"/>
          <w:sz w:val="24"/>
          <w:szCs w:val="24"/>
        </w:rPr>
        <w:t>Aşağıdaki</w:t>
      </w:r>
      <w:r>
        <w:rPr>
          <w:rFonts w:ascii="Times New Roman" w:hAnsi="Times New Roman" w:cs="Times New Roman"/>
          <w:sz w:val="24"/>
          <w:szCs w:val="24"/>
        </w:rPr>
        <w:t xml:space="preserve"> hangisinin çoğalması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</w:t>
      </w:r>
      <w:r w:rsidRPr="00C648C1">
        <w:rPr>
          <w:rFonts w:ascii="Times New Roman" w:hAnsi="Times New Roman" w:cs="Times New Roman"/>
          <w:sz w:val="24"/>
          <w:szCs w:val="24"/>
          <w:u w:val="single"/>
        </w:rPr>
        <w:t>?</w:t>
      </w:r>
    </w:p>
    <w:p w:rsidR="00244088" w:rsidRDefault="00244088" w:rsidP="001510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B075EC">
        <w:rPr>
          <w:noProof/>
        </w:rPr>
        <w:t xml:space="preserve"> </w:t>
      </w:r>
      <w:r w:rsidRPr="002A37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4" o:spid="_x0000_i1025" type="#_x0000_t75" alt="MPj04024440000[1]" style="width:34.5pt;height:45pt;visibility:visible">
            <v:imagedata r:id="rId8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 w:rsidRPr="00B075EC">
        <w:rPr>
          <w:noProof/>
        </w:rPr>
        <w:t xml:space="preserve"> </w:t>
      </w:r>
      <w:r w:rsidRPr="002A37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2" o:spid="_x0000_i1026" type="#_x0000_t75" alt="j0297551" style="width:39pt;height:39pt;visibility:visible">
            <v:imagedata r:id="rId9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</w:t>
      </w:r>
      <w:r w:rsidRPr="00B075EC">
        <w:rPr>
          <w:noProof/>
        </w:rPr>
        <w:t xml:space="preserve"> </w:t>
      </w:r>
      <w:r w:rsidRPr="002A37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1" o:spid="_x0000_i1027" type="#_x0000_t75" alt="MCj03190960000[1]" style="width:41.25pt;height:39pt;visibility:visible">
            <v:imagedata r:id="rId10" o:title=""/>
          </v:shape>
        </w:pi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</w:t>
      </w:r>
      <w:r w:rsidRPr="00B075EC">
        <w:rPr>
          <w:noProof/>
        </w:rPr>
        <w:t xml:space="preserve"> </w:t>
      </w:r>
      <w:r w:rsidRPr="002A374F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Resim 3" o:spid="_x0000_i1028" type="#_x0000_t75" alt="MCj04046130000[1]" style="width:36.75pt;height:45pt;visibility:visible">
            <v:imagedata r:id="rId11" o:title=""/>
          </v:shape>
        </w:pict>
      </w:r>
    </w:p>
    <w:p w:rsidR="00244088" w:rsidRDefault="00244088" w:rsidP="0015100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Default="00244088" w:rsidP="0015100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4088" w:rsidRDefault="00244088" w:rsidP="00AF3278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Default="00244088" w:rsidP="008A43F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Taşların farklı renklerde olmasının nedeni nedir?</w:t>
      </w:r>
    </w:p>
    <w:p w:rsidR="00244088" w:rsidRDefault="00244088" w:rsidP="008A43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Taşların farklı renklere boyanmış olması.</w:t>
      </w:r>
    </w:p>
    <w:p w:rsidR="00244088" w:rsidRDefault="00244088" w:rsidP="008A43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Taşlara gelen ışığın farklı olması.</w:t>
      </w:r>
    </w:p>
    <w:p w:rsidR="00244088" w:rsidRDefault="00244088" w:rsidP="008A43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Taşların sert yapıda olması.</w:t>
      </w:r>
    </w:p>
    <w:p w:rsidR="00244088" w:rsidRDefault="00244088" w:rsidP="008A43F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Taşları oluşturan minerallerin farklı olması.</w:t>
      </w:r>
    </w:p>
    <w:p w:rsidR="00244088" w:rsidRDefault="00244088" w:rsidP="00326B68">
      <w:pPr>
        <w:pStyle w:val="NoSpacing"/>
        <w:ind w:left="4950" w:hanging="4950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Default="00244088" w:rsidP="00A31188">
      <w:pPr>
        <w:pStyle w:val="NoSpacing"/>
        <w:ind w:left="4950" w:hanging="495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Aşağıdakilerden hangisi kalıcı çevre kirliliğe neden olur?</w:t>
      </w:r>
    </w:p>
    <w:p w:rsidR="00244088" w:rsidRDefault="00244088" w:rsidP="000A4C7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Odun parçası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Hayvan ölüsü</w:t>
      </w:r>
    </w:p>
    <w:p w:rsidR="00244088" w:rsidRDefault="00244088" w:rsidP="00A3118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Plastik şişe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Yapraklar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4088" w:rsidRDefault="00244088" w:rsidP="00C43F96">
      <w:pPr>
        <w:pStyle w:val="NoSpacing"/>
        <w:ind w:left="4950" w:hanging="4950"/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44088" w:rsidRPr="00C43F96" w:rsidRDefault="00244088" w:rsidP="00C43F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</w:rPr>
        <w:t>14</w:t>
      </w:r>
      <w:r w:rsidRPr="000F62C5">
        <w:rPr>
          <w:rFonts w:ascii="Times New Roman" w:hAnsi="Times New Roman" w:cs="Times New Roman"/>
          <w:b/>
          <w:bCs/>
        </w:rPr>
        <w:t>-</w:t>
      </w:r>
      <w:r w:rsidRPr="00C43F96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I.Çoğalırım       II.</w:t>
      </w:r>
      <w:r w:rsidRPr="00C43F96">
        <w:rPr>
          <w:rFonts w:ascii="Times New Roman" w:hAnsi="Times New Roman" w:cs="Times New Roman"/>
          <w:sz w:val="24"/>
          <w:szCs w:val="24"/>
        </w:rPr>
        <w:t xml:space="preserve">Boşaltım yaparım      </w:t>
      </w:r>
      <w:r>
        <w:rPr>
          <w:rFonts w:ascii="Times New Roman" w:hAnsi="Times New Roman" w:cs="Times New Roman"/>
          <w:sz w:val="24"/>
          <w:szCs w:val="24"/>
        </w:rPr>
        <w:t xml:space="preserve"> III.Beslenirim      IV.</w:t>
      </w:r>
      <w:r w:rsidRPr="00C43F96">
        <w:rPr>
          <w:rFonts w:ascii="Times New Roman" w:hAnsi="Times New Roman" w:cs="Times New Roman"/>
          <w:sz w:val="24"/>
          <w:szCs w:val="24"/>
        </w:rPr>
        <w:t>Yer değiştiririm</w:t>
      </w:r>
    </w:p>
    <w:p w:rsidR="00244088" w:rsidRPr="00C43F96" w:rsidRDefault="00244088" w:rsidP="00C43F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43F96">
        <w:rPr>
          <w:rFonts w:ascii="Times New Roman" w:hAnsi="Times New Roman" w:cs="Times New Roman"/>
          <w:sz w:val="24"/>
          <w:szCs w:val="24"/>
        </w:rPr>
        <w:t>Yukarıdaki açıklamalar hangi seçenekteki canlıya aittir?</w:t>
      </w:r>
    </w:p>
    <w:p w:rsidR="00244088" w:rsidRDefault="00244088" w:rsidP="00C43F96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Erik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Çiçek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Kedi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Buğday</w:t>
      </w:r>
    </w:p>
    <w:p w:rsidR="00244088" w:rsidRDefault="00244088" w:rsidP="008D55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B65944" w:rsidRDefault="00244088" w:rsidP="00B659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65944">
        <w:rPr>
          <w:rFonts w:ascii="Times New Roman" w:hAnsi="Times New Roman" w:cs="Times New Roman"/>
          <w:b/>
          <w:bCs/>
          <w:sz w:val="24"/>
          <w:szCs w:val="24"/>
        </w:rPr>
        <w:t>15-</w:t>
      </w:r>
      <w:r w:rsidRPr="00B65944">
        <w:t xml:space="preserve"> </w:t>
      </w:r>
      <w:r>
        <w:tab/>
      </w:r>
      <w:r w:rsidRPr="00B65944">
        <w:rPr>
          <w:rFonts w:ascii="Times New Roman" w:hAnsi="Times New Roman" w:cs="Times New Roman"/>
          <w:sz w:val="24"/>
          <w:szCs w:val="24"/>
        </w:rPr>
        <w:t xml:space="preserve">I.Canlı bir varlıktır.      </w:t>
      </w:r>
      <w:r>
        <w:rPr>
          <w:rFonts w:ascii="Times New Roman" w:hAnsi="Times New Roman" w:cs="Times New Roman"/>
          <w:sz w:val="24"/>
          <w:szCs w:val="24"/>
        </w:rPr>
        <w:t>II.</w:t>
      </w:r>
      <w:r w:rsidRPr="00B65944">
        <w:rPr>
          <w:rFonts w:ascii="Times New Roman" w:hAnsi="Times New Roman" w:cs="Times New Roman"/>
          <w:sz w:val="24"/>
          <w:szCs w:val="24"/>
        </w:rPr>
        <w:t xml:space="preserve">Uyku halindedir.      </w:t>
      </w:r>
      <w:r>
        <w:rPr>
          <w:rFonts w:ascii="Times New Roman" w:hAnsi="Times New Roman" w:cs="Times New Roman"/>
          <w:sz w:val="24"/>
          <w:szCs w:val="24"/>
        </w:rPr>
        <w:t>III.</w:t>
      </w:r>
      <w:r w:rsidRPr="00B65944">
        <w:rPr>
          <w:rFonts w:ascii="Times New Roman" w:hAnsi="Times New Roman" w:cs="Times New Roman"/>
          <w:sz w:val="24"/>
          <w:szCs w:val="24"/>
        </w:rPr>
        <w:t>Yeni bir canlı oluşturabilir.</w:t>
      </w:r>
    </w:p>
    <w:p w:rsidR="00244088" w:rsidRPr="00B65944" w:rsidRDefault="00244088" w:rsidP="00B659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65944">
        <w:rPr>
          <w:rFonts w:ascii="Times New Roman" w:hAnsi="Times New Roman" w:cs="Times New Roman"/>
          <w:sz w:val="24"/>
          <w:szCs w:val="24"/>
        </w:rPr>
        <w:t>Yukarıdaki özelliklere sahip olan varlık, hangi seçenekte doğru olarak verilmiştir?</w:t>
      </w:r>
    </w:p>
    <w:p w:rsidR="00244088" w:rsidRDefault="00244088" w:rsidP="00B659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Haşlanmış yumurta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Toprağa ekilen tohum</w:t>
      </w:r>
    </w:p>
    <w:p w:rsidR="00244088" w:rsidRDefault="00244088" w:rsidP="00B6594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Ağaçtan düşen yaprak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D)</w:t>
      </w:r>
      <w:r>
        <w:rPr>
          <w:rFonts w:ascii="Times New Roman" w:hAnsi="Times New Roman" w:cs="Times New Roman"/>
          <w:sz w:val="24"/>
          <w:szCs w:val="24"/>
        </w:rPr>
        <w:t>Kurumuş dal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4088" w:rsidRDefault="00244088" w:rsidP="006A09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78548A" w:rsidRDefault="00244088" w:rsidP="000E211F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hangisinin hareketi diğerlerinden </w:t>
      </w:r>
      <w:r>
        <w:rPr>
          <w:rFonts w:ascii="Times New Roman" w:hAnsi="Times New Roman" w:cs="Times New Roman"/>
          <w:sz w:val="24"/>
          <w:szCs w:val="24"/>
          <w:u w:val="single"/>
        </w:rPr>
        <w:t>farklıdır?</w:t>
      </w:r>
    </w:p>
    <w:p w:rsidR="00244088" w:rsidRDefault="00244088" w:rsidP="00CE781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Kedi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Yılan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Köpek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Aslan</w:t>
      </w:r>
    </w:p>
    <w:p w:rsidR="00244088" w:rsidRDefault="00244088" w:rsidP="00352DE0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244088" w:rsidRPr="008A6DF2" w:rsidRDefault="00244088" w:rsidP="008A6DF2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Pr="000F62C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 mikroskobik canlıların olumlu etkilerinden biri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244088" w:rsidRDefault="00244088" w:rsidP="008A6D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A)Ekmeğin küflenmesi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B)Yoğurdun mayalanması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44088" w:rsidRDefault="00244088" w:rsidP="008A6DF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C)Hayvansal atıkları çürütmesi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D)Hamurun mayalanması</w:t>
      </w:r>
    </w:p>
    <w:p w:rsidR="00244088" w:rsidRDefault="00244088" w:rsidP="007406DF">
      <w:pPr>
        <w:jc w:val="both"/>
        <w:rPr>
          <w:b/>
          <w:bCs/>
        </w:rPr>
      </w:pPr>
    </w:p>
    <w:p w:rsidR="00244088" w:rsidRDefault="00244088" w:rsidP="0079055F">
      <w:pPr>
        <w:jc w:val="both"/>
      </w:pPr>
      <w:r>
        <w:rPr>
          <w:b/>
          <w:bCs/>
        </w:rPr>
        <w:t>18</w:t>
      </w:r>
      <w:r w:rsidRPr="000F62C5">
        <w:rPr>
          <w:b/>
          <w:bCs/>
        </w:rPr>
        <w:t>-</w:t>
      </w:r>
      <w:r>
        <w:t>Aşağıdakilerden hangisi elektrik enerjisini farklı bir kaynaktan sağlar?</w:t>
      </w:r>
    </w:p>
    <w:p w:rsidR="00244088" w:rsidRDefault="00244088" w:rsidP="005B13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Otomobil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Televizyon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Çamaşır makinesi</w:t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Ütü</w:t>
      </w:r>
    </w:p>
    <w:p w:rsidR="00244088" w:rsidRDefault="00244088" w:rsidP="0079055F">
      <w:pPr>
        <w:jc w:val="both"/>
        <w:rPr>
          <w:b/>
          <w:bCs/>
        </w:rPr>
      </w:pPr>
    </w:p>
    <w:p w:rsidR="00244088" w:rsidRDefault="00244088" w:rsidP="00D608F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608FD">
        <w:rPr>
          <w:rFonts w:ascii="Times New Roman" w:hAnsi="Times New Roman" w:cs="Times New Roman"/>
          <w:b/>
          <w:bCs/>
          <w:sz w:val="24"/>
          <w:szCs w:val="24"/>
        </w:rPr>
        <w:t>19-</w:t>
      </w:r>
      <w:r w:rsidRPr="00D608FD">
        <w:rPr>
          <w:rFonts w:ascii="Times New Roman" w:hAnsi="Times New Roman" w:cs="Times New Roman"/>
          <w:sz w:val="24"/>
          <w:szCs w:val="24"/>
        </w:rPr>
        <w:t xml:space="preserve">“Ayçiçeği bitkisi,gün içinde Güneş’e yönelerek hareket eder.” </w:t>
      </w:r>
      <w:r>
        <w:rPr>
          <w:rFonts w:ascii="Times New Roman" w:hAnsi="Times New Roman" w:cs="Times New Roman"/>
          <w:sz w:val="24"/>
          <w:szCs w:val="24"/>
        </w:rPr>
        <w:t>Bu bilgiye göre ayçiçeği bitkisi hangi canlılık özelliği sayesinde hareket eder?</w:t>
      </w:r>
    </w:p>
    <w:p w:rsidR="00244088" w:rsidRDefault="00244088" w:rsidP="00D608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A)Beslenme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B)Solunum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C)Boşaltım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D)Uyartılara tepki vermesi</w:t>
      </w:r>
    </w:p>
    <w:p w:rsidR="00244088" w:rsidRPr="00D608FD" w:rsidRDefault="00244088" w:rsidP="00D608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Pr="0078548A" w:rsidRDefault="00244088" w:rsidP="009D4452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 w:rsidRPr="00C6080A">
        <w:rPr>
          <w:rFonts w:ascii="Times New Roman" w:hAnsi="Times New Roman" w:cs="Times New Roman"/>
          <w:b/>
          <w:bCs/>
          <w:sz w:val="24"/>
          <w:szCs w:val="24"/>
        </w:rPr>
        <w:t>20-</w:t>
      </w:r>
      <w:r>
        <w:rPr>
          <w:rFonts w:ascii="Times New Roman" w:hAnsi="Times New Roman" w:cs="Times New Roman"/>
          <w:sz w:val="24"/>
          <w:szCs w:val="24"/>
        </w:rPr>
        <w:t xml:space="preserve">Aşağıdakilerden hangisinde büyüme sınırlı </w:t>
      </w:r>
      <w:r>
        <w:rPr>
          <w:rFonts w:ascii="Times New Roman" w:hAnsi="Times New Roman" w:cs="Times New Roman"/>
          <w:sz w:val="24"/>
          <w:szCs w:val="24"/>
          <w:u w:val="single"/>
        </w:rPr>
        <w:t>değildir?</w:t>
      </w:r>
    </w:p>
    <w:p w:rsidR="00244088" w:rsidRDefault="00244088" w:rsidP="009D445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F62C5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>İnsan</w:t>
      </w:r>
      <w:r w:rsidRPr="000F62C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>Kartal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>Tavuk</w:t>
      </w:r>
      <w:r>
        <w:rPr>
          <w:rFonts w:ascii="Times New Roman" w:hAnsi="Times New Roman" w:cs="Times New Roman"/>
          <w:sz w:val="24"/>
          <w:szCs w:val="24"/>
        </w:rPr>
        <w:tab/>
      </w:r>
      <w:r w:rsidRPr="000F62C5">
        <w:rPr>
          <w:rFonts w:ascii="Times New Roman" w:hAnsi="Times New Roman" w:cs="Times New Roman"/>
          <w:sz w:val="24"/>
          <w:szCs w:val="24"/>
        </w:rPr>
        <w:tab/>
        <w:t>D)</w:t>
      </w:r>
      <w:r>
        <w:rPr>
          <w:rFonts w:ascii="Times New Roman" w:hAnsi="Times New Roman" w:cs="Times New Roman"/>
          <w:sz w:val="24"/>
          <w:szCs w:val="24"/>
        </w:rPr>
        <w:t>Çınar ağacı</w:t>
      </w:r>
    </w:p>
    <w:p w:rsidR="00244088" w:rsidRDefault="00244088" w:rsidP="009D4452">
      <w:pPr>
        <w:jc w:val="both"/>
        <w:rPr>
          <w:b/>
          <w:bCs/>
          <w:i/>
          <w:iCs/>
        </w:rPr>
      </w:pPr>
    </w:p>
    <w:p w:rsidR="00244088" w:rsidRPr="0079055F" w:rsidRDefault="00244088" w:rsidP="0079055F">
      <w:pPr>
        <w:jc w:val="both"/>
      </w:pPr>
      <w:r w:rsidRPr="00636F00">
        <w:rPr>
          <w:b/>
          <w:bCs/>
          <w:i/>
          <w:iCs/>
        </w:rPr>
        <w:t>NOT:</w:t>
      </w:r>
      <w:r>
        <w:rPr>
          <w:i/>
          <w:iCs/>
        </w:rPr>
        <w:t xml:space="preserve">Her sorunun doğru cevabı </w:t>
      </w:r>
      <w:r w:rsidRPr="00636F00">
        <w:rPr>
          <w:i/>
          <w:iCs/>
        </w:rPr>
        <w:t>5 puandır.</w:t>
      </w:r>
      <w:r>
        <w:rPr>
          <w:i/>
          <w:iCs/>
        </w:rPr>
        <w:t>Süre 40 dakikadır.</w:t>
      </w:r>
    </w:p>
    <w:p w:rsidR="00244088" w:rsidRDefault="00244088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Default="00244088" w:rsidP="00636F00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636F00">
        <w:rPr>
          <w:rFonts w:ascii="Times New Roman" w:hAnsi="Times New Roman" w:cs="Times New Roman"/>
          <w:sz w:val="28"/>
          <w:szCs w:val="28"/>
        </w:rPr>
        <w:t>B A Ş A R I L A R !</w:t>
      </w:r>
    </w:p>
    <w:p w:rsidR="00244088" w:rsidRDefault="00244088" w:rsidP="00636F00">
      <w:pPr>
        <w:pStyle w:val="NoSpacing"/>
        <w:rPr>
          <w:rFonts w:ascii="Times New Roman" w:hAnsi="Times New Roman" w:cs="Times New Roman"/>
          <w:sz w:val="28"/>
          <w:szCs w:val="28"/>
        </w:rPr>
      </w:pPr>
    </w:p>
    <w:p w:rsidR="00244088" w:rsidRDefault="00244088" w:rsidP="00636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36F00">
        <w:rPr>
          <w:rFonts w:ascii="Times New Roman" w:hAnsi="Times New Roman" w:cs="Times New Roman"/>
          <w:sz w:val="24"/>
          <w:szCs w:val="24"/>
        </w:rPr>
        <w:t>Mutlu ÜNCÜ</w:t>
      </w:r>
    </w:p>
    <w:p w:rsidR="00244088" w:rsidRPr="00636F00" w:rsidRDefault="00244088" w:rsidP="00636F0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Sınıf Öğretmeni</w:t>
      </w:r>
    </w:p>
    <w:p w:rsidR="00244088" w:rsidRDefault="00244088" w:rsidP="00636F00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244088" w:rsidRDefault="00244088" w:rsidP="00636F00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244088" w:rsidRDefault="00244088" w:rsidP="008D25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44088" w:rsidRDefault="00244088" w:rsidP="007E5D28">
      <w:pPr>
        <w:spacing w:before="120" w:after="80"/>
        <w:jc w:val="both"/>
      </w:pPr>
      <w:hyperlink r:id="rId12" w:history="1">
        <w:r>
          <w:rPr>
            <w:rStyle w:val="Hyperlink"/>
            <w:sz w:val="22"/>
            <w:szCs w:val="22"/>
          </w:rPr>
          <w:t>www.sorubak.com</w:t>
        </w:r>
      </w:hyperlink>
    </w:p>
    <w:sectPr w:rsidR="00244088" w:rsidSect="00EF7E6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4088" w:rsidRDefault="00244088" w:rsidP="006B2898">
      <w:r>
        <w:separator/>
      </w:r>
    </w:p>
  </w:endnote>
  <w:endnote w:type="continuationSeparator" w:id="0">
    <w:p w:rsidR="00244088" w:rsidRDefault="00244088" w:rsidP="006B28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4088" w:rsidRDefault="00244088" w:rsidP="006B2898">
      <w:r>
        <w:separator/>
      </w:r>
    </w:p>
  </w:footnote>
  <w:footnote w:type="continuationSeparator" w:id="0">
    <w:p w:rsidR="00244088" w:rsidRDefault="00244088" w:rsidP="006B28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4088" w:rsidRDefault="00244088">
    <w:pPr>
      <w:pStyle w:val="Header"/>
    </w:pPr>
    <w:r>
      <w:t>Adı Soyadı:                                                                            No:</w:t>
    </w:r>
    <w:r>
      <w:tab/>
      <w:t xml:space="preserve">                     Puan:</w:t>
    </w:r>
    <w:r>
      <w:tab/>
    </w:r>
  </w:p>
  <w:p w:rsidR="00244088" w:rsidRDefault="00244088">
    <w:pPr>
      <w:pStyle w:val="Header"/>
    </w:pPr>
    <w:r>
      <w:t>18/05/2015</w:t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7A3A9036"/>
    <w:lvl w:ilvl="0" w:tplc="12780C10">
      <w:start w:val="1"/>
      <w:numFmt w:val="decimal"/>
      <w:lvlText w:val="%1."/>
      <w:lvlJc w:val="left"/>
      <w:pPr>
        <w:tabs>
          <w:tab w:val="num" w:pos="1020"/>
        </w:tabs>
        <w:ind w:left="1020" w:hanging="10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B571C6F"/>
    <w:multiLevelType w:val="hybridMultilevel"/>
    <w:tmpl w:val="34C861CA"/>
    <w:lvl w:ilvl="0" w:tplc="1F148C6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259"/>
    <w:rsid w:val="000111F2"/>
    <w:rsid w:val="00054357"/>
    <w:rsid w:val="00064DC5"/>
    <w:rsid w:val="0007572D"/>
    <w:rsid w:val="000931B3"/>
    <w:rsid w:val="000A4C7F"/>
    <w:rsid w:val="000A7D73"/>
    <w:rsid w:val="000B3EF9"/>
    <w:rsid w:val="000C0F86"/>
    <w:rsid w:val="000E211F"/>
    <w:rsid w:val="000E3278"/>
    <w:rsid w:val="000F25AD"/>
    <w:rsid w:val="000F6264"/>
    <w:rsid w:val="000F62C5"/>
    <w:rsid w:val="00120ED1"/>
    <w:rsid w:val="00121C2D"/>
    <w:rsid w:val="00130FB5"/>
    <w:rsid w:val="00140FE4"/>
    <w:rsid w:val="00151003"/>
    <w:rsid w:val="00152071"/>
    <w:rsid w:val="0016220D"/>
    <w:rsid w:val="00167D08"/>
    <w:rsid w:val="00183360"/>
    <w:rsid w:val="00183550"/>
    <w:rsid w:val="00192D47"/>
    <w:rsid w:val="00196214"/>
    <w:rsid w:val="001B21F4"/>
    <w:rsid w:val="001C76B4"/>
    <w:rsid w:val="001D4757"/>
    <w:rsid w:val="00205728"/>
    <w:rsid w:val="00223259"/>
    <w:rsid w:val="00225B65"/>
    <w:rsid w:val="00241328"/>
    <w:rsid w:val="00243A7B"/>
    <w:rsid w:val="00244088"/>
    <w:rsid w:val="00263140"/>
    <w:rsid w:val="00265386"/>
    <w:rsid w:val="002733BA"/>
    <w:rsid w:val="0027561D"/>
    <w:rsid w:val="00281044"/>
    <w:rsid w:val="00292341"/>
    <w:rsid w:val="002A1526"/>
    <w:rsid w:val="002A374F"/>
    <w:rsid w:val="002A74EB"/>
    <w:rsid w:val="002B7206"/>
    <w:rsid w:val="002D7B45"/>
    <w:rsid w:val="002E03AA"/>
    <w:rsid w:val="00300387"/>
    <w:rsid w:val="0030075E"/>
    <w:rsid w:val="00326B68"/>
    <w:rsid w:val="00334254"/>
    <w:rsid w:val="0034151B"/>
    <w:rsid w:val="00346916"/>
    <w:rsid w:val="00352DE0"/>
    <w:rsid w:val="00373196"/>
    <w:rsid w:val="003743A0"/>
    <w:rsid w:val="003A1278"/>
    <w:rsid w:val="003A373D"/>
    <w:rsid w:val="003C0C8D"/>
    <w:rsid w:val="003E048D"/>
    <w:rsid w:val="003E4D96"/>
    <w:rsid w:val="003F76EA"/>
    <w:rsid w:val="00403D97"/>
    <w:rsid w:val="004048A5"/>
    <w:rsid w:val="00414E85"/>
    <w:rsid w:val="004169E6"/>
    <w:rsid w:val="004620FA"/>
    <w:rsid w:val="0047487B"/>
    <w:rsid w:val="004877BC"/>
    <w:rsid w:val="00493F8E"/>
    <w:rsid w:val="004A57DB"/>
    <w:rsid w:val="004B0940"/>
    <w:rsid w:val="004B0D58"/>
    <w:rsid w:val="004B1AE0"/>
    <w:rsid w:val="004C1AE6"/>
    <w:rsid w:val="004E48FD"/>
    <w:rsid w:val="005150D1"/>
    <w:rsid w:val="0052078D"/>
    <w:rsid w:val="0052290B"/>
    <w:rsid w:val="005243B6"/>
    <w:rsid w:val="005255FC"/>
    <w:rsid w:val="00531C16"/>
    <w:rsid w:val="00537840"/>
    <w:rsid w:val="00544EEC"/>
    <w:rsid w:val="00553ECF"/>
    <w:rsid w:val="00564058"/>
    <w:rsid w:val="005673FD"/>
    <w:rsid w:val="00571E0C"/>
    <w:rsid w:val="005815AE"/>
    <w:rsid w:val="00581A1C"/>
    <w:rsid w:val="005B13D1"/>
    <w:rsid w:val="005B613A"/>
    <w:rsid w:val="005C07FF"/>
    <w:rsid w:val="005C1A6A"/>
    <w:rsid w:val="005F07B4"/>
    <w:rsid w:val="005F64AC"/>
    <w:rsid w:val="00603F75"/>
    <w:rsid w:val="00614E0C"/>
    <w:rsid w:val="00622BA2"/>
    <w:rsid w:val="00636F00"/>
    <w:rsid w:val="006446D7"/>
    <w:rsid w:val="00670C34"/>
    <w:rsid w:val="00675CEC"/>
    <w:rsid w:val="00681791"/>
    <w:rsid w:val="00681EE5"/>
    <w:rsid w:val="00692361"/>
    <w:rsid w:val="006A09B2"/>
    <w:rsid w:val="006A18AC"/>
    <w:rsid w:val="006B2898"/>
    <w:rsid w:val="006B2A91"/>
    <w:rsid w:val="006E0C91"/>
    <w:rsid w:val="006E1589"/>
    <w:rsid w:val="006E6C31"/>
    <w:rsid w:val="006F31ED"/>
    <w:rsid w:val="00700F15"/>
    <w:rsid w:val="00707C4E"/>
    <w:rsid w:val="00710262"/>
    <w:rsid w:val="00713BF2"/>
    <w:rsid w:val="007178FF"/>
    <w:rsid w:val="007350CA"/>
    <w:rsid w:val="007406DF"/>
    <w:rsid w:val="00746885"/>
    <w:rsid w:val="00751C62"/>
    <w:rsid w:val="00754C8A"/>
    <w:rsid w:val="00757CE5"/>
    <w:rsid w:val="00766A77"/>
    <w:rsid w:val="0078548A"/>
    <w:rsid w:val="0079055F"/>
    <w:rsid w:val="007A3147"/>
    <w:rsid w:val="007A4CAF"/>
    <w:rsid w:val="007C7A54"/>
    <w:rsid w:val="007D4041"/>
    <w:rsid w:val="007E036E"/>
    <w:rsid w:val="007E5D28"/>
    <w:rsid w:val="007F26E7"/>
    <w:rsid w:val="00823BFD"/>
    <w:rsid w:val="008326B6"/>
    <w:rsid w:val="00856DFA"/>
    <w:rsid w:val="00863965"/>
    <w:rsid w:val="00865C08"/>
    <w:rsid w:val="008667AD"/>
    <w:rsid w:val="00885A86"/>
    <w:rsid w:val="008A43F9"/>
    <w:rsid w:val="008A6DF2"/>
    <w:rsid w:val="008B63ED"/>
    <w:rsid w:val="008C31DA"/>
    <w:rsid w:val="008C5C42"/>
    <w:rsid w:val="008D25E2"/>
    <w:rsid w:val="008D3E3D"/>
    <w:rsid w:val="008D530F"/>
    <w:rsid w:val="008D55FC"/>
    <w:rsid w:val="008E5A20"/>
    <w:rsid w:val="008E79DF"/>
    <w:rsid w:val="00910720"/>
    <w:rsid w:val="009172EB"/>
    <w:rsid w:val="00922652"/>
    <w:rsid w:val="00925278"/>
    <w:rsid w:val="00933001"/>
    <w:rsid w:val="00934F23"/>
    <w:rsid w:val="009625BC"/>
    <w:rsid w:val="00963B80"/>
    <w:rsid w:val="00963C16"/>
    <w:rsid w:val="00964639"/>
    <w:rsid w:val="00977910"/>
    <w:rsid w:val="00983FED"/>
    <w:rsid w:val="009A0721"/>
    <w:rsid w:val="009B2006"/>
    <w:rsid w:val="009C781C"/>
    <w:rsid w:val="009D16D3"/>
    <w:rsid w:val="009D4452"/>
    <w:rsid w:val="009E1B4F"/>
    <w:rsid w:val="009E4A5F"/>
    <w:rsid w:val="009E655E"/>
    <w:rsid w:val="009F2BCC"/>
    <w:rsid w:val="009F4CFB"/>
    <w:rsid w:val="00A00B96"/>
    <w:rsid w:val="00A1145E"/>
    <w:rsid w:val="00A31188"/>
    <w:rsid w:val="00A344BE"/>
    <w:rsid w:val="00A34525"/>
    <w:rsid w:val="00A53786"/>
    <w:rsid w:val="00A53A4D"/>
    <w:rsid w:val="00A5600B"/>
    <w:rsid w:val="00A57793"/>
    <w:rsid w:val="00AA62FE"/>
    <w:rsid w:val="00AB6812"/>
    <w:rsid w:val="00AD59E2"/>
    <w:rsid w:val="00AD68C2"/>
    <w:rsid w:val="00AE27AB"/>
    <w:rsid w:val="00AF3278"/>
    <w:rsid w:val="00AF4AD4"/>
    <w:rsid w:val="00B011F6"/>
    <w:rsid w:val="00B03F38"/>
    <w:rsid w:val="00B075EC"/>
    <w:rsid w:val="00B13B5B"/>
    <w:rsid w:val="00B169E7"/>
    <w:rsid w:val="00B41C06"/>
    <w:rsid w:val="00B5672E"/>
    <w:rsid w:val="00B633FB"/>
    <w:rsid w:val="00B65605"/>
    <w:rsid w:val="00B65944"/>
    <w:rsid w:val="00B67BD1"/>
    <w:rsid w:val="00B72863"/>
    <w:rsid w:val="00B7679C"/>
    <w:rsid w:val="00B82132"/>
    <w:rsid w:val="00BA0961"/>
    <w:rsid w:val="00BA2731"/>
    <w:rsid w:val="00BA54D6"/>
    <w:rsid w:val="00BB32E2"/>
    <w:rsid w:val="00BB5B9A"/>
    <w:rsid w:val="00BB7473"/>
    <w:rsid w:val="00BC4B43"/>
    <w:rsid w:val="00BD3FF8"/>
    <w:rsid w:val="00BF5598"/>
    <w:rsid w:val="00BF75B0"/>
    <w:rsid w:val="00C021ED"/>
    <w:rsid w:val="00C145EA"/>
    <w:rsid w:val="00C20F09"/>
    <w:rsid w:val="00C22763"/>
    <w:rsid w:val="00C22764"/>
    <w:rsid w:val="00C25FC5"/>
    <w:rsid w:val="00C262BB"/>
    <w:rsid w:val="00C356D8"/>
    <w:rsid w:val="00C41CED"/>
    <w:rsid w:val="00C43F96"/>
    <w:rsid w:val="00C6080A"/>
    <w:rsid w:val="00C648C1"/>
    <w:rsid w:val="00C64989"/>
    <w:rsid w:val="00C71ABF"/>
    <w:rsid w:val="00C72E1A"/>
    <w:rsid w:val="00C7342E"/>
    <w:rsid w:val="00C77954"/>
    <w:rsid w:val="00C821A3"/>
    <w:rsid w:val="00C9039C"/>
    <w:rsid w:val="00C93E77"/>
    <w:rsid w:val="00CA6D79"/>
    <w:rsid w:val="00CB1F9A"/>
    <w:rsid w:val="00CD3BA4"/>
    <w:rsid w:val="00CE781E"/>
    <w:rsid w:val="00CF781E"/>
    <w:rsid w:val="00D011BF"/>
    <w:rsid w:val="00D075CF"/>
    <w:rsid w:val="00D321F1"/>
    <w:rsid w:val="00D564D4"/>
    <w:rsid w:val="00D608FD"/>
    <w:rsid w:val="00D77609"/>
    <w:rsid w:val="00D77A14"/>
    <w:rsid w:val="00D80481"/>
    <w:rsid w:val="00DB0DF7"/>
    <w:rsid w:val="00DD1FF3"/>
    <w:rsid w:val="00DD3624"/>
    <w:rsid w:val="00DD4E7C"/>
    <w:rsid w:val="00DE5428"/>
    <w:rsid w:val="00DF4BE6"/>
    <w:rsid w:val="00E05119"/>
    <w:rsid w:val="00E11CAA"/>
    <w:rsid w:val="00E15D9B"/>
    <w:rsid w:val="00E25D8D"/>
    <w:rsid w:val="00E3481A"/>
    <w:rsid w:val="00E504AE"/>
    <w:rsid w:val="00E559E2"/>
    <w:rsid w:val="00E62228"/>
    <w:rsid w:val="00E7119C"/>
    <w:rsid w:val="00E90DA7"/>
    <w:rsid w:val="00E90E70"/>
    <w:rsid w:val="00E930B0"/>
    <w:rsid w:val="00EB6B33"/>
    <w:rsid w:val="00EC7FE5"/>
    <w:rsid w:val="00ED5BFE"/>
    <w:rsid w:val="00EF7E64"/>
    <w:rsid w:val="00F07B66"/>
    <w:rsid w:val="00F212FC"/>
    <w:rsid w:val="00F2168A"/>
    <w:rsid w:val="00F22D61"/>
    <w:rsid w:val="00F473D5"/>
    <w:rsid w:val="00FA4136"/>
    <w:rsid w:val="00FB7F99"/>
    <w:rsid w:val="00FE1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25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25F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5FC5"/>
    <w:rPr>
      <w:rFonts w:ascii="Tahoma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6B2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6B2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B2898"/>
    <w:rPr>
      <w:rFonts w:ascii="Times New Roman" w:hAnsi="Times New Roman" w:cs="Times New Roman"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B13B5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Default">
    <w:name w:val="Default"/>
    <w:uiPriority w:val="99"/>
    <w:rsid w:val="009226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8B63E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707C4E"/>
    <w:rPr>
      <w:rFonts w:cs="Calibri"/>
      <w:lang w:eastAsia="en-US"/>
    </w:rPr>
  </w:style>
  <w:style w:type="character" w:styleId="Hyperlink">
    <w:name w:val="Hyperlink"/>
    <w:basedOn w:val="DefaultParagraphFont"/>
    <w:uiPriority w:val="99"/>
    <w:semiHidden/>
    <w:rsid w:val="00C227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236</TotalTime>
  <Pages>2</Pages>
  <Words>530</Words>
  <Characters>3021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edanur</cp:lastModifiedBy>
  <cp:revision>124</cp:revision>
  <cp:lastPrinted>2015-05-23T08:55:00Z</cp:lastPrinted>
  <dcterms:created xsi:type="dcterms:W3CDTF">2014-12-27T09:59:00Z</dcterms:created>
  <dcterms:modified xsi:type="dcterms:W3CDTF">2015-05-23T19:48:00Z</dcterms:modified>
</cp:coreProperties>
</file>