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904" w:rsidRDefault="00672904" w:rsidP="00FB1C69">
      <w:pPr>
        <w:jc w:val="both"/>
        <w:rPr>
          <w:rFonts w:ascii="Comic Sans MS" w:hAnsi="Comic Sans MS" w:cs="Comic Sans MS"/>
          <w:b/>
          <w:bCs/>
          <w:color w:val="FF0000"/>
        </w:rPr>
      </w:pPr>
    </w:p>
    <w:p w:rsidR="00672904" w:rsidRDefault="00672904" w:rsidP="00FB1C69">
      <w:pPr>
        <w:jc w:val="both"/>
        <w:rPr>
          <w:rFonts w:ascii="Comic Sans MS" w:hAnsi="Comic Sans MS" w:cs="Comic Sans MS"/>
          <w:b/>
          <w:bCs/>
          <w:color w:val="FF0000"/>
        </w:rPr>
      </w:pPr>
      <w:r>
        <w:rPr>
          <w:rFonts w:ascii="Comic Sans MS" w:hAnsi="Comic Sans MS" w:cs="Comic Sans MS"/>
          <w:b/>
          <w:bCs/>
          <w:color w:val="FF0000"/>
        </w:rPr>
        <w:t xml:space="preserve">ADI – SOYADI: </w:t>
      </w:r>
      <w:r>
        <w:rPr>
          <w:rFonts w:ascii="Comic Sans MS" w:hAnsi="Comic Sans MS" w:cs="Comic Sans MS"/>
          <w:b/>
          <w:bCs/>
          <w:color w:val="FF0000"/>
        </w:rPr>
        <w:tab/>
      </w:r>
      <w:r>
        <w:rPr>
          <w:rFonts w:ascii="Comic Sans MS" w:hAnsi="Comic Sans MS" w:cs="Comic Sans MS"/>
          <w:b/>
          <w:bCs/>
          <w:color w:val="FF0000"/>
        </w:rPr>
        <w:tab/>
      </w:r>
      <w:r>
        <w:rPr>
          <w:rFonts w:ascii="Comic Sans MS" w:hAnsi="Comic Sans MS" w:cs="Comic Sans MS"/>
          <w:b/>
          <w:bCs/>
          <w:color w:val="FF0000"/>
        </w:rPr>
        <w:tab/>
      </w:r>
      <w:r>
        <w:rPr>
          <w:rFonts w:ascii="Comic Sans MS" w:hAnsi="Comic Sans MS" w:cs="Comic Sans MS"/>
          <w:b/>
          <w:bCs/>
          <w:color w:val="FF0000"/>
        </w:rPr>
        <w:tab/>
      </w:r>
      <w:r>
        <w:rPr>
          <w:rFonts w:ascii="Comic Sans MS" w:hAnsi="Comic Sans MS" w:cs="Comic Sans MS"/>
          <w:b/>
          <w:bCs/>
          <w:color w:val="FF0000"/>
        </w:rPr>
        <w:tab/>
      </w:r>
      <w:r>
        <w:rPr>
          <w:rFonts w:ascii="Comic Sans MS" w:hAnsi="Comic Sans MS" w:cs="Comic Sans MS"/>
          <w:b/>
          <w:bCs/>
          <w:color w:val="FF0000"/>
        </w:rPr>
        <w:tab/>
      </w:r>
      <w:r>
        <w:rPr>
          <w:rFonts w:ascii="Comic Sans MS" w:hAnsi="Comic Sans MS" w:cs="Comic Sans MS"/>
          <w:b/>
          <w:bCs/>
          <w:color w:val="FF0000"/>
        </w:rPr>
        <w:tab/>
      </w:r>
      <w:r>
        <w:rPr>
          <w:rFonts w:ascii="Comic Sans MS" w:hAnsi="Comic Sans MS" w:cs="Comic Sans MS"/>
          <w:b/>
          <w:bCs/>
          <w:color w:val="FF0000"/>
        </w:rPr>
        <w:tab/>
        <w:t>PUAN:</w:t>
      </w:r>
    </w:p>
    <w:p w:rsidR="00672904" w:rsidRDefault="00672904" w:rsidP="00FB1C69">
      <w:pPr>
        <w:jc w:val="both"/>
        <w:rPr>
          <w:rFonts w:ascii="Comic Sans MS" w:hAnsi="Comic Sans MS" w:cs="Comic Sans MS"/>
          <w:b/>
          <w:bCs/>
          <w:color w:val="FF0000"/>
        </w:rPr>
      </w:pPr>
    </w:p>
    <w:p w:rsidR="00672904" w:rsidRPr="00817A80" w:rsidRDefault="00672904" w:rsidP="00817A80">
      <w:pPr>
        <w:jc w:val="center"/>
        <w:rPr>
          <w:rFonts w:ascii="Comic Sans MS" w:hAnsi="Comic Sans MS" w:cs="Comic Sans MS"/>
          <w:b/>
          <w:bCs/>
          <w:color w:val="FF0000"/>
        </w:rPr>
      </w:pPr>
      <w:r w:rsidRPr="00817A80">
        <w:rPr>
          <w:rFonts w:ascii="Comic Sans MS" w:hAnsi="Comic Sans MS" w:cs="Comic Sans MS"/>
          <w:b/>
          <w:bCs/>
          <w:color w:val="FF0000"/>
        </w:rPr>
        <w:t>DÜNYA’ NIN ŞEKLİ ÇALIŞMA KAĞIDI</w:t>
      </w:r>
      <w:r>
        <w:rPr>
          <w:rFonts w:ascii="Comic Sans MS" w:hAnsi="Comic Sans MS" w:cs="Comic Sans MS"/>
          <w:b/>
          <w:bCs/>
          <w:color w:val="FF0000"/>
        </w:rPr>
        <w:t xml:space="preserve"> ( DEĞERLENDİRME )</w:t>
      </w:r>
    </w:p>
    <w:p w:rsidR="00672904" w:rsidRPr="00FB1C69" w:rsidRDefault="00672904" w:rsidP="00FB1C69">
      <w:pPr>
        <w:rPr>
          <w:rFonts w:ascii="Comic Sans MS" w:hAnsi="Comic Sans MS" w:cs="Comic Sans MS"/>
          <w:b/>
          <w:bCs/>
        </w:rPr>
      </w:pPr>
      <w:r w:rsidRPr="00817A80">
        <w:rPr>
          <w:rFonts w:ascii="Comic Sans MS" w:hAnsi="Comic Sans MS" w:cs="Comic Sans MS"/>
          <w:b/>
          <w:bCs/>
          <w:color w:val="000000"/>
        </w:rPr>
        <w:t>A)</w:t>
      </w:r>
      <w:r w:rsidRPr="00817A80">
        <w:rPr>
          <w:rFonts w:ascii="Comic Sans MS" w:hAnsi="Comic Sans MS" w:cs="Comic Sans MS"/>
          <w:b/>
          <w:bCs/>
        </w:rPr>
        <w:t xml:space="preserve"> </w:t>
      </w:r>
      <w:r w:rsidRPr="00817A80">
        <w:rPr>
          <w:rFonts w:ascii="Comic Sans MS" w:hAnsi="Comic Sans MS" w:cs="Comic Sans MS"/>
          <w:b/>
          <w:bCs/>
          <w:color w:val="000000"/>
        </w:rPr>
        <w:t>Aşağıdaki cümlelerde boş bırakılan yerlere uygun kelimeleri yazınız</w:t>
      </w:r>
      <w:r>
        <w:rPr>
          <w:rFonts w:ascii="Comic Sans MS" w:hAnsi="Comic Sans MS" w:cs="Comic Sans MS"/>
          <w:b/>
          <w:bCs/>
          <w:color w:val="000000"/>
        </w:rPr>
        <w:t>. ( 14 P )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1) Dünya’nın şekli ……………………………………………………… benzer.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2) Dünya üzerinde hep aynı doğrultuda ilerlendiğinde ………………………………  noktaya dönülür.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3) Dünya’nın …………………………………… çekilmiş resimleri Dünya’nın yuvarlak olduğunu gösterir.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4) Denizden kıyıya yaklaşan bir geminin önce ………………………………………………………… görürüz.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5) Dünya’mızın kutuplar kısmı …………………</w:t>
      </w:r>
      <w:r>
        <w:rPr>
          <w:rFonts w:ascii="Comic Sans MS" w:hAnsi="Comic Sans MS" w:cs="Comic Sans MS"/>
        </w:rPr>
        <w:t>………</w:t>
      </w:r>
      <w:r w:rsidRPr="00817A80">
        <w:rPr>
          <w:rFonts w:ascii="Comic Sans MS" w:hAnsi="Comic Sans MS" w:cs="Comic Sans MS"/>
        </w:rPr>
        <w:t>, Ekvator</w:t>
      </w:r>
      <w:r>
        <w:rPr>
          <w:rFonts w:ascii="Comic Sans MS" w:hAnsi="Comic Sans MS" w:cs="Comic Sans MS"/>
        </w:rPr>
        <w:t xml:space="preserve"> kısmı ise biraz ……………………………dir.</w:t>
      </w:r>
    </w:p>
    <w:p w:rsidR="00672904" w:rsidRDefault="00672904" w:rsidP="00817A80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6) Uzaktan gelen bir geminin önce dumanı, sonra bacası, sonrada geminin tamamı görünür. Bu durum </w:t>
      </w:r>
      <w:r>
        <w:rPr>
          <w:rFonts w:ascii="Comic Sans MS" w:hAnsi="Comic Sans MS" w:cs="Comic Sans MS"/>
        </w:rPr>
        <w:t>bize Dünya’mızın ………………………………………………………</w:t>
      </w:r>
      <w:r w:rsidRPr="00817A80">
        <w:rPr>
          <w:rFonts w:ascii="Comic Sans MS" w:hAnsi="Comic Sans MS" w:cs="Comic Sans MS"/>
        </w:rPr>
        <w:t>olduğunu gösterir.</w:t>
      </w:r>
    </w:p>
    <w:p w:rsidR="00672904" w:rsidRPr="00817A80" w:rsidRDefault="00672904" w:rsidP="00817A8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7) Dünyamız ……………………………………… sistemine bağlı bir gezegendir.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  <w:b/>
          <w:bCs/>
        </w:rPr>
      </w:pPr>
      <w:r w:rsidRPr="00817A80">
        <w:rPr>
          <w:rFonts w:ascii="Comic Sans MS" w:hAnsi="Comic Sans MS" w:cs="Comic Sans MS"/>
          <w:b/>
          <w:bCs/>
        </w:rPr>
        <w:t>B- Aşağıdaki ifadeler doğru ise D, yanlış ise Y yazınız.</w:t>
      </w:r>
      <w:r>
        <w:rPr>
          <w:rFonts w:ascii="Comic Sans MS" w:hAnsi="Comic Sans MS" w:cs="Comic Sans MS"/>
          <w:b/>
          <w:bCs/>
        </w:rPr>
        <w:t xml:space="preserve"> ( 26 P )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Dünya’mız sadece kendi etrafında değil, Güneş etrafında da döner.                                                                              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Dünya’mız uzayda sabit durur, hareket etmez.                                          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Galileo, Dünya’nın öküzün boynunda olduğunu söylemiştir.                                                       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Çok uzaklardan yaklaşmakta olan bir geminin önce bacası görünür.                                                                                          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Dünya’mız, Güneş sisteminde  bulunan 6 gezegenden dördüncüsüdür.                                                                                                 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Macellan ve arkadaşları dünyanın etrafını dolaşarak yuvarlak olduğunu kanıtlamıştır.                                                                        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 ) Ay gezegendir.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  ) Ay uydudur.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 )  Diğer gezegenlerde de insanlar vardır.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)Galileo Dünyamızın yuvarlak olduğunu kanıtlayan bilim adamıdır.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)Dünyamız yuvarlak olmasaydı ,ufuktaki bir geminin tamamını görürdük.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 )İnsanoğlu varolduğundan beri Dünya’nın yuvarlak olduğunu biliyordu.</w:t>
      </w:r>
    </w:p>
    <w:p w:rsidR="00672904" w:rsidRPr="00817A80" w:rsidRDefault="0067290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 )Çin’den hareket eden bir uçak sürekli batıya doğru giderse sonunda hareket ettiği noktaya geri gelir. Bu da Dünya’nın yuvarlak olduğunu kanıtlar.</w:t>
      </w:r>
    </w:p>
    <w:p w:rsidR="00672904" w:rsidRDefault="00672904" w:rsidP="002D2D95">
      <w:pPr>
        <w:rPr>
          <w:rFonts w:ascii="Comic Sans MS" w:hAnsi="Comic Sans MS" w:cs="Comic Sans MS"/>
        </w:rPr>
      </w:pPr>
    </w:p>
    <w:p w:rsidR="00672904" w:rsidRPr="00817A80" w:rsidRDefault="00672904" w:rsidP="002D2D95">
      <w:pPr>
        <w:rPr>
          <w:rFonts w:ascii="Comic Sans MS" w:hAnsi="Comic Sans MS" w:cs="Comic Sans MS"/>
        </w:rPr>
      </w:pPr>
    </w:p>
    <w:p w:rsidR="00672904" w:rsidRPr="00817A80" w:rsidRDefault="00672904" w:rsidP="00817A80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C)</w:t>
      </w:r>
      <w:r w:rsidRPr="00817A80">
        <w:rPr>
          <w:rFonts w:ascii="Comic Sans MS" w:hAnsi="Comic Sans MS" w:cs="Comic Sans MS"/>
          <w:b/>
          <w:bCs/>
        </w:rPr>
        <w:t xml:space="preserve"> Aşağıdaki çoktan seçmeli soruları cevaplayınız.</w:t>
      </w:r>
      <w:r>
        <w:rPr>
          <w:rFonts w:ascii="Comic Sans MS" w:hAnsi="Comic Sans MS" w:cs="Comic Sans MS"/>
          <w:b/>
          <w:bCs/>
        </w:rPr>
        <w:t xml:space="preserve"> ( 60 P )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</w:p>
    <w:p w:rsidR="00672904" w:rsidRPr="00817A80" w:rsidRDefault="00672904" w:rsidP="002D2D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</w:t>
      </w:r>
      <w:r w:rsidRPr="00817A80">
        <w:rPr>
          <w:rFonts w:ascii="Comic Sans MS" w:hAnsi="Comic Sans MS" w:cs="Comic Sans MS"/>
          <w:b/>
          <w:bCs/>
        </w:rPr>
        <w:t>) Hep aynı yöne giden bir uçağın bir süre sonra aynı yere gelmesi Dünya’nın şekli ile ilgili aşağıdaki görüşlerden hangisinin yanlış olduğunu kanıtlar?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A) Yuvarlak olduğu                                 B) Küre şeklinde olduğu</w:t>
      </w:r>
    </w:p>
    <w:p w:rsidR="00672904" w:rsidRDefault="0067290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C) Topa benzediği                                   D) Düz olduğu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</w:p>
    <w:p w:rsidR="00672904" w:rsidRPr="00817A80" w:rsidRDefault="00672904" w:rsidP="002D2D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</w:t>
      </w:r>
      <w:r w:rsidRPr="00817A80">
        <w:rPr>
          <w:rFonts w:ascii="Comic Sans MS" w:hAnsi="Comic Sans MS" w:cs="Comic Sans MS"/>
          <w:b/>
          <w:bCs/>
        </w:rPr>
        <w:t>) Dünya’nın çevresini dolaşmayı başaran denizci kaşif aşağıdak</w:t>
      </w:r>
      <w:r>
        <w:rPr>
          <w:rFonts w:ascii="Comic Sans MS" w:hAnsi="Comic Sans MS" w:cs="Comic Sans MS"/>
          <w:b/>
          <w:bCs/>
        </w:rPr>
        <w:t>i</w:t>
      </w:r>
      <w:r w:rsidRPr="00817A80">
        <w:rPr>
          <w:rFonts w:ascii="Comic Sans MS" w:hAnsi="Comic Sans MS" w:cs="Comic Sans MS"/>
          <w:b/>
          <w:bCs/>
        </w:rPr>
        <w:t>lerden hangisidir?</w:t>
      </w:r>
    </w:p>
    <w:p w:rsidR="00672904" w:rsidRDefault="00672904" w:rsidP="002D2D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Mag</w:t>
      </w:r>
      <w:r w:rsidRPr="00817A80">
        <w:rPr>
          <w:rFonts w:ascii="Comic Sans MS" w:hAnsi="Comic Sans MS" w:cs="Comic Sans MS"/>
        </w:rPr>
        <w:t>ellan          B) Kristof Kolomp          C) Marco Polo          D) Piri Reis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</w:p>
    <w:p w:rsidR="00672904" w:rsidRPr="00817A80" w:rsidRDefault="00672904" w:rsidP="002D2D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3</w:t>
      </w:r>
      <w:r w:rsidRPr="00817A80">
        <w:rPr>
          <w:rFonts w:ascii="Comic Sans MS" w:hAnsi="Comic Sans MS" w:cs="Comic Sans MS"/>
          <w:b/>
          <w:bCs/>
        </w:rPr>
        <w:t xml:space="preserve">) </w:t>
      </w:r>
      <w:r>
        <w:rPr>
          <w:rFonts w:ascii="Comic Sans MS" w:hAnsi="Comic Sans MS" w:cs="Comic Sans MS"/>
          <w:b/>
          <w:bCs/>
        </w:rPr>
        <w:t>Dünya’ nın yuvarlak olduğunu ilan eden ilk kişi kimdir?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A) Hazerfen Ahmet Çelebi                      </w:t>
      </w:r>
      <w:r>
        <w:rPr>
          <w:rFonts w:ascii="Comic Sans MS" w:hAnsi="Comic Sans MS" w:cs="Comic Sans MS"/>
        </w:rPr>
        <w:t xml:space="preserve">    </w:t>
      </w:r>
      <w:r w:rsidRPr="00817A80">
        <w:rPr>
          <w:rFonts w:ascii="Comic Sans MS" w:hAnsi="Comic Sans MS" w:cs="Comic Sans MS"/>
        </w:rPr>
        <w:t xml:space="preserve">B) </w:t>
      </w:r>
      <w:r>
        <w:rPr>
          <w:rFonts w:ascii="Comic Sans MS" w:hAnsi="Comic Sans MS" w:cs="Comic Sans MS"/>
        </w:rPr>
        <w:t>Pisagor</w:t>
      </w:r>
    </w:p>
    <w:p w:rsidR="00672904" w:rsidRDefault="0067290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C) Farabi                                                     D) </w:t>
      </w:r>
      <w:r>
        <w:rPr>
          <w:rFonts w:ascii="Comic Sans MS" w:hAnsi="Comic Sans MS" w:cs="Comic Sans MS"/>
        </w:rPr>
        <w:t>Magellan</w:t>
      </w:r>
    </w:p>
    <w:p w:rsidR="00672904" w:rsidRPr="00817A80" w:rsidRDefault="00672904" w:rsidP="002D2D95">
      <w:pPr>
        <w:rPr>
          <w:rFonts w:ascii="Comic Sans MS" w:hAnsi="Comic Sans MS" w:cs="Comic Sans MS"/>
        </w:rPr>
      </w:pPr>
    </w:p>
    <w:p w:rsidR="00672904" w:rsidRPr="00817A80" w:rsidRDefault="00672904" w:rsidP="009721D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4</w:t>
      </w:r>
      <w:r w:rsidRPr="00817A80">
        <w:rPr>
          <w:rFonts w:ascii="Comic Sans MS" w:hAnsi="Comic Sans MS" w:cs="Comic Sans MS"/>
          <w:b/>
          <w:bCs/>
        </w:rPr>
        <w:t xml:space="preserve">) Aşağıdakilerden hangisi Dünya’mızın yuvarlak olduğuna kanıt olarak ileri </w:t>
      </w:r>
      <w:r w:rsidRPr="00817A80">
        <w:rPr>
          <w:rFonts w:ascii="Comic Sans MS" w:hAnsi="Comic Sans MS" w:cs="Comic Sans MS"/>
          <w:b/>
          <w:bCs/>
          <w:u w:val="single"/>
        </w:rPr>
        <w:t>sürülemez?</w:t>
      </w:r>
    </w:p>
    <w:p w:rsidR="00672904" w:rsidRPr="00817A80" w:rsidRDefault="00672904" w:rsidP="009721D2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A) Dünya’mızın uzaydan çekikmiş fotoğrafları</w:t>
      </w:r>
    </w:p>
    <w:p w:rsidR="00672904" w:rsidRPr="00817A80" w:rsidRDefault="00672904" w:rsidP="009721D2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B) Dünya üzerinde yükseltilerin ve çukurların olması</w:t>
      </w:r>
    </w:p>
    <w:p w:rsidR="00672904" w:rsidRPr="00817A80" w:rsidRDefault="00672904" w:rsidP="009721D2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C) Dünya üzerinde aynı yöne gidildikçe tekrar başlangıç noktasına gelinmesi</w:t>
      </w:r>
    </w:p>
    <w:p w:rsidR="00672904" w:rsidRDefault="00672904" w:rsidP="009721D2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D) Ay tutulması sırasında Dünya’mızın gölgesinin Ay üzerindeki görüntüsü</w:t>
      </w:r>
    </w:p>
    <w:p w:rsidR="00672904" w:rsidRPr="00817A80" w:rsidRDefault="00672904" w:rsidP="009721D2">
      <w:pPr>
        <w:rPr>
          <w:rFonts w:ascii="Comic Sans MS" w:hAnsi="Comic Sans MS" w:cs="Comic Sans MS"/>
        </w:rPr>
      </w:pPr>
    </w:p>
    <w:p w:rsidR="00672904" w:rsidRPr="00817A80" w:rsidRDefault="00672904" w:rsidP="006D5B8B">
      <w:pPr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b/>
          <w:bCs/>
        </w:rPr>
        <w:t>5</w:t>
      </w:r>
      <w:r w:rsidRPr="00817A80">
        <w:rPr>
          <w:rFonts w:ascii="Comic Sans MS" w:hAnsi="Comic Sans MS" w:cs="Comic Sans MS"/>
          <w:b/>
          <w:bCs/>
        </w:rPr>
        <w:t xml:space="preserve">) </w:t>
      </w:r>
      <w:r w:rsidRPr="00817A80">
        <w:rPr>
          <w:rFonts w:ascii="Comic Sans MS" w:hAnsi="Comic Sans MS" w:cs="Comic Sans MS"/>
          <w:b/>
          <w:bCs/>
          <w:color w:val="000000"/>
        </w:rPr>
        <w:t>Aşağıdaki olaylardan hangileri Dünya’nın küre şeklinde olduğunu gösterir?</w:t>
      </w:r>
      <w:r w:rsidRPr="00817A80">
        <w:rPr>
          <w:rFonts w:ascii="Comic Sans MS" w:hAnsi="Comic Sans MS" w:cs="Comic Sans MS"/>
          <w:color w:val="000000"/>
        </w:rPr>
        <w:br/>
        <w:t>I. Hep aynı doğrultuda ilerlendiğinde başlangıç noktasına varılması</w:t>
      </w:r>
      <w:r w:rsidRPr="00817A80">
        <w:rPr>
          <w:rFonts w:ascii="Comic Sans MS" w:hAnsi="Comic Sans MS" w:cs="Comic Sans MS"/>
          <w:color w:val="000000"/>
        </w:rPr>
        <w:br/>
        <w:t>II. Kıyıdan uzaklaşan bir geminin önce tekmesinin sonra direklerinin gözden kaybolması</w:t>
      </w:r>
      <w:r w:rsidRPr="00817A80">
        <w:rPr>
          <w:rFonts w:ascii="Comic Sans MS" w:hAnsi="Comic Sans MS" w:cs="Comic Sans MS"/>
          <w:color w:val="000000"/>
        </w:rPr>
        <w:br/>
        <w:t>III. Havaya atılan bir cismin tekrar yere düşmesi</w:t>
      </w:r>
    </w:p>
    <w:p w:rsidR="00672904" w:rsidRDefault="00672904" w:rsidP="006D5B8B">
      <w:pPr>
        <w:rPr>
          <w:rFonts w:ascii="Comic Sans MS" w:hAnsi="Comic Sans MS" w:cs="Comic Sans MS"/>
          <w:color w:val="000000"/>
        </w:rPr>
      </w:pPr>
      <w:r w:rsidRPr="00817A80">
        <w:rPr>
          <w:rFonts w:ascii="Comic Sans MS" w:hAnsi="Comic Sans MS" w:cs="Comic Sans MS"/>
          <w:color w:val="000000"/>
        </w:rPr>
        <w:t>A)  I, II ve III                   B)  I ve II                  C)  II ve III                   D)  I ve III</w:t>
      </w:r>
    </w:p>
    <w:p w:rsidR="00672904" w:rsidRPr="00817A80" w:rsidRDefault="00672904" w:rsidP="006D5B8B">
      <w:pPr>
        <w:rPr>
          <w:rFonts w:ascii="Comic Sans MS" w:hAnsi="Comic Sans MS" w:cs="Comic Sans MS"/>
          <w:color w:val="000000"/>
        </w:rPr>
      </w:pPr>
    </w:p>
    <w:p w:rsidR="00672904" w:rsidRPr="00817A80" w:rsidRDefault="00672904" w:rsidP="00A142A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6</w:t>
      </w:r>
      <w:r w:rsidRPr="00817A80">
        <w:rPr>
          <w:rFonts w:ascii="Comic Sans MS" w:hAnsi="Comic Sans MS" w:cs="Comic Sans MS"/>
          <w:b/>
          <w:bCs/>
        </w:rPr>
        <w:t>) İstanbul’dan kalkan bir uçak hiç yönünü değiştirmeden uçarsa nereye varır?</w:t>
      </w:r>
    </w:p>
    <w:p w:rsidR="00672904" w:rsidRPr="00817A80" w:rsidRDefault="00672904" w:rsidP="00A142AF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A)Ankara                 </w:t>
      </w:r>
      <w:r w:rsidRPr="00817A80">
        <w:rPr>
          <w:rFonts w:ascii="Comic Sans MS" w:hAnsi="Comic Sans MS" w:cs="Comic Sans MS"/>
        </w:rPr>
        <w:tab/>
        <w:t xml:space="preserve">B)İstanbul                </w:t>
      </w:r>
      <w:r w:rsidRPr="00817A80">
        <w:rPr>
          <w:rFonts w:ascii="Comic Sans MS" w:hAnsi="Comic Sans MS" w:cs="Comic Sans MS"/>
        </w:rPr>
        <w:tab/>
        <w:t>C)Amerika</w:t>
      </w:r>
      <w:r w:rsidRPr="00817A80">
        <w:rPr>
          <w:rFonts w:ascii="Comic Sans MS" w:hAnsi="Comic Sans MS" w:cs="Comic Sans MS"/>
        </w:rPr>
        <w:tab/>
        <w:t xml:space="preserve">                   D)Çin</w:t>
      </w:r>
    </w:p>
    <w:p w:rsidR="00672904" w:rsidRPr="00817A80" w:rsidRDefault="00672904" w:rsidP="00A142AF">
      <w:pPr>
        <w:rPr>
          <w:rFonts w:ascii="Comic Sans MS" w:hAnsi="Comic Sans MS" w:cs="Comic Sans MS"/>
          <w:b/>
          <w:bCs/>
        </w:rPr>
      </w:pPr>
      <w:hyperlink r:id="rId5" w:history="1">
        <w:r>
          <w:rPr>
            <w:rStyle w:val="Hyperlink"/>
          </w:rPr>
          <w:t>www.sorubak.com</w:t>
        </w:r>
      </w:hyperlink>
    </w:p>
    <w:sectPr w:rsidR="00672904" w:rsidRPr="00817A80" w:rsidSect="00FB1C69"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700CF"/>
    <w:multiLevelType w:val="hybridMultilevel"/>
    <w:tmpl w:val="284EA4BC"/>
    <w:lvl w:ilvl="0" w:tplc="CF742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F5A16"/>
    <w:multiLevelType w:val="hybridMultilevel"/>
    <w:tmpl w:val="1DFEE1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FF5484"/>
    <w:multiLevelType w:val="hybridMultilevel"/>
    <w:tmpl w:val="A7AE43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D95"/>
    <w:rsid w:val="000535E2"/>
    <w:rsid w:val="00066119"/>
    <w:rsid w:val="000E59C3"/>
    <w:rsid w:val="002841E8"/>
    <w:rsid w:val="002D2D95"/>
    <w:rsid w:val="002F2F12"/>
    <w:rsid w:val="003F6EBB"/>
    <w:rsid w:val="004C05E8"/>
    <w:rsid w:val="00626C41"/>
    <w:rsid w:val="00647858"/>
    <w:rsid w:val="00672904"/>
    <w:rsid w:val="006D5B8B"/>
    <w:rsid w:val="00817A80"/>
    <w:rsid w:val="008A58A0"/>
    <w:rsid w:val="008E594A"/>
    <w:rsid w:val="00943BD2"/>
    <w:rsid w:val="009721D2"/>
    <w:rsid w:val="009A173C"/>
    <w:rsid w:val="00A142AF"/>
    <w:rsid w:val="00B24DD0"/>
    <w:rsid w:val="00B3066C"/>
    <w:rsid w:val="00C95400"/>
    <w:rsid w:val="00CE5C31"/>
    <w:rsid w:val="00D3593C"/>
    <w:rsid w:val="00D7068C"/>
    <w:rsid w:val="00ED2D08"/>
    <w:rsid w:val="00FB1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68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2D95"/>
    <w:pPr>
      <w:ind w:left="720"/>
    </w:pPr>
  </w:style>
  <w:style w:type="table" w:styleId="TableGrid">
    <w:name w:val="Table Grid"/>
    <w:basedOn w:val="TableNormal"/>
    <w:uiPriority w:val="99"/>
    <w:rsid w:val="002D2D9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954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566</Words>
  <Characters>3227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Lenovo</dc:creator>
  <cp:keywords>www.sorubak.com</cp:keywords>
  <dc:description/>
  <cp:lastModifiedBy>edanur</cp:lastModifiedBy>
  <cp:revision>3</cp:revision>
  <dcterms:created xsi:type="dcterms:W3CDTF">2015-03-10T08:02:00Z</dcterms:created>
  <dcterms:modified xsi:type="dcterms:W3CDTF">2015-03-10T20:16:00Z</dcterms:modified>
</cp:coreProperties>
</file>