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18" w:rsidRPr="00F34432" w:rsidRDefault="00C47E18" w:rsidP="00F344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4432">
        <w:rPr>
          <w:rFonts w:ascii="Times New Roman" w:hAnsi="Times New Roman" w:cs="Times New Roman"/>
          <w:b/>
          <w:bCs/>
          <w:sz w:val="24"/>
          <w:szCs w:val="24"/>
        </w:rPr>
        <w:t>2014- 2015 EĞİTİM-ÖĞRETİM YILI KAZIM KARABEKİR  İLKOKULU</w:t>
      </w:r>
    </w:p>
    <w:p w:rsidR="00C47E18" w:rsidRDefault="00C47E18" w:rsidP="00F344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4432">
        <w:rPr>
          <w:rFonts w:ascii="Times New Roman" w:hAnsi="Times New Roman" w:cs="Times New Roman"/>
          <w:b/>
          <w:bCs/>
          <w:sz w:val="24"/>
          <w:szCs w:val="24"/>
        </w:rPr>
        <w:t xml:space="preserve">4-A SINIFI DİN KÜLTÜRÜ DERSİ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bookmarkStart w:id="0" w:name="_GoBack"/>
      <w:bookmarkEnd w:id="0"/>
      <w:r w:rsidRPr="00F34432">
        <w:rPr>
          <w:rFonts w:ascii="Times New Roman" w:hAnsi="Times New Roman" w:cs="Times New Roman"/>
          <w:b/>
          <w:bCs/>
          <w:sz w:val="24"/>
          <w:szCs w:val="24"/>
        </w:rPr>
        <w:t>. DÖNEM I. YAZILI SORULARI</w:t>
      </w:r>
    </w:p>
    <w:p w:rsidR="00C47E18" w:rsidRPr="00F34432" w:rsidRDefault="00C47E18" w:rsidP="00F3443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Adı Soyadı : ……………………………………      Sınıfı : ……..                                       Puanı :…….</w:t>
      </w:r>
    </w:p>
    <w:p w:rsidR="00C47E18" w:rsidRPr="00297DCA" w:rsidRDefault="00C47E18" w:rsidP="00297DC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</w:rPr>
      </w:pPr>
      <w:r w:rsidRPr="00297DCA">
        <w:rPr>
          <w:rFonts w:ascii="Times New Roman" w:hAnsi="Times New Roman" w:cs="Times New Roman"/>
          <w:b/>
          <w:bCs/>
        </w:rPr>
        <w:t>Aşağıdaki soruları cevaplayınız.  (15 x 4 = 60)</w:t>
      </w:r>
    </w:p>
    <w:p w:rsidR="00C47E18" w:rsidRPr="002A7C36" w:rsidRDefault="00C47E18" w:rsidP="003A02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 xml:space="preserve">1-Kuran-ı Kerim’in ayetlerini peygamberimize getiren meleğin adı aşağıdakilerden hangisidir? </w:t>
      </w:r>
    </w:p>
    <w:p w:rsidR="00C47E18" w:rsidRPr="002A7C36" w:rsidRDefault="00C47E18" w:rsidP="003A02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A-Azrail                        B-İsrafil                      C-Mikail                       D-Cebrail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2- Allah’ın  Hz. Muhammed’e gönderdiği kutsal kitabın adı nedir?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A-Tevrat                          B-Kuran-ı Kerim                          C-İncil                     D-Mesnevi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 xml:space="preserve">3-‘’ Kuran-ı Kerim  …………… ve …………… tarihleri arasında indirilmiştir.’’ 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Yukarıdaki cümlede boş bırakılan yerlere sırasıyla hangi tarihler gelmelidir?</w:t>
      </w:r>
    </w:p>
    <w:p w:rsidR="00C47E18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A-571-573                        B-610-632                           C-622-632                        D-632-634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4- Kuran-ı Kerim’in ilk ayetleri aşağıdaki yerlerden hangisinde  indirilmiştir?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A-Kabe                              B-Hira Mağarası                        C-Kudüs                            D-Mescid-i Nebevi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5- Kuran-ı Kerim hangi halife zamanında toplanarak kitap haline getirilmiştir?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 Hz. Ömer                          B-Hz. Ali                        C-Hz. Ebu Bekir                      D- Hz. Osman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6-Kuran- Kerim’in 20 sayfalık bölümlerine ne denir?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A-Cüz                                     B-Ayet                                C-Sure                               D-Kitap</w:t>
      </w:r>
    </w:p>
    <w:p w:rsidR="00C47E18" w:rsidRDefault="00C47E18" w:rsidP="00EA14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EA14F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7-Kuran-ı Kerim ile ilgili verilen aşağıdaki bilgilerden hangisi yanlıştır?</w:t>
      </w:r>
    </w:p>
    <w:p w:rsidR="00C47E18" w:rsidRPr="002A7C36" w:rsidRDefault="00C47E18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A-Kuran-ı Kerim’de her surenin bir adı vardır.              </w:t>
      </w:r>
    </w:p>
    <w:p w:rsidR="00C47E18" w:rsidRPr="002A7C36" w:rsidRDefault="00C47E18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B-Kuran-ı Kerim’in en kısa suresi Bakara suresidir.</w:t>
      </w:r>
    </w:p>
    <w:p w:rsidR="00C47E18" w:rsidRPr="002A7C36" w:rsidRDefault="00C47E18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C-Kuran-ı Kerim’in ilk suresi Fatiha suresidir.               </w:t>
      </w:r>
    </w:p>
    <w:p w:rsidR="00C47E18" w:rsidRPr="002A7C36" w:rsidRDefault="00C47E18" w:rsidP="00EA14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D-Kuran-ı Kerim’de otuz cüz vardır.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8-Kuran-ı Kerim’in iç düzeni ile ilgili verilen bilgilerden hangisi doğrudur?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A-Kuran-ı Kerim’de 114 sure bulunur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7C36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B-Kuran-ı Kerim’deki ayetlerin hepsi aynı uzunluktadır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C-Kuran- Kerim’in yaklaşık 600 ayet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7C36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D-En uzun sure 286 ayetten oluşan İhlas suresidir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9- Peygamberimizin ailesi ile verilen bilgilerden hangisi doğrudur?</w:t>
      </w: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A-Dedesinin adı Abdullah’tır                                         B-Annesinin adı Hatice’dir</w:t>
      </w: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C-Amcasının adı Abdulmuttalip’tir                                D-Süt annesinin adı Halime’dir</w:t>
      </w: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10- Peygamberimiz Hz.Muhammed (S.A.V.)’e küçüklüğünden itibaren niçin “Muhammedü’l-Emin”deniliyordu?</w:t>
      </w: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  A) Çalışkan olduğu için</w:t>
      </w:r>
      <w:r w:rsidRPr="002A7C3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C36">
        <w:rPr>
          <w:rFonts w:ascii="Times New Roman" w:hAnsi="Times New Roman" w:cs="Times New Roman"/>
          <w:sz w:val="24"/>
          <w:szCs w:val="24"/>
        </w:rPr>
        <w:t>B) Peygamber olduğu için</w:t>
      </w: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  C) Güvenilir olduğu için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C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C36">
        <w:rPr>
          <w:rFonts w:ascii="Times New Roman" w:hAnsi="Times New Roman" w:cs="Times New Roman"/>
          <w:sz w:val="24"/>
          <w:szCs w:val="24"/>
        </w:rPr>
        <w:t>D) Vahiy aldığı için</w:t>
      </w: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11-Peygamber Efendimize nerede ve ne zaman vefat etmiştir?</w:t>
      </w: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A-622 yılında İstanbul’da                                          B-640 yılında Mekke’de      </w:t>
      </w:r>
    </w:p>
    <w:p w:rsidR="00C47E18" w:rsidRPr="002A7C36" w:rsidRDefault="00C47E18" w:rsidP="0018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 C-632 yılında Medine’de                                           D-611 yılında Kudüs’te        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12- Kur’an-ı Kerim’in her bir cümlesine ne denir?</w:t>
      </w: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A) Kur’an</w:t>
      </w:r>
      <w:r w:rsidRPr="002A7C36">
        <w:rPr>
          <w:rFonts w:ascii="Times New Roman" w:hAnsi="Times New Roman" w:cs="Times New Roman"/>
          <w:sz w:val="24"/>
          <w:szCs w:val="24"/>
        </w:rPr>
        <w:tab/>
        <w:t xml:space="preserve">  B) Cüz          C) Sure</w:t>
      </w:r>
      <w:r w:rsidRPr="002A7C36">
        <w:rPr>
          <w:rFonts w:ascii="Times New Roman" w:hAnsi="Times New Roman" w:cs="Times New Roman"/>
          <w:sz w:val="24"/>
          <w:szCs w:val="24"/>
        </w:rPr>
        <w:tab/>
        <w:t xml:space="preserve">    D) Ayet</w:t>
      </w: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13- Kur’an-ı Kerim’in ilk ve son sureleri hangileridir?</w:t>
      </w:r>
    </w:p>
    <w:p w:rsidR="00C47E18" w:rsidRPr="002A7C36" w:rsidRDefault="00C47E18" w:rsidP="00267C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 xml:space="preserve">A)Fatiha / Bakara     </w:t>
      </w:r>
      <w:r w:rsidRPr="002A7C36">
        <w:rPr>
          <w:rFonts w:ascii="Times New Roman" w:hAnsi="Times New Roman" w:cs="Times New Roman"/>
          <w:sz w:val="24"/>
          <w:szCs w:val="24"/>
        </w:rPr>
        <w:tab/>
      </w:r>
      <w:r w:rsidRPr="002A7C36">
        <w:rPr>
          <w:rFonts w:ascii="Times New Roman" w:hAnsi="Times New Roman" w:cs="Times New Roman"/>
          <w:sz w:val="24"/>
          <w:szCs w:val="24"/>
        </w:rPr>
        <w:tab/>
        <w:t>B)Fatiha / Nas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7C36">
        <w:rPr>
          <w:rFonts w:ascii="Times New Roman" w:hAnsi="Times New Roman" w:cs="Times New Roman"/>
          <w:sz w:val="24"/>
          <w:szCs w:val="24"/>
        </w:rPr>
        <w:t xml:space="preserve">C)Fatiha / Kevser         </w:t>
      </w:r>
      <w:r w:rsidRPr="002A7C36">
        <w:rPr>
          <w:rFonts w:ascii="Times New Roman" w:hAnsi="Times New Roman" w:cs="Times New Roman"/>
          <w:sz w:val="24"/>
          <w:szCs w:val="24"/>
        </w:rPr>
        <w:tab/>
        <w:t>D)Bakara / Kevser</w:t>
      </w:r>
    </w:p>
    <w:p w:rsidR="00C47E18" w:rsidRPr="002A7C36" w:rsidRDefault="00C47E18" w:rsidP="003822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2A7C36" w:rsidRDefault="00C47E18" w:rsidP="0090336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A7C36">
        <w:rPr>
          <w:rFonts w:ascii="Times New Roman" w:hAnsi="Times New Roman" w:cs="Times New Roman"/>
          <w:b/>
          <w:bCs/>
          <w:sz w:val="24"/>
          <w:szCs w:val="24"/>
        </w:rPr>
        <w:t>14- Hz. Lokman ile ilgili verilen bilgilerden hangisi yanlıştır?</w:t>
      </w:r>
    </w:p>
    <w:p w:rsidR="00C47E18" w:rsidRPr="002A7C36" w:rsidRDefault="00C47E18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A-Hz. Lokman,  Hz. Davut peygamber zamanında yaşamış bilge bir insandır.</w:t>
      </w:r>
    </w:p>
    <w:p w:rsidR="00C47E18" w:rsidRPr="002A7C36" w:rsidRDefault="00C47E18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B-Kuran-ı Kerim’de Allah tarafından güzel özellikleri nedeniyle övülmüştür.</w:t>
      </w:r>
    </w:p>
    <w:p w:rsidR="00C47E18" w:rsidRPr="002A7C36" w:rsidRDefault="00C47E18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C-Kuran-ı Kerim’de Hz. Lokman ile ilgili ayetlerin olduğu Lokman Suresi vardır.</w:t>
      </w:r>
    </w:p>
    <w:p w:rsidR="00C47E18" w:rsidRDefault="00C47E18" w:rsidP="009033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C36">
        <w:rPr>
          <w:rFonts w:ascii="Times New Roman" w:hAnsi="Times New Roman" w:cs="Times New Roman"/>
          <w:sz w:val="24"/>
          <w:szCs w:val="24"/>
        </w:rPr>
        <w:t>D-Hz. Lokman son peygamberdir.</w:t>
      </w:r>
    </w:p>
    <w:p w:rsidR="00C47E18" w:rsidRDefault="00C47E18" w:rsidP="009033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E18" w:rsidRPr="003D05CC" w:rsidRDefault="00C47E18" w:rsidP="003D05C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D05CC">
        <w:rPr>
          <w:rFonts w:ascii="Times New Roman" w:hAnsi="Times New Roman" w:cs="Times New Roman"/>
          <w:b/>
          <w:bCs/>
          <w:sz w:val="24"/>
          <w:szCs w:val="24"/>
        </w:rPr>
        <w:t>15-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05CC">
        <w:rPr>
          <w:rFonts w:ascii="Times New Roman" w:hAnsi="Times New Roman" w:cs="Times New Roman"/>
          <w:b/>
          <w:bCs/>
          <w:sz w:val="24"/>
          <w:szCs w:val="24"/>
        </w:rPr>
        <w:t>Peygamberimize gelen ilk vahiy ne olmuştur?</w:t>
      </w:r>
    </w:p>
    <w:p w:rsidR="00C47E18" w:rsidRPr="003D05CC" w:rsidRDefault="00C47E18" w:rsidP="003D05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05CC">
        <w:rPr>
          <w:rFonts w:ascii="Times New Roman" w:hAnsi="Times New Roman" w:cs="Times New Roman"/>
          <w:sz w:val="24"/>
          <w:szCs w:val="24"/>
        </w:rPr>
        <w:t xml:space="preserve">      A)</w:t>
      </w:r>
      <w:r w:rsidRPr="003D05CC">
        <w:rPr>
          <w:rFonts w:ascii="Times New Roman" w:hAnsi="Times New Roman" w:cs="Times New Roman"/>
          <w:sz w:val="24"/>
          <w:szCs w:val="24"/>
        </w:rPr>
        <w:tab/>
        <w:t>Oku</w:t>
      </w:r>
      <w:r w:rsidRPr="003D05CC">
        <w:rPr>
          <w:rFonts w:ascii="Times New Roman" w:hAnsi="Times New Roman" w:cs="Times New Roman"/>
          <w:sz w:val="24"/>
          <w:szCs w:val="24"/>
        </w:rPr>
        <w:tab/>
        <w:t xml:space="preserve">     B) Yaz                 C)  </w:t>
      </w:r>
      <w:r>
        <w:rPr>
          <w:rFonts w:ascii="Times New Roman" w:hAnsi="Times New Roman" w:cs="Times New Roman"/>
          <w:sz w:val="24"/>
          <w:szCs w:val="24"/>
        </w:rPr>
        <w:t>Oruç tut</w:t>
      </w:r>
      <w:r w:rsidRPr="003D05CC">
        <w:rPr>
          <w:rFonts w:ascii="Times New Roman" w:hAnsi="Times New Roman" w:cs="Times New Roman"/>
          <w:sz w:val="24"/>
          <w:szCs w:val="24"/>
        </w:rPr>
        <w:tab/>
      </w:r>
      <w:r w:rsidRPr="003D05CC">
        <w:rPr>
          <w:rFonts w:ascii="Times New Roman" w:hAnsi="Times New Roman" w:cs="Times New Roman"/>
          <w:sz w:val="24"/>
          <w:szCs w:val="24"/>
        </w:rPr>
        <w:tab/>
        <w:t>D) Allah birdir</w:t>
      </w:r>
    </w:p>
    <w:p w:rsidR="00C47E18" w:rsidRDefault="00C47E18" w:rsidP="00382201">
      <w:pPr>
        <w:spacing w:after="0"/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96"/>
        <w:gridCol w:w="1781"/>
        <w:gridCol w:w="1753"/>
        <w:gridCol w:w="1889"/>
        <w:gridCol w:w="1888"/>
        <w:gridCol w:w="1773"/>
      </w:tblGrid>
      <w:tr w:rsidR="00C47E18" w:rsidRPr="00A80790">
        <w:tc>
          <w:tcPr>
            <w:tcW w:w="1796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Mushaf</w:t>
            </w:r>
          </w:p>
        </w:tc>
        <w:tc>
          <w:tcPr>
            <w:tcW w:w="1781" w:type="dxa"/>
            <w:shd w:val="clear" w:color="auto" w:fill="DAEEF3"/>
          </w:tcPr>
          <w:p w:rsidR="00C47E18" w:rsidRPr="00A80790" w:rsidRDefault="00C47E18" w:rsidP="00A80790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 xml:space="preserve">Amine </w:t>
            </w:r>
          </w:p>
        </w:tc>
        <w:tc>
          <w:tcPr>
            <w:tcW w:w="1753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114</w:t>
            </w:r>
          </w:p>
        </w:tc>
        <w:tc>
          <w:tcPr>
            <w:tcW w:w="1889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571</w:t>
            </w:r>
          </w:p>
        </w:tc>
        <w:tc>
          <w:tcPr>
            <w:tcW w:w="1888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Vahiy katibi</w:t>
            </w:r>
          </w:p>
        </w:tc>
        <w:tc>
          <w:tcPr>
            <w:tcW w:w="1773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Hz. Osman</w:t>
            </w:r>
          </w:p>
        </w:tc>
      </w:tr>
      <w:tr w:rsidR="00C47E18" w:rsidRPr="00A80790">
        <w:tc>
          <w:tcPr>
            <w:tcW w:w="1796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Abdullah</w:t>
            </w:r>
          </w:p>
        </w:tc>
        <w:tc>
          <w:tcPr>
            <w:tcW w:w="1781" w:type="dxa"/>
            <w:shd w:val="clear" w:color="auto" w:fill="DAEEF3"/>
          </w:tcPr>
          <w:p w:rsidR="00C47E18" w:rsidRPr="00A80790" w:rsidRDefault="00C47E18" w:rsidP="00A80790">
            <w:pPr>
              <w:spacing w:after="0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Sure</w:t>
            </w:r>
          </w:p>
        </w:tc>
        <w:tc>
          <w:tcPr>
            <w:tcW w:w="1753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Ayet</w:t>
            </w:r>
          </w:p>
        </w:tc>
        <w:tc>
          <w:tcPr>
            <w:tcW w:w="1889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Kevser</w:t>
            </w:r>
          </w:p>
        </w:tc>
        <w:tc>
          <w:tcPr>
            <w:tcW w:w="1888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Hz. Hatice</w:t>
            </w:r>
          </w:p>
        </w:tc>
        <w:tc>
          <w:tcPr>
            <w:tcW w:w="1773" w:type="dxa"/>
            <w:shd w:val="clear" w:color="auto" w:fill="DAEEF3"/>
          </w:tcPr>
          <w:p w:rsidR="00C47E18" w:rsidRPr="00A80790" w:rsidRDefault="00C47E18" w:rsidP="00A80790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bCs/>
              </w:rPr>
            </w:pPr>
            <w:r w:rsidRPr="00A80790">
              <w:rPr>
                <w:rFonts w:ascii="Comic Sans MS" w:hAnsi="Comic Sans MS" w:cs="Times New Roman"/>
                <w:b/>
                <w:bCs/>
              </w:rPr>
              <w:t>Kadir</w:t>
            </w:r>
          </w:p>
        </w:tc>
      </w:tr>
    </w:tbl>
    <w:p w:rsidR="00C47E18" w:rsidRPr="00D438C1" w:rsidRDefault="00C47E18" w:rsidP="00382201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C47E18" w:rsidRPr="00AA06A5" w:rsidRDefault="00C47E18" w:rsidP="004D3E5F">
      <w:pPr>
        <w:spacing w:after="0"/>
        <w:rPr>
          <w:rFonts w:ascii="Comic Sans MS" w:hAnsi="Comic Sans MS" w:cs="Comic Sans MS"/>
          <w:b/>
          <w:bCs/>
        </w:rPr>
      </w:pPr>
      <w:r w:rsidRPr="00AA06A5">
        <w:rPr>
          <w:rFonts w:ascii="Comic Sans MS" w:hAnsi="Comic Sans MS" w:cs="Comic Sans MS"/>
          <w:b/>
          <w:bCs/>
        </w:rPr>
        <w:t>B-Aşağıdaki boşluklara yukarıdaki tabloda verilen kelimelerden uygun olanını yazınız.( 2</w:t>
      </w:r>
      <w:r>
        <w:rPr>
          <w:rFonts w:ascii="Comic Sans MS" w:hAnsi="Comic Sans MS" w:cs="Comic Sans MS"/>
          <w:b/>
          <w:bCs/>
        </w:rPr>
        <w:t xml:space="preserve">2 </w:t>
      </w:r>
      <w:r w:rsidRPr="00AA06A5">
        <w:rPr>
          <w:rFonts w:ascii="Comic Sans MS" w:hAnsi="Comic Sans MS" w:cs="Comic Sans MS"/>
          <w:b/>
          <w:bCs/>
        </w:rPr>
        <w:t>puan )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1-Kuran-ı Kerim ……………………… gecesi indirilmeye başlanmıştır.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2-Peygamberimizin annesinin adı ………………………………dir.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3-……………………………… suresi en kısa suredir.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4-Kuran ayetlerini yazan kişilere …………………………………………………… adı verilmiştir.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5-……………………………………… Kuran-ı Kerim’i kitap halinde çoğaltan halifedir.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6-………………………………………… peygamberimizin babasının adıdır.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7-Peygamberimiz 25 yaşında iken …………………………………………………ile evlenmiştir.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8-Hz. Muhammed …………… yılında Mekke’de doğmuştur.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9-Kuran-ı Kerim’in ilk nüshasına …………………………..  denir.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0</w:t>
      </w:r>
      <w:r w:rsidRPr="00F34432">
        <w:rPr>
          <w:rFonts w:ascii="Times New Roman" w:hAnsi="Times New Roman" w:cs="Times New Roman"/>
        </w:rPr>
        <w:t>.  Kur’an-ı Kerim’de ………………….  sure vardır.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Pr="00F34432">
        <w:rPr>
          <w:rFonts w:ascii="Times New Roman" w:hAnsi="Times New Roman" w:cs="Times New Roman"/>
        </w:rPr>
        <w:t>.  Sureleri oluşturan  Kur’an cümlelerine ………………….. denir.</w:t>
      </w:r>
    </w:p>
    <w:p w:rsidR="00C47E18" w:rsidRPr="00F34432" w:rsidRDefault="00C47E18" w:rsidP="00903362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C47E18" w:rsidRPr="00F34432" w:rsidRDefault="00C47E18" w:rsidP="00382201">
      <w:pPr>
        <w:spacing w:after="0"/>
        <w:rPr>
          <w:rFonts w:ascii="Times New Roman" w:hAnsi="Times New Roman" w:cs="Times New Roman"/>
          <w:b/>
          <w:bCs/>
        </w:rPr>
      </w:pPr>
      <w:r w:rsidRPr="00F34432">
        <w:rPr>
          <w:rFonts w:ascii="Times New Roman" w:hAnsi="Times New Roman" w:cs="Times New Roman"/>
          <w:b/>
          <w:bCs/>
        </w:rPr>
        <w:t>C. Aşağıdaki cümlelerde verilen bilgiler doğru ise parantezin içine D yanlış ise Y yazınız.( 10 puan )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1-( ___ )  Kuran’daki en uzun sure Bakara suresidir.                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2-( ___ )  Kuran-ı Kerim Hıristiyanların kutsal kitabıdır.             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3-( ___ )  Kuran-ı Kerim Hz. Musa’ya indirilen kutsal kitaptır.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4-( ___ )  Kuran-ı Kerim birbirinden farklı uzunluklardaki  ayetlerden oluşur.                 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5-( ___ )  Kuran Hz. Muhammed zamanında kitap haline getirilmiş ve çoğaltılmıştır.                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6-( ___ )  Tevbe suresi Besmele ile başlamaz.               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7-( ___ )  Hz. Muhammed 622 yılında Medine’den Mekke’ye hicret etmiştir.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8-( ___ )  Kur’an-ı Kerim’de Hz. Lokman’ın oğluna verdiği öğütler Lokman suresinde anlatılmaktadır.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 xml:space="preserve">9-( ___ )  Kuran-ı Kerim’i baştan sona okumaya hatim denir.                </w:t>
      </w:r>
    </w:p>
    <w:p w:rsidR="00C47E18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 w:rsidRPr="00F34432">
        <w:rPr>
          <w:rFonts w:ascii="Times New Roman" w:hAnsi="Times New Roman" w:cs="Times New Roman"/>
        </w:rPr>
        <w:t>10-( ___ )  Kuran- Kerim yaklaşık 6666 sure bulunmaktadır.</w:t>
      </w:r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  <w:b/>
          <w:bCs/>
        </w:rPr>
      </w:pPr>
      <w:hyperlink r:id="rId7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</w:p>
    <w:p w:rsidR="00C47E18" w:rsidRPr="00F34432" w:rsidRDefault="00C47E18" w:rsidP="00A112B0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34432">
        <w:rPr>
          <w:rFonts w:ascii="Times New Roman" w:hAnsi="Times New Roman" w:cs="Times New Roman"/>
          <w:b/>
          <w:bCs/>
        </w:rPr>
        <w:t>D.  Dört büyük ilahi kitabın isimlerini yazınız.</w:t>
      </w:r>
      <w:r>
        <w:rPr>
          <w:rFonts w:ascii="Times New Roman" w:hAnsi="Times New Roman" w:cs="Times New Roman"/>
          <w:b/>
          <w:bCs/>
        </w:rPr>
        <w:t xml:space="preserve"> ( 8 p)</w:t>
      </w:r>
    </w:p>
    <w:p w:rsidR="00C47E18" w:rsidRDefault="00C47E18" w:rsidP="00A112B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……………………………………….                                                       2………………………………………..</w:t>
      </w:r>
    </w:p>
    <w:p w:rsidR="00C47E18" w:rsidRPr="00F34432" w:rsidRDefault="00C47E18" w:rsidP="00F3443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F34432">
        <w:rPr>
          <w:rFonts w:ascii="Times New Roman" w:hAnsi="Times New Roman" w:cs="Times New Roman"/>
        </w:rPr>
        <w:t xml:space="preserve">. ……………………………………….                                                       </w:t>
      </w:r>
      <w:r>
        <w:rPr>
          <w:rFonts w:ascii="Times New Roman" w:hAnsi="Times New Roman" w:cs="Times New Roman"/>
        </w:rPr>
        <w:t>4</w:t>
      </w:r>
      <w:r w:rsidRPr="00F34432">
        <w:rPr>
          <w:rFonts w:ascii="Times New Roman" w:hAnsi="Times New Roman" w:cs="Times New Roman"/>
        </w:rPr>
        <w:t>………………………………………..</w:t>
      </w:r>
    </w:p>
    <w:p w:rsidR="00C47E18" w:rsidRDefault="00C47E18" w:rsidP="00A112B0">
      <w:pPr>
        <w:spacing w:after="0" w:line="360" w:lineRule="auto"/>
        <w:rPr>
          <w:rFonts w:ascii="Times New Roman" w:hAnsi="Times New Roman" w:cs="Times New Roman"/>
        </w:rPr>
      </w:pPr>
    </w:p>
    <w:p w:rsidR="00C47E18" w:rsidRDefault="00C47E18" w:rsidP="00382201">
      <w:pPr>
        <w:spacing w:after="0"/>
        <w:rPr>
          <w:rFonts w:ascii="Comic Sans MS" w:hAnsi="Comic Sans MS" w:cs="Comic Sans MS"/>
        </w:rPr>
      </w:pPr>
    </w:p>
    <w:sectPr w:rsidR="00C47E18" w:rsidSect="00A112B0">
      <w:pgSz w:w="11906" w:h="16838"/>
      <w:pgMar w:top="426" w:right="566" w:bottom="284" w:left="426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E18" w:rsidRDefault="00C47E18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47E18" w:rsidRDefault="00C47E18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E18" w:rsidRDefault="00C47E18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47E18" w:rsidRDefault="00C47E18" w:rsidP="0038220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B5800"/>
    <w:multiLevelType w:val="hybridMultilevel"/>
    <w:tmpl w:val="9572D7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9C0"/>
    <w:rsid w:val="000E1E35"/>
    <w:rsid w:val="00180710"/>
    <w:rsid w:val="00182A29"/>
    <w:rsid w:val="00225EA6"/>
    <w:rsid w:val="00267C49"/>
    <w:rsid w:val="00297DCA"/>
    <w:rsid w:val="002A7C36"/>
    <w:rsid w:val="002E4E8B"/>
    <w:rsid w:val="002F7B7F"/>
    <w:rsid w:val="00382201"/>
    <w:rsid w:val="003A02A6"/>
    <w:rsid w:val="003C41C3"/>
    <w:rsid w:val="003D05CC"/>
    <w:rsid w:val="00424D14"/>
    <w:rsid w:val="00445764"/>
    <w:rsid w:val="00455997"/>
    <w:rsid w:val="004616DF"/>
    <w:rsid w:val="004D3E5F"/>
    <w:rsid w:val="005241E1"/>
    <w:rsid w:val="0056747A"/>
    <w:rsid w:val="005F05BE"/>
    <w:rsid w:val="00686282"/>
    <w:rsid w:val="006E53A5"/>
    <w:rsid w:val="00774B0B"/>
    <w:rsid w:val="008C02EF"/>
    <w:rsid w:val="00903362"/>
    <w:rsid w:val="009839C0"/>
    <w:rsid w:val="00A112B0"/>
    <w:rsid w:val="00A80790"/>
    <w:rsid w:val="00AA06A5"/>
    <w:rsid w:val="00AB31B2"/>
    <w:rsid w:val="00AE76A5"/>
    <w:rsid w:val="00B51738"/>
    <w:rsid w:val="00BA57B4"/>
    <w:rsid w:val="00BF38B5"/>
    <w:rsid w:val="00C2640A"/>
    <w:rsid w:val="00C47E18"/>
    <w:rsid w:val="00C87D11"/>
    <w:rsid w:val="00CC2768"/>
    <w:rsid w:val="00CF2696"/>
    <w:rsid w:val="00D438C1"/>
    <w:rsid w:val="00D518E5"/>
    <w:rsid w:val="00DD50D0"/>
    <w:rsid w:val="00DD60F0"/>
    <w:rsid w:val="00E0655E"/>
    <w:rsid w:val="00EA14F8"/>
    <w:rsid w:val="00EE6333"/>
    <w:rsid w:val="00F32D6D"/>
    <w:rsid w:val="00F34432"/>
    <w:rsid w:val="00FD4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201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83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39C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82201"/>
    <w:pPr>
      <w:ind w:left="720"/>
    </w:pPr>
  </w:style>
  <w:style w:type="table" w:styleId="TableGrid">
    <w:name w:val="Table Grid"/>
    <w:basedOn w:val="TableNormal"/>
    <w:uiPriority w:val="99"/>
    <w:rsid w:val="00382201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2201"/>
    <w:rPr>
      <w:rFonts w:eastAsia="Times New Roman"/>
      <w:lang w:eastAsia="tr-TR"/>
    </w:rPr>
  </w:style>
  <w:style w:type="paragraph" w:styleId="Footer">
    <w:name w:val="footer"/>
    <w:basedOn w:val="Normal"/>
    <w:link w:val="FooterChar"/>
    <w:uiPriority w:val="99"/>
    <w:rsid w:val="0038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2201"/>
    <w:rPr>
      <w:rFonts w:eastAsia="Times New Roman"/>
      <w:lang w:eastAsia="tr-TR"/>
    </w:rPr>
  </w:style>
  <w:style w:type="character" w:styleId="Hyperlink">
    <w:name w:val="Hyperlink"/>
    <w:basedOn w:val="DefaultParagraphFont"/>
    <w:uiPriority w:val="99"/>
    <w:rsid w:val="00DD50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818</Words>
  <Characters>4669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bilal</dc:creator>
  <cp:keywords>www.sorubak.com</cp:keywords>
  <dc:description/>
  <cp:lastModifiedBy>edanur</cp:lastModifiedBy>
  <cp:revision>6</cp:revision>
  <dcterms:created xsi:type="dcterms:W3CDTF">2015-03-25T16:42:00Z</dcterms:created>
  <dcterms:modified xsi:type="dcterms:W3CDTF">2015-03-26T13:03:00Z</dcterms:modified>
</cp:coreProperties>
</file>