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FD" w:rsidRPr="007D7A9D" w:rsidRDefault="00747DFD" w:rsidP="00854406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Pr="007D7A9D">
        <w:rPr>
          <w:rFonts w:ascii="Comic Sans MS" w:hAnsi="Comic Sans MS" w:cs="Comic Sans MS"/>
          <w:b/>
          <w:bCs/>
          <w:sz w:val="24"/>
          <w:szCs w:val="24"/>
        </w:rPr>
        <w:t xml:space="preserve">DİN KÜLTÜRÜ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4.</w:t>
      </w:r>
      <w:r w:rsidRPr="007D7A9D">
        <w:rPr>
          <w:rFonts w:ascii="Comic Sans MS" w:hAnsi="Comic Sans MS" w:cs="Comic Sans MS"/>
          <w:b/>
          <w:bCs/>
          <w:sz w:val="24"/>
          <w:szCs w:val="24"/>
        </w:rPr>
        <w:t>SINIFTA EZBERLENMESİ GEREKEN DUALAR ve SURELER</w:t>
      </w: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1467"/>
        <w:gridCol w:w="3603"/>
        <w:gridCol w:w="1275"/>
        <w:gridCol w:w="4536"/>
      </w:tblGrid>
      <w:tr w:rsidR="00747DFD" w:rsidRPr="004B5403">
        <w:trPr>
          <w:trHeight w:val="317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Besmele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658"/>
        </w:trPr>
        <w:tc>
          <w:tcPr>
            <w:tcW w:w="1467" w:type="dxa"/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6"/>
                <w:szCs w:val="6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3603" w:type="dxa"/>
          </w:tcPr>
          <w:p w:rsidR="00747DFD" w:rsidRPr="004B5403" w:rsidRDefault="00747DFD" w:rsidP="004B5403">
            <w:pPr>
              <w:spacing w:after="0" w:line="240" w:lineRule="auto"/>
              <w:rPr>
                <w:rStyle w:val="Strong"/>
                <w:rFonts w:ascii="Comic Sans MS" w:hAnsi="Comic Sans MS" w:cs="Comic Sans MS"/>
                <w:b w:val="0"/>
                <w:bCs w:val="0"/>
                <w:sz w:val="16"/>
                <w:szCs w:val="16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4B5403">
              <w:rPr>
                <w:rStyle w:val="Strong"/>
                <w:rFonts w:ascii="Comic Sans MS" w:hAnsi="Comic Sans MS" w:cs="Comic Sans MS"/>
                <w:b w:val="0"/>
                <w:bCs w:val="0"/>
                <w:sz w:val="24"/>
                <w:szCs w:val="24"/>
              </w:rPr>
              <w:t>Bismillâhirrahmanirrahim</w:t>
            </w:r>
          </w:p>
        </w:tc>
        <w:tc>
          <w:tcPr>
            <w:tcW w:w="1275" w:type="dxa"/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6"/>
                <w:szCs w:val="6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</w:tc>
        <w:tc>
          <w:tcPr>
            <w:tcW w:w="4536" w:type="dxa"/>
          </w:tcPr>
          <w:p w:rsidR="00747DFD" w:rsidRPr="004B5403" w:rsidRDefault="00747DFD" w:rsidP="004B5403">
            <w:pPr>
              <w:spacing w:after="0" w:line="240" w:lineRule="auto"/>
              <w:rPr>
                <w:rStyle w:val="Strong"/>
                <w:rFonts w:ascii="Comic Sans MS" w:hAnsi="Comic Sans MS" w:cs="Comic Sans MS"/>
                <w:b w:val="0"/>
                <w:bCs w:val="0"/>
                <w:sz w:val="16"/>
                <w:szCs w:val="16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4B5403">
              <w:rPr>
                <w:rStyle w:val="Strong"/>
                <w:rFonts w:ascii="Comic Sans MS" w:hAnsi="Comic Sans MS" w:cs="Comic Sans MS"/>
                <w:b w:val="0"/>
                <w:bCs w:val="0"/>
                <w:sz w:val="24"/>
                <w:szCs w:val="24"/>
              </w:rPr>
              <w:t>Esirgeyen ve bağışlayan Allah'ın adı ile</w:t>
            </w:r>
          </w:p>
        </w:tc>
      </w:tr>
    </w:tbl>
    <w:p w:rsidR="00747DFD" w:rsidRPr="00854406" w:rsidRDefault="00747DFD" w:rsidP="000911D0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26"/>
        <w:gridCol w:w="3544"/>
        <w:gridCol w:w="1275"/>
        <w:gridCol w:w="4536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Kelime-i Tevhid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963"/>
        </w:trPr>
        <w:tc>
          <w:tcPr>
            <w:tcW w:w="1526" w:type="dxa"/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3544" w:type="dxa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La ilahe illallah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Muhammedürresûlullah</w:t>
            </w:r>
          </w:p>
        </w:tc>
        <w:tc>
          <w:tcPr>
            <w:tcW w:w="1275" w:type="dxa"/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</w:tc>
        <w:tc>
          <w:tcPr>
            <w:tcW w:w="4536" w:type="dxa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Allah'tan başka ilah yoktur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 Hz. Muhammed onun peygamberidir</w:t>
            </w:r>
          </w:p>
        </w:tc>
      </w:tr>
    </w:tbl>
    <w:p w:rsidR="00747DFD" w:rsidRPr="00854406" w:rsidRDefault="00747DFD" w:rsidP="000911D0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3679"/>
        <w:gridCol w:w="709"/>
        <w:gridCol w:w="5801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Kelime-i Şehadet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726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3683" w:type="dxa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Eşhedü en lâ ilâhe illallah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ve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eşhedü enne Muhammeden abduhû ve rasûlühü</w:t>
            </w:r>
          </w:p>
        </w:tc>
        <w:tc>
          <w:tcPr>
            <w:tcW w:w="709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811" w:type="dxa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Şehadet ederim ki, Allah'tan başka tanrı yoktur ve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yine şehadet ederim ki Hz. Muhammed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O'nun kulu ve elçisidir</w:t>
            </w:r>
          </w:p>
        </w:tc>
      </w:tr>
    </w:tbl>
    <w:p w:rsidR="00747DFD" w:rsidRPr="00854406" w:rsidRDefault="00747DFD" w:rsidP="000911D0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7"/>
        <w:gridCol w:w="692"/>
        <w:gridCol w:w="5470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Sübhaneke Duası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Sübhânekellâhümme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bi hamdik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tebârakesmük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teâlâ ceddük (ve celle senâük)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lâ ilâhe gayrük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Allahım ! Sen eksik sıfatlardan pak ve uzaksın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Seni daima böyle tenzih eder ve överim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Senin adın mübarektir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Varlığın her şeyden üstündür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Senden başka ilah yoktur</w:t>
            </w:r>
          </w:p>
        </w:tc>
      </w:tr>
    </w:tbl>
    <w:p w:rsidR="00747DFD" w:rsidRPr="00854406" w:rsidRDefault="00747DFD" w:rsidP="000911D0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9"/>
        <w:gridCol w:w="692"/>
        <w:gridCol w:w="5468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Kevser Suresi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pStyle w:val="NormalWeb"/>
              <w:spacing w:before="0" w:beforeAutospacing="0" w:after="0" w:afterAutospacing="0"/>
              <w:rPr>
                <w:rFonts w:ascii="Comic Sans MS" w:hAnsi="Comic Sans MS" w:cs="Comic Sans MS"/>
              </w:rPr>
            </w:pPr>
            <w:r w:rsidRPr="004B5403">
              <w:rPr>
                <w:rFonts w:ascii="Comic Sans MS" w:hAnsi="Comic Sans MS" w:cs="Comic Sans MS"/>
              </w:rPr>
              <w:t>Bismillâhirrahmânirrahîm</w:t>
            </w:r>
          </w:p>
          <w:p w:rsidR="00747DFD" w:rsidRPr="004B5403" w:rsidRDefault="00747DFD" w:rsidP="004B5403">
            <w:pPr>
              <w:pStyle w:val="NormalWeb"/>
              <w:spacing w:before="0" w:beforeAutospacing="0" w:after="0" w:afterAutospacing="0"/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İnnâ e’taynâkelkevser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Fesalli lirabbike venhar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İnne şânieke hüvel’ebter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pStyle w:val="NormalWeb"/>
              <w:spacing w:before="0" w:beforeAutospacing="0" w:after="0" w:afterAutospacing="0"/>
              <w:rPr>
                <w:rFonts w:ascii="Comic Sans MS" w:hAnsi="Comic Sans MS" w:cs="Comic Sans MS"/>
              </w:rPr>
            </w:pPr>
            <w:r w:rsidRPr="004B5403">
              <w:rPr>
                <w:rFonts w:ascii="Comic Sans MS" w:hAnsi="Comic Sans MS" w:cs="Comic Sans MS"/>
              </w:rPr>
              <w:t>Rahman ve Rahim olan Allah’ın adıyla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Şüphesiz biz sana Kevser’i verdik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 halde, Rabbin için namaz kıl, kurban kes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Doğrusu sana buğzeden, soyu kesik olanın ta kendisidir</w:t>
            </w:r>
          </w:p>
        </w:tc>
      </w:tr>
    </w:tbl>
    <w:p w:rsidR="00747DFD" w:rsidRDefault="00747DFD" w:rsidP="000911D0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9"/>
        <w:gridCol w:w="692"/>
        <w:gridCol w:w="5468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Fatiha Suresi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4320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Bismillahirrahmânirrahîm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Elhamdü lillâhi rabbil’âlemîn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Errahmânirrahîm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Mâliki yevmiddîn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 xml:space="preserve">İyyâke na’büdü 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iyyâke neste’în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İhdinas-sırâtal müstekîm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Sırâtallezîne en’amte aleyhim</w:t>
            </w: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Gayrilmagdûbi aleyhim veleddâllîn</w:t>
            </w:r>
          </w:p>
          <w:p w:rsidR="00747DFD" w:rsidRPr="004B5403" w:rsidRDefault="00747DFD" w:rsidP="004B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Rahman ve Rahîm olan Allah'ın adıyla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Hamd, Âlemlerin Rabbi Allah’a mahsustur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 Rahmândır, Rahîmdir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 din ( hesap, ceza ) gününün sahibidir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 xml:space="preserve">(Allahım) Yalnız sana ibadet ederiz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yalnız senden yardım dileriz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Bizi doğru yola ilet;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Kendilerine nimet verdiklerinin yoluna;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  <w:lang w:eastAsia="tr-TR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gazaba uğrayanlarınkine ve sapıklarınkine değil</w:t>
            </w:r>
          </w:p>
        </w:tc>
      </w:tr>
    </w:tbl>
    <w:p w:rsidR="00747DFD" w:rsidRDefault="00747DFD" w:rsidP="00854406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747DFD" w:rsidRDefault="00747DFD" w:rsidP="00854406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</w:t>
      </w:r>
      <w:r w:rsidRPr="007D7A9D">
        <w:rPr>
          <w:rFonts w:ascii="Comic Sans MS" w:hAnsi="Comic Sans MS" w:cs="Comic Sans MS"/>
          <w:b/>
          <w:bCs/>
          <w:sz w:val="24"/>
          <w:szCs w:val="24"/>
        </w:rPr>
        <w:t xml:space="preserve">DİN KÜLTÜRÜ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5.</w:t>
      </w:r>
      <w:r w:rsidRPr="007D7A9D">
        <w:rPr>
          <w:rFonts w:ascii="Comic Sans MS" w:hAnsi="Comic Sans MS" w:cs="Comic Sans MS"/>
          <w:b/>
          <w:bCs/>
          <w:sz w:val="24"/>
          <w:szCs w:val="24"/>
        </w:rPr>
        <w:t>SINIFTA EZBERLENMESİ GEREKEN DUALAR ve SURELER</w:t>
      </w: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5"/>
        <w:gridCol w:w="692"/>
        <w:gridCol w:w="5472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İhlas  Suresi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556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Kul hüvallâhü ehad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Allâhüssamed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Lem yelid ve lem yûled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lem yekün lehû küfüven ehad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De ki: O Allah’tır, bir tektir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Allah Samed’dir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O, doğurmamış ve doğmamıştır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Hiçbir şey O’nun dengi ve benzeri değildir</w:t>
            </w:r>
          </w:p>
        </w:tc>
      </w:tr>
    </w:tbl>
    <w:p w:rsidR="00747DFD" w:rsidRDefault="00747DFD" w:rsidP="00854406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5"/>
        <w:gridCol w:w="692"/>
        <w:gridCol w:w="5472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Rabbena Duaları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Rabbena âtina fiddünya haseneten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ve fil ahireti haseneten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ve kına azabennar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Rabbenağfirli ve li valideyye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ve lil mü'minine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yevme yekumü’l hisab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Allahım ! Bize dünyada da iyilik ve güzellik ver; ahirette de iyilik ve güzellik ver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ve bizi cehennemin azabından koru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Allahım! Beni annemi babamı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ve bütün mü'minleri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hesap görüleceği günde bağışla</w:t>
            </w:r>
          </w:p>
        </w:tc>
      </w:tr>
    </w:tbl>
    <w:p w:rsidR="00747DFD" w:rsidRDefault="00747DFD" w:rsidP="00854406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4"/>
        <w:gridCol w:w="692"/>
        <w:gridCol w:w="5473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Salavat Duaları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Allahümme salli alâ Muhammedin ve alâ âli Muhammed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Kemâ salleyte alâ İbrâhime ve alâ âli İbrâhim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İnneke hamîdün mecîd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Allahım! Muhammed'e ve Muhammed'in ümmetine rahmet eyle; şerefini yücelt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İbrahim'e ve İbrahim'in ümmetine rahmet ettiğin gibi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Şüphesiz övülmeye lâyık yalnız sensin, şan ve şeref sahibi de sensin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Allahümme bârik alâ Muhammedin ve alâ âli Muhammed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Kemâ bârekte alâ İbrâhime ve alâ âli İbrâhim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İnneke hamîdün mecîd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Allahım! Muhammed'e ve Muhammed'in ümmetine hayır ve bereket ver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İbrahim'e ve İbrahim'in ümmetine verdiğin gibi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10"/>
                <w:szCs w:val="10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Şüphesiz övülmeye lâyık yalnız sensin, şan ve şeref sahibi de sensin</w:t>
            </w:r>
          </w:p>
        </w:tc>
      </w:tr>
    </w:tbl>
    <w:p w:rsidR="00747DFD" w:rsidRDefault="00747DFD" w:rsidP="00854406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3820"/>
        <w:gridCol w:w="708"/>
        <w:gridCol w:w="5661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Fil Suresi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382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Elem tera keyfe fe’ale rabbüke bi eshâbil fîl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Elem yec’al keydehüm fî tadlîl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Ve ersele aleyhim tayran ebâbîl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Termîhim bihicâratin min siccîl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Fece’alehüm ke’asfin me’kûl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Rabbinin, fil sahiplerine ne yaptığını görmedin mi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Onların tuzaklarını boşa çıkarmadı mı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Onların üstüne sürü sürü kuşlar gönderdi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O kuşlar, onların üzerlerine pişkin tuğladan yapılmış taşlar atıyordu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Nihayet onları yenilmiş ekin yaprakları haline getirdi</w:t>
            </w:r>
          </w:p>
        </w:tc>
      </w:tr>
    </w:tbl>
    <w:p w:rsidR="00747DFD" w:rsidRDefault="00747DFD" w:rsidP="00854406">
      <w:pPr>
        <w:spacing w:after="0"/>
        <w:rPr>
          <w:rFonts w:ascii="Comic Sans MS" w:hAnsi="Comic Sans MS" w:cs="Comic Sans MS"/>
          <w:sz w:val="10"/>
          <w:szCs w:val="10"/>
        </w:rPr>
      </w:pPr>
    </w:p>
    <w:tbl>
      <w:tblPr>
        <w:tblW w:w="10881" w:type="dxa"/>
        <w:tblInd w:w="-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4024"/>
        <w:gridCol w:w="692"/>
        <w:gridCol w:w="5473"/>
      </w:tblGrid>
      <w:tr w:rsidR="00747DFD" w:rsidRPr="004B5403">
        <w:trPr>
          <w:trHeight w:val="255"/>
        </w:trPr>
        <w:tc>
          <w:tcPr>
            <w:tcW w:w="10881" w:type="dxa"/>
            <w:gridSpan w:val="4"/>
            <w:shd w:val="clear" w:color="auto" w:fill="DAEEF3"/>
          </w:tcPr>
          <w:p w:rsidR="00747DFD" w:rsidRPr="004B5403" w:rsidRDefault="00747DFD" w:rsidP="004B5403">
            <w:pPr>
              <w:spacing w:after="0" w:line="240" w:lineRule="auto"/>
              <w:ind w:left="108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Tahiyyat Duası</w:t>
            </w:r>
          </w:p>
        </w:tc>
      </w:tr>
      <w:tr w:rsidR="00747DFD" w:rsidRPr="004B5403">
        <w:tblPrEx>
          <w:tblCellMar>
            <w:left w:w="108" w:type="dxa"/>
            <w:right w:w="108" w:type="dxa"/>
          </w:tblCellMar>
          <w:tblLook w:val="00A0"/>
        </w:tblPrEx>
        <w:trPr>
          <w:cantSplit/>
          <w:trHeight w:val="1134"/>
        </w:trPr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Okunuşu</w:t>
            </w:r>
          </w:p>
        </w:tc>
        <w:tc>
          <w:tcPr>
            <w:tcW w:w="4035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Ettehıyyâtü lillâhi vessalevâtü vettayyibât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Esselâmü aleyke eyyühe-nebiyyü ve rahmetullâhi ve berekâtüh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Esselâmü aleynâ ve alâ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 xml:space="preserve"> ibâdillâhis-Sâlihîn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Eşhedü en lâ ilâhe illallâh ve eşhedü enne Muhammeden abdühü ve Resûlüh</w:t>
            </w:r>
          </w:p>
        </w:tc>
        <w:tc>
          <w:tcPr>
            <w:tcW w:w="678" w:type="dxa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4B5403">
              <w:rPr>
                <w:rFonts w:ascii="Comic Sans MS" w:hAnsi="Comic Sans MS" w:cs="Comic Sans MS"/>
                <w:sz w:val="32"/>
                <w:szCs w:val="32"/>
              </w:rPr>
              <w:t>Anlamı</w:t>
            </w:r>
          </w:p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49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Dil ile, beden ve mal ile yapılan bütün ibadetler Allah'a dır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Ey Peygamber! Allah'ın selâmı, rahmet ve bereketleri senin üzerine olsun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Selâm bizim üzerimize ve Allah'ın bütün iyi kulları üzerine olsun.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Şahitlik ederim ki, Allah'tan başka tanrı yoktur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lang w:eastAsia="tr-TR"/>
              </w:rPr>
              <w:t>Yine şahitlik ederim ki, Muhammed, O'nun kulu ve Peygamberidir</w:t>
            </w:r>
          </w:p>
        </w:tc>
      </w:tr>
    </w:tbl>
    <w:p w:rsidR="00747DFD" w:rsidRDefault="00747DFD" w:rsidP="002C4196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747DFD" w:rsidRDefault="00747DFD" w:rsidP="00A05D68">
      <w:pPr>
        <w:spacing w:after="0"/>
        <w:jc w:val="center"/>
        <w:rPr>
          <w:rFonts w:ascii="Comic Sans MS" w:hAnsi="Comic Sans MS" w:cs="Comic Sans MS"/>
          <w:sz w:val="36"/>
          <w:szCs w:val="36"/>
        </w:rPr>
      </w:pPr>
      <w:r w:rsidRPr="00A05D68">
        <w:rPr>
          <w:rFonts w:ascii="Comic Sans MS" w:hAnsi="Comic Sans MS" w:cs="Comic Sans MS"/>
          <w:sz w:val="36"/>
          <w:szCs w:val="36"/>
        </w:rPr>
        <w:t xml:space="preserve">Dua ve Sure </w:t>
      </w:r>
      <w:r>
        <w:rPr>
          <w:rFonts w:ascii="Comic Sans MS" w:hAnsi="Comic Sans MS" w:cs="Comic Sans MS"/>
          <w:sz w:val="36"/>
          <w:szCs w:val="36"/>
        </w:rPr>
        <w:t xml:space="preserve">Ezberleme </w:t>
      </w:r>
      <w:r w:rsidRPr="00A05D68">
        <w:rPr>
          <w:rFonts w:ascii="Comic Sans MS" w:hAnsi="Comic Sans MS" w:cs="Comic Sans MS"/>
          <w:sz w:val="36"/>
          <w:szCs w:val="36"/>
        </w:rPr>
        <w:t>Takip Çizelgesi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32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47DFD" w:rsidRPr="004B5403">
        <w:trPr>
          <w:cantSplit/>
          <w:trHeight w:val="522"/>
        </w:trPr>
        <w:tc>
          <w:tcPr>
            <w:tcW w:w="534" w:type="dxa"/>
            <w:vMerge w:val="restart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Sıra</w:t>
            </w:r>
          </w:p>
        </w:tc>
        <w:tc>
          <w:tcPr>
            <w:tcW w:w="567" w:type="dxa"/>
            <w:vMerge w:val="restart"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No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       </w:t>
            </w: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747DFD" w:rsidRPr="004B5403" w:rsidRDefault="00747DFD" w:rsidP="004B5403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Adı Soyadı</w:t>
            </w:r>
          </w:p>
        </w:tc>
        <w:tc>
          <w:tcPr>
            <w:tcW w:w="3402" w:type="dxa"/>
            <w:gridSpan w:val="6"/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                 4.Sınıf 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 xml:space="preserve">           5.Sınıf</w:t>
            </w:r>
          </w:p>
        </w:tc>
      </w:tr>
      <w:tr w:rsidR="00747DFD" w:rsidRPr="004B5403">
        <w:trPr>
          <w:cantSplit/>
          <w:trHeight w:val="2143"/>
        </w:trPr>
        <w:tc>
          <w:tcPr>
            <w:tcW w:w="534" w:type="dxa"/>
            <w:vMerge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FDE9D9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Besmele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Kelime-i Tevhid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Kelime-i Şehadet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Sübhaneke Duası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Kevser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Fatiha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İhlas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Rabbena Duaları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Salavat Duaları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Fil Suresi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DE9D9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Tahiyyat Duası</w:t>
            </w: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11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13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14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17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19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21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22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24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26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27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28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29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747DFD" w:rsidRPr="004B5403">
        <w:trPr>
          <w:cantSplit/>
          <w:trHeight w:val="408"/>
        </w:trPr>
        <w:tc>
          <w:tcPr>
            <w:tcW w:w="534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4B5403">
              <w:rPr>
                <w:rFonts w:ascii="Comic Sans MS" w:hAnsi="Comic Sans MS" w:cs="Comic Sans MS"/>
                <w:sz w:val="24"/>
                <w:szCs w:val="24"/>
              </w:rPr>
              <w:t>30</w:t>
            </w:r>
          </w:p>
        </w:tc>
        <w:tc>
          <w:tcPr>
            <w:tcW w:w="567" w:type="dxa"/>
            <w:textDirection w:val="btLr"/>
          </w:tcPr>
          <w:p w:rsidR="00747DFD" w:rsidRPr="004B5403" w:rsidRDefault="00747DFD" w:rsidP="004B5403">
            <w:pPr>
              <w:spacing w:after="0" w:line="240" w:lineRule="auto"/>
              <w:ind w:left="113" w:right="113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67" w:type="dxa"/>
          </w:tcPr>
          <w:p w:rsidR="00747DFD" w:rsidRPr="004B5403" w:rsidRDefault="00747DFD" w:rsidP="004B5403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747DFD" w:rsidRPr="00A05D68" w:rsidRDefault="00747DFD" w:rsidP="00A05D68">
      <w:pPr>
        <w:spacing w:after="0"/>
        <w:rPr>
          <w:rFonts w:ascii="Comic Sans MS" w:hAnsi="Comic Sans MS" w:cs="Comic Sans MS"/>
          <w:sz w:val="36"/>
          <w:szCs w:val="36"/>
        </w:rPr>
      </w:pPr>
      <w:hyperlink r:id="rId4" w:history="1">
        <w:r w:rsidRPr="002E12E5">
          <w:rPr>
            <w:rStyle w:val="Hyperlink"/>
            <w:rFonts w:ascii="Comic Sans MS" w:hAnsi="Comic Sans MS" w:cs="Comic Sans MS"/>
            <w:sz w:val="36"/>
            <w:szCs w:val="36"/>
          </w:rPr>
          <w:t>www.sorubak.com</w:t>
        </w:r>
      </w:hyperlink>
      <w:r>
        <w:rPr>
          <w:rFonts w:ascii="Comic Sans MS" w:hAnsi="Comic Sans MS" w:cs="Comic Sans MS"/>
          <w:sz w:val="36"/>
          <w:szCs w:val="36"/>
        </w:rPr>
        <w:t xml:space="preserve"> </w:t>
      </w:r>
    </w:p>
    <w:sectPr w:rsidR="00747DFD" w:rsidRPr="00A05D68" w:rsidSect="002C4196">
      <w:pgSz w:w="11906" w:h="16838"/>
      <w:pgMar w:top="227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1D0"/>
    <w:rsid w:val="00011944"/>
    <w:rsid w:val="000911D0"/>
    <w:rsid w:val="000E71FB"/>
    <w:rsid w:val="001208DE"/>
    <w:rsid w:val="00203022"/>
    <w:rsid w:val="002C4196"/>
    <w:rsid w:val="002E12E5"/>
    <w:rsid w:val="003E5175"/>
    <w:rsid w:val="00415B5E"/>
    <w:rsid w:val="004B1406"/>
    <w:rsid w:val="004B5403"/>
    <w:rsid w:val="004C28F4"/>
    <w:rsid w:val="00523B5D"/>
    <w:rsid w:val="005C6E88"/>
    <w:rsid w:val="00623E9C"/>
    <w:rsid w:val="006936A9"/>
    <w:rsid w:val="0070576F"/>
    <w:rsid w:val="00747247"/>
    <w:rsid w:val="00747DFD"/>
    <w:rsid w:val="007567B5"/>
    <w:rsid w:val="007D7A9D"/>
    <w:rsid w:val="0083625D"/>
    <w:rsid w:val="00854406"/>
    <w:rsid w:val="009932BF"/>
    <w:rsid w:val="009E007E"/>
    <w:rsid w:val="009F5535"/>
    <w:rsid w:val="00A05D68"/>
    <w:rsid w:val="00A114BC"/>
    <w:rsid w:val="00B22AF7"/>
    <w:rsid w:val="00CD0D42"/>
    <w:rsid w:val="00DE0519"/>
    <w:rsid w:val="00E079ED"/>
    <w:rsid w:val="00EB0377"/>
    <w:rsid w:val="00F4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4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911D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0576F"/>
    <w:rPr>
      <w:b/>
      <w:bCs/>
    </w:rPr>
  </w:style>
  <w:style w:type="paragraph" w:styleId="NormalWeb">
    <w:name w:val="Normal (Web)"/>
    <w:basedOn w:val="Normal"/>
    <w:uiPriority w:val="99"/>
    <w:semiHidden/>
    <w:rsid w:val="00EB0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079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733</Words>
  <Characters>4184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ahmetfaruk</dc:creator>
  <cp:keywords/>
  <dc:description/>
  <cp:lastModifiedBy>edanur</cp:lastModifiedBy>
  <cp:revision>3</cp:revision>
  <dcterms:created xsi:type="dcterms:W3CDTF">2012-03-23T06:47:00Z</dcterms:created>
  <dcterms:modified xsi:type="dcterms:W3CDTF">2015-02-18T19:17:00Z</dcterms:modified>
</cp:coreProperties>
</file>