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E95" w:rsidRPr="00127748" w:rsidRDefault="00DD3E95" w:rsidP="00C800A1">
      <w:pPr>
        <w:widowControl w:val="0"/>
        <w:autoSpaceDE w:val="0"/>
        <w:autoSpaceDN w:val="0"/>
        <w:adjustRightInd w:val="0"/>
        <w:jc w:val="center"/>
      </w:pPr>
      <w:r w:rsidRPr="00A52EBF">
        <w:rPr>
          <w:b/>
          <w:bCs/>
          <w:noProof/>
        </w:rPr>
        <w:tab/>
      </w:r>
      <w:r>
        <w:t>M%%%%% İLK</w:t>
      </w:r>
      <w:r w:rsidRPr="00127748">
        <w:t>OKULU MÜDÜRLÜĞÜNE</w:t>
      </w:r>
    </w:p>
    <w:p w:rsidR="00DD3E95" w:rsidRPr="00C800A1" w:rsidRDefault="00DD3E95" w:rsidP="00C800A1">
      <w:pPr>
        <w:widowControl w:val="0"/>
        <w:autoSpaceDE w:val="0"/>
        <w:autoSpaceDN w:val="0"/>
        <w:adjustRightInd w:val="0"/>
        <w:jc w:val="center"/>
      </w:pPr>
      <w:r w:rsidRPr="00127748">
        <w:tab/>
      </w:r>
      <w:r w:rsidRPr="00127748">
        <w:tab/>
      </w:r>
      <w:r w:rsidRPr="00127748">
        <w:tab/>
      </w:r>
      <w:r w:rsidRPr="00127748">
        <w:tab/>
      </w:r>
      <w:r w:rsidRPr="00127748">
        <w:tab/>
      </w:r>
      <w:r w:rsidRPr="00127748">
        <w:tab/>
      </w:r>
      <w:r>
        <w:t xml:space="preserve">                              </w:t>
      </w:r>
      <w:r>
        <w:rPr>
          <w:u w:val="single"/>
        </w:rPr>
        <w:t>BATTALGAZİ   /  M%%%%%</w:t>
      </w:r>
    </w:p>
    <w:p w:rsidR="00DD3E95" w:rsidRDefault="00DD3E95" w:rsidP="00981CCE">
      <w:pPr>
        <w:rPr>
          <w:b/>
          <w:bCs/>
          <w:noProof/>
        </w:rPr>
      </w:pPr>
    </w:p>
    <w:p w:rsidR="00DD3E95" w:rsidRPr="00A52EBF" w:rsidRDefault="00DD3E95" w:rsidP="00981CCE">
      <w:pPr>
        <w:rPr>
          <w:noProof/>
        </w:rPr>
      </w:pPr>
      <w:r>
        <w:rPr>
          <w:noProof/>
        </w:rPr>
        <w:t xml:space="preserve">           </w:t>
      </w:r>
      <w:r w:rsidRPr="00A52EBF">
        <w:rPr>
          <w:noProof/>
        </w:rPr>
        <w:t>201</w:t>
      </w:r>
      <w:r>
        <w:rPr>
          <w:noProof/>
        </w:rPr>
        <w:t>4 / 2015 Eğitim – Öğretim Yılı 2</w:t>
      </w:r>
      <w:r w:rsidRPr="00A52EBF">
        <w:rPr>
          <w:noProof/>
        </w:rPr>
        <w:t>. Dönem 4. Sınıflar Zümre Öğretmenler Kurulu Toplantısı</w:t>
      </w:r>
      <w:r>
        <w:rPr>
          <w:noProof/>
        </w:rPr>
        <w:t xml:space="preserve">, </w:t>
      </w:r>
      <w:r w:rsidRPr="00A52EBF">
        <w:rPr>
          <w:noProof/>
        </w:rPr>
        <w:t>aşağıdaki gündem maddelerini görüşmek üzere</w:t>
      </w:r>
      <w:r>
        <w:rPr>
          <w:noProof/>
        </w:rPr>
        <w:t xml:space="preserve"> 13. 02. 2014</w:t>
      </w:r>
      <w:r w:rsidRPr="00A52EBF">
        <w:rPr>
          <w:noProof/>
        </w:rPr>
        <w:t xml:space="preserve"> </w:t>
      </w:r>
      <w:r>
        <w:rPr>
          <w:noProof/>
        </w:rPr>
        <w:t>Cuma</w:t>
      </w:r>
      <w:r w:rsidRPr="00A52EBF">
        <w:rPr>
          <w:noProof/>
        </w:rPr>
        <w:t xml:space="preserve"> </w:t>
      </w:r>
      <w:r>
        <w:rPr>
          <w:noProof/>
        </w:rPr>
        <w:t>günü saat 11.30’da öğretmenler odasında</w:t>
      </w:r>
      <w:r w:rsidRPr="00A52EBF">
        <w:rPr>
          <w:noProof/>
        </w:rPr>
        <w:t xml:space="preserve"> yapılacaktır.</w:t>
      </w:r>
    </w:p>
    <w:p w:rsidR="00DD3E95" w:rsidRPr="00A52EBF" w:rsidRDefault="00DD3E95" w:rsidP="00981CCE">
      <w:pPr>
        <w:rPr>
          <w:noProof/>
        </w:rPr>
      </w:pPr>
      <w:r w:rsidRPr="00A52EBF">
        <w:rPr>
          <w:noProof/>
        </w:rPr>
        <w:tab/>
        <w:t>Gereğinin yapı</w:t>
      </w:r>
      <w:r>
        <w:rPr>
          <w:noProof/>
        </w:rPr>
        <w:t>lmasını bilgilerinize arz ederiz</w:t>
      </w:r>
      <w:r w:rsidRPr="00A52EBF">
        <w:rPr>
          <w:noProof/>
        </w:rPr>
        <w:t>.</w:t>
      </w:r>
    </w:p>
    <w:p w:rsidR="00DD3E95" w:rsidRDefault="00DD3E95" w:rsidP="00981CCE">
      <w:pPr>
        <w:rPr>
          <w:noProof/>
        </w:rPr>
      </w:pPr>
    </w:p>
    <w:p w:rsidR="00DD3E95" w:rsidRDefault="00DD3E95" w:rsidP="00981CCE">
      <w:pPr>
        <w:rPr>
          <w:noProof/>
        </w:rPr>
      </w:pPr>
    </w:p>
    <w:p w:rsidR="00DD3E95" w:rsidRDefault="00DD3E95" w:rsidP="00981CCE">
      <w:pPr>
        <w:rPr>
          <w:noProof/>
        </w:rPr>
      </w:pPr>
    </w:p>
    <w:p w:rsidR="00DD3E95" w:rsidRDefault="00DD3E95" w:rsidP="00C800A1">
      <w:pPr>
        <w:pStyle w:val="NoSpacing"/>
        <w:rPr>
          <w:rFonts w:ascii="Times New Roman" w:hAnsi="Times New Roman" w:cs="Times New Roman"/>
          <w:sz w:val="24"/>
          <w:szCs w:val="24"/>
        </w:rPr>
      </w:pPr>
      <w:r>
        <w:rPr>
          <w:rFonts w:ascii="Times New Roman" w:hAnsi="Times New Roman" w:cs="Times New Roman"/>
          <w:sz w:val="24"/>
          <w:szCs w:val="24"/>
        </w:rPr>
        <w:t xml:space="preserve">                                                                                                                                              </w:t>
      </w:r>
    </w:p>
    <w:p w:rsidR="00DD3E95" w:rsidRPr="00127748" w:rsidRDefault="00DD3E95" w:rsidP="00C800A1">
      <w:pPr>
        <w:pStyle w:val="NoSpacing"/>
        <w:rPr>
          <w:rFonts w:ascii="Times New Roman" w:hAnsi="Times New Roman" w:cs="Times New Roman"/>
          <w:sz w:val="24"/>
          <w:szCs w:val="24"/>
        </w:rPr>
      </w:pPr>
      <w:r>
        <w:rPr>
          <w:rFonts w:ascii="Times New Roman" w:hAnsi="Times New Roman" w:cs="Times New Roman"/>
          <w:sz w:val="24"/>
          <w:szCs w:val="24"/>
        </w:rPr>
        <w:t xml:space="preserve"> Fatma %%%%%%%%                       Halil %%%%%%</w:t>
      </w:r>
      <w:r w:rsidRPr="00127748">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tab/>
        <w:t>Kadir %%%%%%%%</w:t>
      </w:r>
      <w:r w:rsidRPr="00127748">
        <w:rPr>
          <w:rFonts w:ascii="Times New Roman" w:hAnsi="Times New Roman" w:cs="Times New Roman"/>
          <w:sz w:val="24"/>
          <w:szCs w:val="24"/>
        </w:rPr>
        <w:t xml:space="preserve">    </w:t>
      </w:r>
    </w:p>
    <w:p w:rsidR="00DD3E95" w:rsidRPr="00127748" w:rsidRDefault="00DD3E95" w:rsidP="00C800A1">
      <w:pPr>
        <w:pStyle w:val="NoSpacing"/>
        <w:rPr>
          <w:rFonts w:ascii="Times New Roman" w:hAnsi="Times New Roman" w:cs="Times New Roman"/>
          <w:sz w:val="24"/>
          <w:szCs w:val="24"/>
        </w:rPr>
      </w:pPr>
      <w:r>
        <w:rPr>
          <w:rFonts w:ascii="Times New Roman" w:hAnsi="Times New Roman" w:cs="Times New Roman"/>
          <w:sz w:val="24"/>
          <w:szCs w:val="24"/>
        </w:rPr>
        <w:t xml:space="preserve">   4</w:t>
      </w:r>
      <w:r w:rsidRPr="00127748">
        <w:rPr>
          <w:rFonts w:ascii="Times New Roman" w:hAnsi="Times New Roman" w:cs="Times New Roman"/>
          <w:sz w:val="24"/>
          <w:szCs w:val="24"/>
        </w:rPr>
        <w:t xml:space="preserve">-A Sınıf Öğr              </w:t>
      </w:r>
      <w:r>
        <w:rPr>
          <w:rFonts w:ascii="Times New Roman" w:hAnsi="Times New Roman" w:cs="Times New Roman"/>
          <w:sz w:val="24"/>
          <w:szCs w:val="24"/>
        </w:rPr>
        <w:t xml:space="preserve">                       4</w:t>
      </w:r>
      <w:r w:rsidRPr="00127748">
        <w:rPr>
          <w:rFonts w:ascii="Times New Roman" w:hAnsi="Times New Roman" w:cs="Times New Roman"/>
          <w:sz w:val="24"/>
          <w:szCs w:val="24"/>
        </w:rPr>
        <w:t xml:space="preserve">-B Sınıf Öğr          </w:t>
      </w:r>
      <w:r>
        <w:rPr>
          <w:rFonts w:ascii="Times New Roman" w:hAnsi="Times New Roman" w:cs="Times New Roman"/>
          <w:sz w:val="24"/>
          <w:szCs w:val="24"/>
        </w:rPr>
        <w:t xml:space="preserve">                    4</w:t>
      </w:r>
      <w:r w:rsidRPr="00127748">
        <w:rPr>
          <w:rFonts w:ascii="Times New Roman" w:hAnsi="Times New Roman" w:cs="Times New Roman"/>
          <w:sz w:val="24"/>
          <w:szCs w:val="24"/>
        </w:rPr>
        <w:t xml:space="preserve">-C Sınıf Öğr  </w:t>
      </w:r>
      <w:r>
        <w:rPr>
          <w:rFonts w:ascii="Times New Roman" w:hAnsi="Times New Roman" w:cs="Times New Roman"/>
          <w:sz w:val="24"/>
          <w:szCs w:val="24"/>
        </w:rPr>
        <w:t>(Zümre Başkanı)</w:t>
      </w:r>
      <w:r w:rsidRPr="00127748">
        <w:rPr>
          <w:rFonts w:ascii="Times New Roman" w:hAnsi="Times New Roman" w:cs="Times New Roman"/>
          <w:sz w:val="24"/>
          <w:szCs w:val="24"/>
        </w:rPr>
        <w:t xml:space="preserve">                       </w:t>
      </w:r>
    </w:p>
    <w:p w:rsidR="00DD3E95" w:rsidRPr="00127748" w:rsidRDefault="00DD3E95" w:rsidP="00C800A1">
      <w:pPr>
        <w:pStyle w:val="NoSpacing"/>
        <w:rPr>
          <w:rFonts w:ascii="Times New Roman" w:hAnsi="Times New Roman" w:cs="Times New Roman"/>
          <w:sz w:val="24"/>
          <w:szCs w:val="24"/>
        </w:rPr>
      </w:pPr>
    </w:p>
    <w:p w:rsidR="00DD3E95" w:rsidRPr="00127748" w:rsidRDefault="00DD3E95" w:rsidP="00C800A1">
      <w:pPr>
        <w:widowControl w:val="0"/>
        <w:autoSpaceDE w:val="0"/>
        <w:autoSpaceDN w:val="0"/>
        <w:adjustRightInd w:val="0"/>
      </w:pPr>
    </w:p>
    <w:p w:rsidR="00DD3E95" w:rsidRPr="00127748" w:rsidRDefault="00DD3E95" w:rsidP="00C800A1"/>
    <w:p w:rsidR="00DD3E95" w:rsidRDefault="00DD3E95" w:rsidP="00C800A1">
      <w:pPr>
        <w:tabs>
          <w:tab w:val="left" w:pos="5700"/>
        </w:tabs>
      </w:pPr>
      <w:r>
        <w:t xml:space="preserve">                                                                                                              </w:t>
      </w:r>
    </w:p>
    <w:p w:rsidR="00DD3E95" w:rsidRPr="00C800A1" w:rsidRDefault="00DD3E95" w:rsidP="00C800A1">
      <w:pPr>
        <w:tabs>
          <w:tab w:val="left" w:pos="5700"/>
        </w:tabs>
      </w:pPr>
      <w:r>
        <w:t xml:space="preserve">                                                                                                                                                                                 </w:t>
      </w:r>
    </w:p>
    <w:p w:rsidR="00DD3E95" w:rsidRDefault="00DD3E95" w:rsidP="00C800A1">
      <w:pPr>
        <w:rPr>
          <w:noProof/>
        </w:rPr>
      </w:pPr>
    </w:p>
    <w:p w:rsidR="00DD3E95" w:rsidRDefault="00DD3E95" w:rsidP="00C800A1">
      <w:pPr>
        <w:tabs>
          <w:tab w:val="left" w:pos="5700"/>
        </w:tabs>
        <w:rPr>
          <w:noProof/>
        </w:rPr>
      </w:pPr>
      <w:r w:rsidRPr="00127748">
        <w:t xml:space="preserve">       </w:t>
      </w:r>
      <w:r>
        <w:t xml:space="preserve">                                                                                                         </w:t>
      </w:r>
    </w:p>
    <w:p w:rsidR="00DD3E95" w:rsidRDefault="00DD3E95" w:rsidP="00981CCE">
      <w:pPr>
        <w:rPr>
          <w:noProof/>
        </w:rPr>
      </w:pPr>
    </w:p>
    <w:p w:rsidR="00DD3E95" w:rsidRPr="00A52EBF" w:rsidRDefault="00DD3E95" w:rsidP="00981CCE">
      <w:pPr>
        <w:rPr>
          <w:noProof/>
        </w:rPr>
      </w:pPr>
    </w:p>
    <w:p w:rsidR="00DD3E95" w:rsidRPr="00274E74" w:rsidRDefault="00DD3E95" w:rsidP="00981CCE">
      <w:pPr>
        <w:rPr>
          <w:b/>
          <w:bCs/>
          <w:u w:val="single"/>
        </w:rPr>
      </w:pPr>
      <w:r w:rsidRPr="00274E74">
        <w:rPr>
          <w:b/>
          <w:bCs/>
          <w:u w:val="single"/>
        </w:rPr>
        <w:t xml:space="preserve"> GÜNDEM MADDELERİ</w:t>
      </w:r>
    </w:p>
    <w:p w:rsidR="00DD3E95" w:rsidRDefault="00DD3E95" w:rsidP="00981CCE"/>
    <w:p w:rsidR="00DD3E95" w:rsidRPr="0096674B" w:rsidRDefault="00DD3E95" w:rsidP="00981CCE">
      <w:r w:rsidRPr="0096674B">
        <w:t>1- Açılış ve yoklama</w:t>
      </w:r>
    </w:p>
    <w:p w:rsidR="00DD3E95" w:rsidRPr="0096674B" w:rsidRDefault="00DD3E95" w:rsidP="00981CCE">
      <w:r w:rsidRPr="0096674B">
        <w:t>2- Gündem maddelerinin okunması</w:t>
      </w:r>
    </w:p>
    <w:p w:rsidR="00DD3E95" w:rsidRPr="0096674B" w:rsidRDefault="00DD3E95" w:rsidP="00981CCE">
      <w:r w:rsidRPr="0096674B">
        <w:t xml:space="preserve">3- I. Dönem zümre ile eğitim bölgesi zümre toplantı tutanaklarının okunması ve incelenmesi  </w:t>
      </w:r>
    </w:p>
    <w:p w:rsidR="00DD3E95" w:rsidRPr="0096674B" w:rsidRDefault="00DD3E95" w:rsidP="00981CCE">
      <w:r>
        <w:t xml:space="preserve">4- Birinci dönemin </w:t>
      </w:r>
      <w:r w:rsidRPr="0096674B">
        <w:t>değerlendirilmesi</w:t>
      </w:r>
    </w:p>
    <w:p w:rsidR="00DD3E95" w:rsidRPr="0096674B" w:rsidRDefault="00DD3E95" w:rsidP="00981CCE">
      <w:pPr>
        <w:pStyle w:val="NoSpacing"/>
        <w:rPr>
          <w:rFonts w:ascii="Times New Roman" w:hAnsi="Times New Roman" w:cs="Times New Roman"/>
          <w:color w:val="000000"/>
        </w:rPr>
      </w:pPr>
      <w:r w:rsidRPr="0096674B">
        <w:rPr>
          <w:rFonts w:ascii="Times New Roman" w:hAnsi="Times New Roman" w:cs="Times New Roman"/>
          <w:sz w:val="24"/>
          <w:szCs w:val="24"/>
        </w:rPr>
        <w:t xml:space="preserve">5- Uygulamada karşılaşılan </w:t>
      </w:r>
      <w:r>
        <w:rPr>
          <w:rFonts w:ascii="Times New Roman" w:hAnsi="Times New Roman" w:cs="Times New Roman"/>
          <w:sz w:val="24"/>
          <w:szCs w:val="24"/>
        </w:rPr>
        <w:t xml:space="preserve">güçlükler </w:t>
      </w:r>
      <w:r w:rsidRPr="0096674B">
        <w:rPr>
          <w:rFonts w:ascii="Times New Roman" w:hAnsi="Times New Roman" w:cs="Times New Roman"/>
          <w:color w:val="000000"/>
        </w:rPr>
        <w:t>üzerinde durulması ve bunlara çözüm yolları aranması,</w:t>
      </w:r>
    </w:p>
    <w:p w:rsidR="00DD3E95" w:rsidRPr="0096674B" w:rsidRDefault="00DD3E95" w:rsidP="00981CCE">
      <w:pPr>
        <w:pStyle w:val="NoSpacing"/>
        <w:rPr>
          <w:rFonts w:ascii="Times New Roman" w:hAnsi="Times New Roman" w:cs="Times New Roman"/>
        </w:rPr>
      </w:pPr>
      <w:r w:rsidRPr="0096674B">
        <w:rPr>
          <w:rFonts w:ascii="Times New Roman" w:hAnsi="Times New Roman" w:cs="Times New Roman"/>
        </w:rPr>
        <w:t xml:space="preserve">6- Ders araçları, </w:t>
      </w:r>
      <w:r>
        <w:rPr>
          <w:rFonts w:ascii="Times New Roman" w:hAnsi="Times New Roman" w:cs="Times New Roman"/>
        </w:rPr>
        <w:t>fen ve matematik materyallerinden</w:t>
      </w:r>
      <w:r w:rsidRPr="0096674B">
        <w:rPr>
          <w:rFonts w:ascii="Times New Roman" w:hAnsi="Times New Roman" w:cs="Times New Roman"/>
        </w:rPr>
        <w:t xml:space="preserve"> plânlı</w:t>
      </w:r>
      <w:r>
        <w:rPr>
          <w:rFonts w:ascii="Times New Roman" w:hAnsi="Times New Roman" w:cs="Times New Roman"/>
        </w:rPr>
        <w:t>, verimli</w:t>
      </w:r>
      <w:r w:rsidRPr="0096674B">
        <w:rPr>
          <w:rFonts w:ascii="Times New Roman" w:hAnsi="Times New Roman" w:cs="Times New Roman"/>
        </w:rPr>
        <w:t xml:space="preserve"> bir şekilde yararlanma.</w:t>
      </w:r>
    </w:p>
    <w:p w:rsidR="00DD3E95" w:rsidRPr="0096674B" w:rsidRDefault="00DD3E95" w:rsidP="00981CCE">
      <w:r w:rsidRPr="0096674B">
        <w:t>7- İlköğretim Kurumları Yönetmeliği</w:t>
      </w:r>
      <w:r>
        <w:t>’</w:t>
      </w:r>
      <w:r w:rsidRPr="0096674B">
        <w:t>nin incelenmesi</w:t>
      </w:r>
    </w:p>
    <w:p w:rsidR="00DD3E95" w:rsidRPr="0096674B" w:rsidRDefault="00DD3E95" w:rsidP="00981CCE">
      <w:r w:rsidRPr="0096674B">
        <w:t>8- Derslerde izlenecek yöntem ve teknikler.</w:t>
      </w:r>
    </w:p>
    <w:p w:rsidR="00DD3E95" w:rsidRPr="0096674B" w:rsidRDefault="00DD3E95" w:rsidP="00981CCE">
      <w:r>
        <w:t>9-Sınav tarihleri</w:t>
      </w:r>
      <w:r w:rsidRPr="0096674B">
        <w:t>, ölçme ve değerlendirme.</w:t>
      </w:r>
    </w:p>
    <w:p w:rsidR="00DD3E95" w:rsidRPr="0096674B" w:rsidRDefault="00DD3E95" w:rsidP="00981CCE">
      <w:r>
        <w:t>10-</w:t>
      </w:r>
      <w:r w:rsidRPr="0096674B">
        <w:t>Mesleki eserler ve eğitim alanındaki yeni gelişmeler.</w:t>
      </w:r>
    </w:p>
    <w:p w:rsidR="00DD3E95" w:rsidRPr="0096674B" w:rsidRDefault="00DD3E95" w:rsidP="00981CCE">
      <w:r w:rsidRPr="0096674B">
        <w:t>1</w:t>
      </w:r>
      <w:r>
        <w:t>1</w:t>
      </w:r>
      <w:r w:rsidRPr="0096674B">
        <w:t>- Veli toplantı tarihlerinin belirlenmesi</w:t>
      </w:r>
    </w:p>
    <w:p w:rsidR="00DD3E95" w:rsidRDefault="00DD3E95" w:rsidP="00981CCE">
      <w:pPr>
        <w:ind w:right="57"/>
        <w:jc w:val="both"/>
        <w:rPr>
          <w:color w:val="000000"/>
        </w:rPr>
      </w:pPr>
      <w:r w:rsidRPr="0096674B">
        <w:rPr>
          <w:color w:val="000000"/>
        </w:rPr>
        <w:t>1</w:t>
      </w:r>
      <w:r>
        <w:rPr>
          <w:color w:val="000000"/>
        </w:rPr>
        <w:t>2</w:t>
      </w:r>
      <w:r w:rsidRPr="0096674B">
        <w:rPr>
          <w:color w:val="000000"/>
        </w:rPr>
        <w:t>-Öğrencilerin okula devam ve devamsızlık durumlarının görüşülmesi</w:t>
      </w:r>
      <w:r>
        <w:rPr>
          <w:color w:val="000000"/>
        </w:rPr>
        <w:t>.</w:t>
      </w:r>
    </w:p>
    <w:p w:rsidR="00DD3E95" w:rsidRPr="00CF1044" w:rsidRDefault="00DD3E95" w:rsidP="00981CCE">
      <w:pPr>
        <w:ind w:right="57"/>
        <w:jc w:val="both"/>
        <w:rPr>
          <w:color w:val="000000"/>
        </w:rPr>
      </w:pPr>
      <w:r>
        <w:rPr>
          <w:color w:val="000000"/>
        </w:rPr>
        <w:t>13-</w:t>
      </w:r>
      <w:r w:rsidRPr="00CF1044">
        <w:rPr>
          <w:color w:val="000000"/>
        </w:rPr>
        <w:t>Öğrenci kılık kıyafetleri, temizlik, beslenme, durumu.</w:t>
      </w:r>
    </w:p>
    <w:p w:rsidR="00DD3E95" w:rsidRDefault="00DD3E95" w:rsidP="00981CCE">
      <w:pPr>
        <w:ind w:right="57"/>
        <w:jc w:val="both"/>
        <w:rPr>
          <w:color w:val="000000"/>
        </w:rPr>
      </w:pPr>
      <w:r>
        <w:rPr>
          <w:color w:val="000000"/>
        </w:rPr>
        <w:t>14</w:t>
      </w:r>
      <w:r w:rsidRPr="0096674B">
        <w:rPr>
          <w:color w:val="000000"/>
        </w:rPr>
        <w:t>-</w:t>
      </w:r>
      <w:r w:rsidRPr="003F5AD1">
        <w:t xml:space="preserve"> </w:t>
      </w:r>
      <w:r w:rsidRPr="003F5AD1">
        <w:rPr>
          <w:color w:val="000000"/>
        </w:rPr>
        <w:t>P</w:t>
      </w:r>
      <w:r>
        <w:rPr>
          <w:color w:val="000000"/>
        </w:rPr>
        <w:t>roje ve performans görevleri,</w:t>
      </w:r>
    </w:p>
    <w:p w:rsidR="00DD3E95" w:rsidRDefault="00DD3E95" w:rsidP="00981CCE">
      <w:pPr>
        <w:ind w:right="57"/>
        <w:jc w:val="both"/>
        <w:rPr>
          <w:color w:val="000000"/>
        </w:rPr>
      </w:pPr>
      <w:r>
        <w:rPr>
          <w:color w:val="000000"/>
        </w:rPr>
        <w:t>15-</w:t>
      </w:r>
      <w:r w:rsidRPr="00FA6516">
        <w:t xml:space="preserve"> </w:t>
      </w:r>
      <w:r w:rsidRPr="005315FE">
        <w:t>Öğrencilerin çalışma ve eğitim durumları ile çevrenin özelliklerinin incelenmesi ve alınacak önlemler</w:t>
      </w:r>
    </w:p>
    <w:p w:rsidR="00DD3E95" w:rsidRPr="00FA6516" w:rsidRDefault="00DD3E95" w:rsidP="00981CCE">
      <w:pPr>
        <w:ind w:right="57"/>
        <w:jc w:val="both"/>
        <w:rPr>
          <w:color w:val="000000"/>
        </w:rPr>
      </w:pPr>
      <w:r>
        <w:rPr>
          <w:color w:val="000000"/>
        </w:rPr>
        <w:t>16-</w:t>
      </w:r>
      <w:r w:rsidRPr="00FA6516">
        <w:t xml:space="preserve"> </w:t>
      </w:r>
      <w:r>
        <w:rPr>
          <w:color w:val="000000"/>
        </w:rPr>
        <w:t>İngilizce – rehber öğretmeni ve zümreler arası</w:t>
      </w:r>
      <w:r w:rsidRPr="00FA6516">
        <w:rPr>
          <w:color w:val="000000"/>
        </w:rPr>
        <w:t xml:space="preserve"> işbirliği,</w:t>
      </w:r>
    </w:p>
    <w:p w:rsidR="00DD3E95" w:rsidRPr="0096674B" w:rsidRDefault="00DD3E95" w:rsidP="00981CCE">
      <w:pPr>
        <w:ind w:right="57"/>
        <w:rPr>
          <w:color w:val="000000"/>
        </w:rPr>
      </w:pPr>
      <w:r w:rsidRPr="0096674B">
        <w:rPr>
          <w:color w:val="000000"/>
        </w:rPr>
        <w:t>1</w:t>
      </w:r>
      <w:r>
        <w:rPr>
          <w:color w:val="000000"/>
        </w:rPr>
        <w:t>7</w:t>
      </w:r>
      <w:r w:rsidRPr="0096674B">
        <w:rPr>
          <w:color w:val="000000"/>
        </w:rPr>
        <w:t>-Dilek ve temenniler</w:t>
      </w:r>
    </w:p>
    <w:p w:rsidR="00DD3E95" w:rsidRDefault="00DD3E95" w:rsidP="00C800A1">
      <w:pPr>
        <w:ind w:right="57"/>
        <w:jc w:val="both"/>
        <w:rPr>
          <w:color w:val="000000"/>
        </w:rPr>
      </w:pPr>
      <w:r>
        <w:rPr>
          <w:color w:val="000000"/>
        </w:rPr>
        <w:t>18</w:t>
      </w:r>
      <w:r w:rsidRPr="0096674B">
        <w:rPr>
          <w:color w:val="000000"/>
        </w:rPr>
        <w:t>-Kapanış</w:t>
      </w:r>
    </w:p>
    <w:p w:rsidR="00DD3E95" w:rsidRDefault="00DD3E95" w:rsidP="00C800A1">
      <w:pPr>
        <w:ind w:right="57"/>
        <w:jc w:val="both"/>
        <w:rPr>
          <w:color w:val="000000"/>
        </w:rPr>
      </w:pPr>
    </w:p>
    <w:p w:rsidR="00DD3E95" w:rsidRPr="00C800A1" w:rsidRDefault="00DD3E95" w:rsidP="00C800A1">
      <w:pPr>
        <w:ind w:right="57"/>
        <w:jc w:val="both"/>
        <w:rPr>
          <w:color w:val="000000"/>
        </w:rPr>
      </w:pPr>
    </w:p>
    <w:p w:rsidR="00DD3E95" w:rsidRDefault="00DD3E95" w:rsidP="00981CCE"/>
    <w:p w:rsidR="00DD3E95" w:rsidRPr="00053519" w:rsidRDefault="00DD3E95" w:rsidP="00981CCE">
      <w:pPr>
        <w:jc w:val="center"/>
      </w:pPr>
      <w:r>
        <w:t xml:space="preserve">   </w:t>
      </w:r>
      <w:r w:rsidRPr="00053519">
        <w:t>U Y G U N D U R</w:t>
      </w:r>
    </w:p>
    <w:p w:rsidR="00DD3E95" w:rsidRDefault="00DD3E95" w:rsidP="00981CCE">
      <w:pPr>
        <w:jc w:val="center"/>
      </w:pPr>
      <w:r>
        <w:t>12.02.2015</w:t>
      </w:r>
    </w:p>
    <w:p w:rsidR="00DD3E95" w:rsidRPr="00053519" w:rsidRDefault="00DD3E95" w:rsidP="00981CCE">
      <w:pPr>
        <w:jc w:val="center"/>
      </w:pPr>
    </w:p>
    <w:p w:rsidR="00DD3E95" w:rsidRDefault="00DD3E95" w:rsidP="00981CCE">
      <w:pPr>
        <w:jc w:val="center"/>
      </w:pPr>
    </w:p>
    <w:p w:rsidR="00DD3E95" w:rsidRDefault="00DD3E95" w:rsidP="00C800A1">
      <w:pPr>
        <w:tabs>
          <w:tab w:val="left" w:pos="5700"/>
        </w:tabs>
      </w:pPr>
      <w:r>
        <w:t xml:space="preserve">                                                                         Nevzat KIROĞLAN</w:t>
      </w:r>
    </w:p>
    <w:p w:rsidR="00DD3E95" w:rsidRPr="00127748" w:rsidRDefault="00DD3E95" w:rsidP="00C800A1">
      <w:pPr>
        <w:tabs>
          <w:tab w:val="left" w:pos="5700"/>
        </w:tabs>
      </w:pPr>
      <w:r>
        <w:t xml:space="preserve">                                                                             </w:t>
      </w:r>
      <w:r w:rsidRPr="00127748">
        <w:t xml:space="preserve">Okul Müdür </w:t>
      </w:r>
    </w:p>
    <w:p w:rsidR="00DD3E95" w:rsidRDefault="00DD3E95" w:rsidP="00C800A1">
      <w:pPr>
        <w:rPr>
          <w:noProof/>
        </w:rPr>
      </w:pPr>
    </w:p>
    <w:p w:rsidR="00DD3E95" w:rsidRDefault="00DD3E95" w:rsidP="00981CCE"/>
    <w:p w:rsidR="00DD3E95" w:rsidRDefault="00DD3E95" w:rsidP="00981CCE"/>
    <w:p w:rsidR="00DD3E95" w:rsidRDefault="00DD3E95" w:rsidP="004877F5">
      <w:pPr>
        <w:pStyle w:val="GvdeMetni21"/>
        <w:rPr>
          <w:kern w:val="0"/>
          <w:sz w:val="24"/>
          <w:szCs w:val="24"/>
        </w:rPr>
      </w:pPr>
      <w:r>
        <w:rPr>
          <w:kern w:val="0"/>
          <w:sz w:val="24"/>
          <w:szCs w:val="24"/>
        </w:rPr>
        <w:t xml:space="preserve">  </w:t>
      </w:r>
    </w:p>
    <w:p w:rsidR="00DD3E95" w:rsidRPr="00E53849" w:rsidRDefault="00DD3E95" w:rsidP="004877F5">
      <w:pPr>
        <w:pStyle w:val="GvdeMetni21"/>
        <w:jc w:val="center"/>
        <w:rPr>
          <w:b/>
          <w:bCs/>
          <w:color w:val="000000"/>
          <w:sz w:val="24"/>
          <w:szCs w:val="24"/>
        </w:rPr>
      </w:pPr>
      <w:r>
        <w:rPr>
          <w:b/>
          <w:bCs/>
          <w:color w:val="000000"/>
          <w:sz w:val="24"/>
          <w:szCs w:val="24"/>
        </w:rPr>
        <w:t>M%%%%%   İLK</w:t>
      </w:r>
      <w:r w:rsidRPr="00E53849">
        <w:rPr>
          <w:b/>
          <w:bCs/>
          <w:color w:val="000000"/>
          <w:sz w:val="24"/>
          <w:szCs w:val="24"/>
        </w:rPr>
        <w:t>OKULU</w:t>
      </w:r>
    </w:p>
    <w:p w:rsidR="00DD3E95" w:rsidRPr="00E53849" w:rsidRDefault="00DD3E95" w:rsidP="004877F5">
      <w:pPr>
        <w:pStyle w:val="GvdeMetni21"/>
        <w:jc w:val="center"/>
        <w:rPr>
          <w:b/>
          <w:bCs/>
          <w:color w:val="000000"/>
          <w:sz w:val="24"/>
          <w:szCs w:val="24"/>
        </w:rPr>
      </w:pPr>
      <w:r w:rsidRPr="00E53849">
        <w:rPr>
          <w:b/>
          <w:bCs/>
          <w:color w:val="000000"/>
          <w:sz w:val="24"/>
          <w:szCs w:val="24"/>
        </w:rPr>
        <w:t>201</w:t>
      </w:r>
      <w:r>
        <w:rPr>
          <w:b/>
          <w:bCs/>
          <w:color w:val="000000"/>
          <w:sz w:val="24"/>
          <w:szCs w:val="24"/>
        </w:rPr>
        <w:t>4/2015</w:t>
      </w:r>
      <w:r w:rsidRPr="00E53849">
        <w:rPr>
          <w:b/>
          <w:bCs/>
          <w:color w:val="000000"/>
          <w:sz w:val="24"/>
          <w:szCs w:val="24"/>
        </w:rPr>
        <w:t xml:space="preserve"> EĞİTİM - ÖĞRETİM YILI</w:t>
      </w:r>
    </w:p>
    <w:p w:rsidR="00DD3E95" w:rsidRPr="00E53849" w:rsidRDefault="00DD3E95" w:rsidP="004877F5">
      <w:pPr>
        <w:pStyle w:val="GvdeMetni21"/>
        <w:jc w:val="center"/>
        <w:rPr>
          <w:b/>
          <w:bCs/>
          <w:color w:val="000000"/>
          <w:sz w:val="24"/>
          <w:szCs w:val="24"/>
        </w:rPr>
      </w:pPr>
      <w:r>
        <w:rPr>
          <w:b/>
          <w:bCs/>
          <w:color w:val="000000"/>
          <w:sz w:val="24"/>
          <w:szCs w:val="24"/>
        </w:rPr>
        <w:t>4</w:t>
      </w:r>
      <w:r w:rsidRPr="00E53849">
        <w:rPr>
          <w:b/>
          <w:bCs/>
          <w:color w:val="000000"/>
          <w:sz w:val="24"/>
          <w:szCs w:val="24"/>
        </w:rPr>
        <w:t>. SINIFLAR ZÜMRE ÖĞRETMENLER KURULU TOPLANTI TUTANAĞI</w:t>
      </w:r>
    </w:p>
    <w:p w:rsidR="00DD3E95" w:rsidRPr="00E53849" w:rsidRDefault="00DD3E95" w:rsidP="004877F5">
      <w:pPr>
        <w:pStyle w:val="GvdeMetni21"/>
        <w:jc w:val="both"/>
        <w:rPr>
          <w:color w:val="000000"/>
          <w:sz w:val="24"/>
          <w:szCs w:val="24"/>
        </w:rPr>
      </w:pPr>
    </w:p>
    <w:p w:rsidR="00DD3E95" w:rsidRPr="00E53849" w:rsidRDefault="00DD3E95" w:rsidP="004877F5">
      <w:pPr>
        <w:pStyle w:val="GvdeMetni21"/>
        <w:rPr>
          <w:b/>
          <w:bCs/>
          <w:color w:val="000000"/>
          <w:sz w:val="24"/>
          <w:szCs w:val="24"/>
        </w:rPr>
      </w:pPr>
      <w:r w:rsidRPr="00E53849">
        <w:rPr>
          <w:sz w:val="24"/>
          <w:szCs w:val="24"/>
        </w:rPr>
        <w:t xml:space="preserve">OKULU                     </w:t>
      </w:r>
      <w:r>
        <w:rPr>
          <w:sz w:val="24"/>
          <w:szCs w:val="24"/>
        </w:rPr>
        <w:t xml:space="preserve">        </w:t>
      </w:r>
      <w:r w:rsidRPr="00E53849">
        <w:rPr>
          <w:sz w:val="24"/>
          <w:szCs w:val="24"/>
        </w:rPr>
        <w:t xml:space="preserve">:  </w:t>
      </w:r>
      <w:r>
        <w:rPr>
          <w:b/>
          <w:bCs/>
          <w:color w:val="000000"/>
          <w:sz w:val="24"/>
          <w:szCs w:val="24"/>
        </w:rPr>
        <w:t>M%%%%%   İLK</w:t>
      </w:r>
      <w:r w:rsidRPr="00E53849">
        <w:rPr>
          <w:b/>
          <w:bCs/>
          <w:color w:val="000000"/>
          <w:sz w:val="24"/>
          <w:szCs w:val="24"/>
        </w:rPr>
        <w:t>OKULU</w:t>
      </w:r>
    </w:p>
    <w:p w:rsidR="00DD3E95" w:rsidRPr="00E53849" w:rsidRDefault="00DD3E95" w:rsidP="004877F5">
      <w:pPr>
        <w:pStyle w:val="NoSpacing"/>
        <w:jc w:val="both"/>
        <w:rPr>
          <w:rFonts w:ascii="Times New Roman" w:hAnsi="Times New Roman" w:cs="Times New Roman"/>
          <w:sz w:val="24"/>
          <w:szCs w:val="24"/>
        </w:rPr>
      </w:pPr>
      <w:r w:rsidRPr="00E53849">
        <w:rPr>
          <w:rFonts w:ascii="Times New Roman" w:hAnsi="Times New Roman" w:cs="Times New Roman"/>
          <w:b/>
          <w:bCs/>
          <w:sz w:val="24"/>
          <w:szCs w:val="24"/>
        </w:rPr>
        <w:t>ÖĞRETİM  YILI</w:t>
      </w:r>
      <w:r w:rsidRPr="00E53849">
        <w:rPr>
          <w:rFonts w:ascii="Times New Roman" w:hAnsi="Times New Roman" w:cs="Times New Roman"/>
          <w:sz w:val="24"/>
          <w:szCs w:val="24"/>
        </w:rPr>
        <w:t xml:space="preserve">            :</w:t>
      </w:r>
      <w:r>
        <w:rPr>
          <w:rFonts w:ascii="Times New Roman" w:hAnsi="Times New Roman" w:cs="Times New Roman"/>
          <w:sz w:val="24"/>
          <w:szCs w:val="24"/>
        </w:rPr>
        <w:t xml:space="preserve">  2014– 2015</w:t>
      </w:r>
      <w:r w:rsidRPr="00E53849">
        <w:rPr>
          <w:rFonts w:ascii="Times New Roman" w:hAnsi="Times New Roman" w:cs="Times New Roman"/>
          <w:sz w:val="24"/>
          <w:szCs w:val="24"/>
        </w:rPr>
        <w:t xml:space="preserve"> </w:t>
      </w:r>
    </w:p>
    <w:p w:rsidR="00DD3E95" w:rsidRPr="00E53849" w:rsidRDefault="00DD3E95" w:rsidP="004877F5">
      <w:pPr>
        <w:pStyle w:val="NoSpacing"/>
        <w:jc w:val="both"/>
        <w:rPr>
          <w:rFonts w:ascii="Times New Roman" w:hAnsi="Times New Roman" w:cs="Times New Roman"/>
          <w:sz w:val="24"/>
          <w:szCs w:val="24"/>
        </w:rPr>
      </w:pPr>
      <w:r w:rsidRPr="00E53849">
        <w:rPr>
          <w:rFonts w:ascii="Times New Roman" w:hAnsi="Times New Roman" w:cs="Times New Roman"/>
          <w:b/>
          <w:bCs/>
          <w:sz w:val="24"/>
          <w:szCs w:val="24"/>
        </w:rPr>
        <w:t xml:space="preserve">DÖNEM </w:t>
      </w:r>
      <w:r>
        <w:rPr>
          <w:rFonts w:ascii="Times New Roman" w:hAnsi="Times New Roman" w:cs="Times New Roman"/>
          <w:sz w:val="24"/>
          <w:szCs w:val="24"/>
        </w:rPr>
        <w:t xml:space="preserve">                         :  2</w:t>
      </w:r>
      <w:r w:rsidRPr="00E53849">
        <w:rPr>
          <w:rFonts w:ascii="Times New Roman" w:hAnsi="Times New Roman" w:cs="Times New Roman"/>
          <w:sz w:val="24"/>
          <w:szCs w:val="24"/>
        </w:rPr>
        <w:t>. Dönem</w:t>
      </w:r>
    </w:p>
    <w:p w:rsidR="00DD3E95" w:rsidRPr="00E53849" w:rsidRDefault="00DD3E95" w:rsidP="004877F5">
      <w:pPr>
        <w:pStyle w:val="NoSpacing"/>
        <w:jc w:val="both"/>
        <w:rPr>
          <w:rFonts w:ascii="Times New Roman" w:hAnsi="Times New Roman" w:cs="Times New Roman"/>
          <w:sz w:val="24"/>
          <w:szCs w:val="24"/>
        </w:rPr>
      </w:pPr>
      <w:r w:rsidRPr="00E53849">
        <w:rPr>
          <w:rFonts w:ascii="Times New Roman" w:hAnsi="Times New Roman" w:cs="Times New Roman"/>
          <w:b/>
          <w:bCs/>
          <w:sz w:val="24"/>
          <w:szCs w:val="24"/>
        </w:rPr>
        <w:t>TOPLANTI TARİHİ</w:t>
      </w:r>
      <w:r w:rsidRPr="00E5384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53849">
        <w:rPr>
          <w:rFonts w:ascii="Times New Roman" w:hAnsi="Times New Roman" w:cs="Times New Roman"/>
          <w:sz w:val="24"/>
          <w:szCs w:val="24"/>
        </w:rPr>
        <w:t>:</w:t>
      </w:r>
      <w:r>
        <w:rPr>
          <w:rFonts w:ascii="Times New Roman" w:hAnsi="Times New Roman" w:cs="Times New Roman"/>
          <w:sz w:val="24"/>
          <w:szCs w:val="24"/>
        </w:rPr>
        <w:t xml:space="preserve">  13/02/2015</w:t>
      </w:r>
    </w:p>
    <w:p w:rsidR="00DD3E95" w:rsidRPr="00E53849" w:rsidRDefault="00DD3E95" w:rsidP="004877F5">
      <w:pPr>
        <w:pStyle w:val="NoSpacing"/>
        <w:jc w:val="both"/>
        <w:rPr>
          <w:rFonts w:ascii="Times New Roman" w:hAnsi="Times New Roman" w:cs="Times New Roman"/>
          <w:sz w:val="24"/>
          <w:szCs w:val="24"/>
        </w:rPr>
      </w:pPr>
      <w:r w:rsidRPr="00E53849">
        <w:rPr>
          <w:rFonts w:ascii="Times New Roman" w:hAnsi="Times New Roman" w:cs="Times New Roman"/>
          <w:b/>
          <w:bCs/>
          <w:sz w:val="24"/>
          <w:szCs w:val="24"/>
        </w:rPr>
        <w:t>TOPLANTI NO</w:t>
      </w:r>
      <w:r>
        <w:rPr>
          <w:rFonts w:ascii="Times New Roman" w:hAnsi="Times New Roman" w:cs="Times New Roman"/>
          <w:sz w:val="24"/>
          <w:szCs w:val="24"/>
        </w:rPr>
        <w:t xml:space="preserve">              :  2</w:t>
      </w:r>
    </w:p>
    <w:p w:rsidR="00DD3E95" w:rsidRPr="00E53849" w:rsidRDefault="00DD3E95" w:rsidP="004877F5">
      <w:pPr>
        <w:pStyle w:val="NoSpacing"/>
        <w:jc w:val="both"/>
        <w:rPr>
          <w:rFonts w:ascii="Times New Roman" w:hAnsi="Times New Roman" w:cs="Times New Roman"/>
          <w:sz w:val="24"/>
          <w:szCs w:val="24"/>
        </w:rPr>
      </w:pPr>
      <w:r w:rsidRPr="00E53849">
        <w:rPr>
          <w:rFonts w:ascii="Times New Roman" w:hAnsi="Times New Roman" w:cs="Times New Roman"/>
          <w:b/>
          <w:bCs/>
          <w:sz w:val="24"/>
          <w:szCs w:val="24"/>
        </w:rPr>
        <w:t>TOPLANTI YERİ</w:t>
      </w:r>
      <w:r w:rsidRPr="00E5384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53849">
        <w:rPr>
          <w:rFonts w:ascii="Times New Roman" w:hAnsi="Times New Roman" w:cs="Times New Roman"/>
          <w:sz w:val="24"/>
          <w:szCs w:val="24"/>
        </w:rPr>
        <w:t>:  Öğretmenler Odası</w:t>
      </w:r>
    </w:p>
    <w:p w:rsidR="00DD3E95" w:rsidRPr="004877F5" w:rsidRDefault="00DD3E95" w:rsidP="004877F5">
      <w:pPr>
        <w:pStyle w:val="NoSpacing"/>
        <w:jc w:val="both"/>
        <w:rPr>
          <w:rFonts w:ascii="Times New Roman" w:hAnsi="Times New Roman" w:cs="Times New Roman"/>
          <w:sz w:val="24"/>
          <w:szCs w:val="24"/>
        </w:rPr>
      </w:pPr>
      <w:r w:rsidRPr="00E53849">
        <w:rPr>
          <w:rFonts w:ascii="Times New Roman" w:hAnsi="Times New Roman" w:cs="Times New Roman"/>
          <w:b/>
          <w:bCs/>
          <w:sz w:val="24"/>
          <w:szCs w:val="24"/>
        </w:rPr>
        <w:t>TOPLANTIYA   KATILANLAR</w:t>
      </w:r>
      <w:r w:rsidRPr="00E53849">
        <w:rPr>
          <w:rFonts w:ascii="Times New Roman" w:hAnsi="Times New Roman" w:cs="Times New Roman"/>
          <w:sz w:val="24"/>
          <w:szCs w:val="24"/>
        </w:rPr>
        <w:t xml:space="preserve">             : Müdür Yardımcısı  </w:t>
      </w:r>
      <w:r>
        <w:rPr>
          <w:rFonts w:ascii="Times New Roman" w:hAnsi="Times New Roman" w:cs="Times New Roman"/>
          <w:sz w:val="24"/>
          <w:szCs w:val="24"/>
        </w:rPr>
        <w:t xml:space="preserve">    </w:t>
      </w:r>
      <w:r>
        <w:rPr>
          <w:rFonts w:ascii="Times New Roman" w:hAnsi="Times New Roman" w:cs="Times New Roman"/>
          <w:b/>
          <w:bCs/>
          <w:sz w:val="24"/>
          <w:szCs w:val="24"/>
        </w:rPr>
        <w:t>Nusret GÜNGÖR</w:t>
      </w:r>
    </w:p>
    <w:p w:rsidR="00DD3E95" w:rsidRPr="00E53849" w:rsidRDefault="00DD3E95" w:rsidP="004877F5">
      <w:pPr>
        <w:pStyle w:val="NoSpacing"/>
        <w:jc w:val="both"/>
        <w:rPr>
          <w:rFonts w:ascii="Times New Roman" w:hAnsi="Times New Roman" w:cs="Times New Roman"/>
          <w:sz w:val="24"/>
          <w:szCs w:val="24"/>
        </w:rPr>
      </w:pPr>
      <w:r w:rsidRPr="00E53849">
        <w:rPr>
          <w:rFonts w:ascii="Times New Roman" w:hAnsi="Times New Roman" w:cs="Times New Roman"/>
          <w:sz w:val="24"/>
          <w:szCs w:val="24"/>
        </w:rPr>
        <w:t xml:space="preserve">                                       </w:t>
      </w:r>
      <w:r>
        <w:rPr>
          <w:rFonts w:ascii="Times New Roman" w:hAnsi="Times New Roman" w:cs="Times New Roman"/>
          <w:sz w:val="24"/>
          <w:szCs w:val="24"/>
        </w:rPr>
        <w:t xml:space="preserve">                             4</w:t>
      </w:r>
      <w:r w:rsidRPr="00E53849">
        <w:rPr>
          <w:rFonts w:ascii="Times New Roman" w:hAnsi="Times New Roman" w:cs="Times New Roman"/>
          <w:sz w:val="24"/>
          <w:szCs w:val="24"/>
        </w:rPr>
        <w:t xml:space="preserve">-A Sınıf Öğretmeni  </w:t>
      </w:r>
      <w:r>
        <w:rPr>
          <w:rFonts w:ascii="Times New Roman" w:hAnsi="Times New Roman" w:cs="Times New Roman"/>
          <w:b/>
          <w:bCs/>
          <w:sz w:val="24"/>
          <w:szCs w:val="24"/>
        </w:rPr>
        <w:t>Fatma Z%%%D%%</w:t>
      </w:r>
    </w:p>
    <w:p w:rsidR="00DD3E95" w:rsidRPr="00E53849" w:rsidRDefault="00DD3E95" w:rsidP="004877F5">
      <w:pPr>
        <w:pStyle w:val="NoSpacing"/>
        <w:jc w:val="both"/>
        <w:rPr>
          <w:rFonts w:ascii="Times New Roman" w:hAnsi="Times New Roman" w:cs="Times New Roman"/>
          <w:sz w:val="24"/>
          <w:szCs w:val="24"/>
        </w:rPr>
      </w:pPr>
      <w:r w:rsidRPr="00E53849">
        <w:rPr>
          <w:rFonts w:ascii="Times New Roman" w:hAnsi="Times New Roman" w:cs="Times New Roman"/>
          <w:sz w:val="24"/>
          <w:szCs w:val="24"/>
        </w:rPr>
        <w:t xml:space="preserve">                                       </w:t>
      </w:r>
      <w:r>
        <w:rPr>
          <w:rFonts w:ascii="Times New Roman" w:hAnsi="Times New Roman" w:cs="Times New Roman"/>
          <w:sz w:val="24"/>
          <w:szCs w:val="24"/>
        </w:rPr>
        <w:t xml:space="preserve">                             4-B Sınıf Öğretmeni  </w:t>
      </w:r>
      <w:r>
        <w:rPr>
          <w:rFonts w:ascii="Times New Roman" w:hAnsi="Times New Roman" w:cs="Times New Roman"/>
          <w:b/>
          <w:bCs/>
          <w:sz w:val="24"/>
          <w:szCs w:val="24"/>
        </w:rPr>
        <w:t>Halil K%%%%%</w:t>
      </w:r>
      <w:r w:rsidRPr="00E53849">
        <w:rPr>
          <w:rFonts w:ascii="Times New Roman" w:hAnsi="Times New Roman" w:cs="Times New Roman"/>
          <w:sz w:val="24"/>
          <w:szCs w:val="24"/>
        </w:rPr>
        <w:t xml:space="preserve">                                                </w:t>
      </w:r>
    </w:p>
    <w:p w:rsidR="00DD3E95" w:rsidRPr="00E53849" w:rsidRDefault="00DD3E95" w:rsidP="004877F5">
      <w:pPr>
        <w:pStyle w:val="NoSpacing"/>
        <w:jc w:val="both"/>
        <w:rPr>
          <w:rFonts w:ascii="Times New Roman" w:hAnsi="Times New Roman" w:cs="Times New Roman"/>
          <w:b/>
          <w:bCs/>
          <w:sz w:val="24"/>
          <w:szCs w:val="24"/>
        </w:rPr>
      </w:pPr>
      <w:r w:rsidRPr="00E53849">
        <w:rPr>
          <w:rFonts w:ascii="Times New Roman" w:hAnsi="Times New Roman" w:cs="Times New Roman"/>
          <w:sz w:val="24"/>
          <w:szCs w:val="24"/>
        </w:rPr>
        <w:t xml:space="preserve">                                       </w:t>
      </w:r>
      <w:r>
        <w:rPr>
          <w:rFonts w:ascii="Times New Roman" w:hAnsi="Times New Roman" w:cs="Times New Roman"/>
          <w:sz w:val="24"/>
          <w:szCs w:val="24"/>
        </w:rPr>
        <w:t xml:space="preserve">                             4</w:t>
      </w:r>
      <w:r w:rsidRPr="00E53849">
        <w:rPr>
          <w:rFonts w:ascii="Times New Roman" w:hAnsi="Times New Roman" w:cs="Times New Roman"/>
          <w:sz w:val="24"/>
          <w:szCs w:val="24"/>
        </w:rPr>
        <w:t xml:space="preserve">-C Sınıf Öğretmeni  </w:t>
      </w:r>
      <w:r>
        <w:rPr>
          <w:rFonts w:ascii="Times New Roman" w:hAnsi="Times New Roman" w:cs="Times New Roman"/>
          <w:b/>
          <w:bCs/>
          <w:sz w:val="24"/>
          <w:szCs w:val="24"/>
        </w:rPr>
        <w:t>Kadir Y%%%%%</w:t>
      </w:r>
    </w:p>
    <w:p w:rsidR="00DD3E95" w:rsidRDefault="00DD3E95" w:rsidP="004877F5">
      <w:pPr>
        <w:pStyle w:val="GvdeMetni21"/>
        <w:rPr>
          <w:kern w:val="0"/>
          <w:sz w:val="24"/>
          <w:szCs w:val="24"/>
        </w:rPr>
      </w:pPr>
    </w:p>
    <w:p w:rsidR="00DD3E95" w:rsidRPr="00274E74" w:rsidRDefault="00DD3E95" w:rsidP="004877F5">
      <w:pPr>
        <w:rPr>
          <w:b/>
          <w:bCs/>
          <w:u w:val="single"/>
        </w:rPr>
      </w:pPr>
      <w:r w:rsidRPr="00274E74">
        <w:rPr>
          <w:b/>
          <w:bCs/>
          <w:u w:val="single"/>
        </w:rPr>
        <w:t>GÜNDEM MADDELERİ</w:t>
      </w:r>
    </w:p>
    <w:p w:rsidR="00DD3E95" w:rsidRDefault="00DD3E95" w:rsidP="004877F5"/>
    <w:p w:rsidR="00DD3E95" w:rsidRPr="0096674B" w:rsidRDefault="00DD3E95" w:rsidP="008844F6">
      <w:r w:rsidRPr="0096674B">
        <w:t>1- Açılış ve yoklama</w:t>
      </w:r>
    </w:p>
    <w:p w:rsidR="00DD3E95" w:rsidRPr="0096674B" w:rsidRDefault="00DD3E95" w:rsidP="008844F6">
      <w:r w:rsidRPr="0096674B">
        <w:t>2- Gündem maddelerinin okunması</w:t>
      </w:r>
    </w:p>
    <w:p w:rsidR="00DD3E95" w:rsidRPr="0096674B" w:rsidRDefault="00DD3E95" w:rsidP="008844F6">
      <w:r w:rsidRPr="0096674B">
        <w:t xml:space="preserve">3- I. Dönem zümre ile eğitim bölgesi zümre toplantı tutanaklarının okunması ve incelenmesi  </w:t>
      </w:r>
    </w:p>
    <w:p w:rsidR="00DD3E95" w:rsidRPr="0096674B" w:rsidRDefault="00DD3E95" w:rsidP="008844F6">
      <w:r>
        <w:t xml:space="preserve">4- Birinci dönemin </w:t>
      </w:r>
      <w:r w:rsidRPr="0096674B">
        <w:t>değerlendirilmesi</w:t>
      </w:r>
    </w:p>
    <w:p w:rsidR="00DD3E95" w:rsidRPr="0096674B" w:rsidRDefault="00DD3E95" w:rsidP="008844F6">
      <w:pPr>
        <w:pStyle w:val="NoSpacing"/>
        <w:rPr>
          <w:rFonts w:ascii="Times New Roman" w:hAnsi="Times New Roman" w:cs="Times New Roman"/>
          <w:color w:val="000000"/>
        </w:rPr>
      </w:pPr>
      <w:r w:rsidRPr="0096674B">
        <w:rPr>
          <w:rFonts w:ascii="Times New Roman" w:hAnsi="Times New Roman" w:cs="Times New Roman"/>
          <w:sz w:val="24"/>
          <w:szCs w:val="24"/>
        </w:rPr>
        <w:t xml:space="preserve">5- Uygulamada karşılaşılan </w:t>
      </w:r>
      <w:r>
        <w:rPr>
          <w:rFonts w:ascii="Times New Roman" w:hAnsi="Times New Roman" w:cs="Times New Roman"/>
          <w:sz w:val="24"/>
          <w:szCs w:val="24"/>
        </w:rPr>
        <w:t xml:space="preserve">güçlükler </w:t>
      </w:r>
      <w:r w:rsidRPr="0096674B">
        <w:rPr>
          <w:rFonts w:ascii="Times New Roman" w:hAnsi="Times New Roman" w:cs="Times New Roman"/>
          <w:color w:val="000000"/>
        </w:rPr>
        <w:t>üzerinde durulması ve bunlara çözüm yolları aranması,</w:t>
      </w:r>
    </w:p>
    <w:p w:rsidR="00DD3E95" w:rsidRPr="0096674B" w:rsidRDefault="00DD3E95" w:rsidP="008844F6">
      <w:pPr>
        <w:pStyle w:val="NoSpacing"/>
        <w:rPr>
          <w:rFonts w:ascii="Times New Roman" w:hAnsi="Times New Roman" w:cs="Times New Roman"/>
        </w:rPr>
      </w:pPr>
      <w:r w:rsidRPr="0096674B">
        <w:rPr>
          <w:rFonts w:ascii="Times New Roman" w:hAnsi="Times New Roman" w:cs="Times New Roman"/>
        </w:rPr>
        <w:t xml:space="preserve">6- Ders araçları, </w:t>
      </w:r>
      <w:r>
        <w:rPr>
          <w:rFonts w:ascii="Times New Roman" w:hAnsi="Times New Roman" w:cs="Times New Roman"/>
        </w:rPr>
        <w:t>fen ve matematik materyallerinden</w:t>
      </w:r>
      <w:r w:rsidRPr="0096674B">
        <w:rPr>
          <w:rFonts w:ascii="Times New Roman" w:hAnsi="Times New Roman" w:cs="Times New Roman"/>
        </w:rPr>
        <w:t xml:space="preserve"> plânlı</w:t>
      </w:r>
      <w:r>
        <w:rPr>
          <w:rFonts w:ascii="Times New Roman" w:hAnsi="Times New Roman" w:cs="Times New Roman"/>
        </w:rPr>
        <w:t>, verimli</w:t>
      </w:r>
      <w:r w:rsidRPr="0096674B">
        <w:rPr>
          <w:rFonts w:ascii="Times New Roman" w:hAnsi="Times New Roman" w:cs="Times New Roman"/>
        </w:rPr>
        <w:t xml:space="preserve"> bir şekilde yararlanma.</w:t>
      </w:r>
    </w:p>
    <w:p w:rsidR="00DD3E95" w:rsidRPr="0096674B" w:rsidRDefault="00DD3E95" w:rsidP="008844F6">
      <w:r w:rsidRPr="0096674B">
        <w:t>7- İlköğretim Kurumları Yönetmeliği</w:t>
      </w:r>
      <w:r>
        <w:t>’</w:t>
      </w:r>
      <w:r w:rsidRPr="0096674B">
        <w:t>nin incelenmesi</w:t>
      </w:r>
    </w:p>
    <w:p w:rsidR="00DD3E95" w:rsidRPr="0096674B" w:rsidRDefault="00DD3E95" w:rsidP="008844F6">
      <w:r w:rsidRPr="0096674B">
        <w:t>8- Derslerde izlenecek yöntem ve teknikler.</w:t>
      </w:r>
    </w:p>
    <w:p w:rsidR="00DD3E95" w:rsidRPr="0096674B" w:rsidRDefault="00DD3E95" w:rsidP="008844F6">
      <w:r>
        <w:t>9-Sınav tarihleri</w:t>
      </w:r>
      <w:r w:rsidRPr="0096674B">
        <w:t>, ölçme ve değerlendirme.</w:t>
      </w:r>
    </w:p>
    <w:p w:rsidR="00DD3E95" w:rsidRPr="0096674B" w:rsidRDefault="00DD3E95" w:rsidP="008844F6">
      <w:r>
        <w:t>10-</w:t>
      </w:r>
      <w:r w:rsidRPr="0096674B">
        <w:t>Mesleki eserler ve eğitim alanındaki yeni gelişmeler.</w:t>
      </w:r>
    </w:p>
    <w:p w:rsidR="00DD3E95" w:rsidRPr="0096674B" w:rsidRDefault="00DD3E95" w:rsidP="008844F6">
      <w:r w:rsidRPr="0096674B">
        <w:t>1</w:t>
      </w:r>
      <w:r>
        <w:t>1</w:t>
      </w:r>
      <w:r w:rsidRPr="0096674B">
        <w:t>- Veli toplantı tarihlerinin belirlenmesi</w:t>
      </w:r>
    </w:p>
    <w:p w:rsidR="00DD3E95" w:rsidRDefault="00DD3E95" w:rsidP="008844F6">
      <w:pPr>
        <w:ind w:right="57"/>
        <w:jc w:val="both"/>
        <w:rPr>
          <w:color w:val="000000"/>
        </w:rPr>
      </w:pPr>
      <w:r w:rsidRPr="0096674B">
        <w:rPr>
          <w:color w:val="000000"/>
        </w:rPr>
        <w:t>1</w:t>
      </w:r>
      <w:r>
        <w:rPr>
          <w:color w:val="000000"/>
        </w:rPr>
        <w:t>2</w:t>
      </w:r>
      <w:r w:rsidRPr="0096674B">
        <w:rPr>
          <w:color w:val="000000"/>
        </w:rPr>
        <w:t>-Öğrencilerin okula devam ve devamsızlık durumlarının görüşülmesi</w:t>
      </w:r>
      <w:r>
        <w:rPr>
          <w:color w:val="000000"/>
        </w:rPr>
        <w:t>.</w:t>
      </w:r>
    </w:p>
    <w:p w:rsidR="00DD3E95" w:rsidRPr="00CF1044" w:rsidRDefault="00DD3E95" w:rsidP="008844F6">
      <w:pPr>
        <w:ind w:right="57"/>
        <w:jc w:val="both"/>
        <w:rPr>
          <w:color w:val="000000"/>
        </w:rPr>
      </w:pPr>
      <w:r>
        <w:rPr>
          <w:color w:val="000000"/>
        </w:rPr>
        <w:t>13-</w:t>
      </w:r>
      <w:r w:rsidRPr="00CF1044">
        <w:rPr>
          <w:color w:val="000000"/>
        </w:rPr>
        <w:t>Öğrenci kılık kıyafetleri, temizlik, beslenme, durumu.</w:t>
      </w:r>
    </w:p>
    <w:p w:rsidR="00DD3E95" w:rsidRDefault="00DD3E95" w:rsidP="008844F6">
      <w:pPr>
        <w:ind w:right="57"/>
        <w:jc w:val="both"/>
        <w:rPr>
          <w:color w:val="000000"/>
        </w:rPr>
      </w:pPr>
      <w:r>
        <w:rPr>
          <w:color w:val="000000"/>
        </w:rPr>
        <w:t>14</w:t>
      </w:r>
      <w:r w:rsidRPr="0096674B">
        <w:rPr>
          <w:color w:val="000000"/>
        </w:rPr>
        <w:t>-</w:t>
      </w:r>
      <w:r w:rsidRPr="003F5AD1">
        <w:t xml:space="preserve"> </w:t>
      </w:r>
      <w:r w:rsidRPr="003F5AD1">
        <w:rPr>
          <w:color w:val="000000"/>
        </w:rPr>
        <w:t>P</w:t>
      </w:r>
      <w:r>
        <w:rPr>
          <w:color w:val="000000"/>
        </w:rPr>
        <w:t>roje ve performans görevleri,</w:t>
      </w:r>
    </w:p>
    <w:p w:rsidR="00DD3E95" w:rsidRDefault="00DD3E95" w:rsidP="008844F6">
      <w:pPr>
        <w:ind w:right="57"/>
        <w:jc w:val="both"/>
        <w:rPr>
          <w:color w:val="000000"/>
        </w:rPr>
      </w:pPr>
      <w:r>
        <w:rPr>
          <w:color w:val="000000"/>
        </w:rPr>
        <w:t>15-</w:t>
      </w:r>
      <w:r w:rsidRPr="00FA6516">
        <w:t xml:space="preserve"> </w:t>
      </w:r>
      <w:r w:rsidRPr="005315FE">
        <w:t>Öğrencilerin çalışma ve eğitim durumları ile çevrenin özelliklerinin incelenmesi ve alınacak önlemler</w:t>
      </w:r>
    </w:p>
    <w:p w:rsidR="00DD3E95" w:rsidRPr="00FA6516" w:rsidRDefault="00DD3E95" w:rsidP="008844F6">
      <w:pPr>
        <w:ind w:right="57"/>
        <w:jc w:val="both"/>
        <w:rPr>
          <w:color w:val="000000"/>
        </w:rPr>
      </w:pPr>
      <w:r>
        <w:rPr>
          <w:color w:val="000000"/>
        </w:rPr>
        <w:t>16-</w:t>
      </w:r>
      <w:r w:rsidRPr="00FA6516">
        <w:t xml:space="preserve"> </w:t>
      </w:r>
      <w:r>
        <w:rPr>
          <w:color w:val="000000"/>
        </w:rPr>
        <w:t>İngilizce – rehber öğretmeni ve zümreler arası</w:t>
      </w:r>
      <w:r w:rsidRPr="00FA6516">
        <w:rPr>
          <w:color w:val="000000"/>
        </w:rPr>
        <w:t xml:space="preserve"> işbirliği,</w:t>
      </w:r>
    </w:p>
    <w:p w:rsidR="00DD3E95" w:rsidRPr="0096674B" w:rsidRDefault="00DD3E95" w:rsidP="008844F6">
      <w:pPr>
        <w:ind w:right="57"/>
        <w:rPr>
          <w:color w:val="000000"/>
        </w:rPr>
      </w:pPr>
      <w:r w:rsidRPr="0096674B">
        <w:rPr>
          <w:color w:val="000000"/>
        </w:rPr>
        <w:t>1</w:t>
      </w:r>
      <w:r>
        <w:rPr>
          <w:color w:val="000000"/>
        </w:rPr>
        <w:t>7</w:t>
      </w:r>
      <w:r w:rsidRPr="0096674B">
        <w:rPr>
          <w:color w:val="000000"/>
        </w:rPr>
        <w:t>-Dilek ve temenniler</w:t>
      </w:r>
    </w:p>
    <w:p w:rsidR="00DD3E95" w:rsidRDefault="00DD3E95" w:rsidP="008844F6">
      <w:pPr>
        <w:ind w:right="57"/>
        <w:jc w:val="both"/>
        <w:rPr>
          <w:color w:val="000000"/>
        </w:rPr>
      </w:pPr>
      <w:r>
        <w:rPr>
          <w:color w:val="000000"/>
        </w:rPr>
        <w:t>18</w:t>
      </w:r>
      <w:r w:rsidRPr="0096674B">
        <w:rPr>
          <w:color w:val="000000"/>
        </w:rPr>
        <w:t>-Kapanış</w:t>
      </w:r>
    </w:p>
    <w:p w:rsidR="00DD3E95" w:rsidRDefault="00DD3E95" w:rsidP="004877F5">
      <w:pPr>
        <w:pStyle w:val="GvdeMetni21"/>
        <w:rPr>
          <w:kern w:val="0"/>
          <w:sz w:val="24"/>
          <w:szCs w:val="24"/>
        </w:rPr>
      </w:pPr>
    </w:p>
    <w:p w:rsidR="00DD3E95" w:rsidRPr="00033B8C" w:rsidRDefault="00DD3E95" w:rsidP="004877F5">
      <w:pPr>
        <w:pStyle w:val="NoSpacing"/>
        <w:jc w:val="center"/>
        <w:rPr>
          <w:rFonts w:ascii="Times New Roman" w:hAnsi="Times New Roman" w:cs="Times New Roman"/>
          <w:b/>
          <w:bCs/>
          <w:sz w:val="24"/>
          <w:szCs w:val="24"/>
        </w:rPr>
      </w:pPr>
      <w:r w:rsidRPr="00033B8C">
        <w:rPr>
          <w:rFonts w:ascii="Times New Roman" w:hAnsi="Times New Roman" w:cs="Times New Roman"/>
          <w:b/>
          <w:bCs/>
          <w:sz w:val="24"/>
          <w:szCs w:val="24"/>
        </w:rPr>
        <w:t>GÜNDEM MADDELERİNİN GÖRÜŞÜLMESİ</w:t>
      </w:r>
    </w:p>
    <w:p w:rsidR="00DD3E95" w:rsidRDefault="00DD3E95" w:rsidP="004877F5">
      <w:pPr>
        <w:pStyle w:val="GvdeMetni21"/>
        <w:rPr>
          <w:kern w:val="0"/>
          <w:sz w:val="24"/>
          <w:szCs w:val="24"/>
        </w:rPr>
      </w:pPr>
    </w:p>
    <w:p w:rsidR="00DD3E95" w:rsidRPr="005D3100" w:rsidRDefault="00DD3E95" w:rsidP="00981CCE">
      <w:pPr>
        <w:rPr>
          <w:b/>
          <w:bCs/>
        </w:rPr>
      </w:pPr>
      <w:r w:rsidRPr="005D3100">
        <w:rPr>
          <w:b/>
          <w:bCs/>
        </w:rPr>
        <w:t>1- Açılış ve yoklama</w:t>
      </w:r>
    </w:p>
    <w:p w:rsidR="00DD3E95" w:rsidRPr="00E53849" w:rsidRDefault="00DD3E95" w:rsidP="00B46694">
      <w:pPr>
        <w:pStyle w:val="NoSpacing"/>
        <w:jc w:val="both"/>
        <w:rPr>
          <w:rFonts w:ascii="Times New Roman" w:hAnsi="Times New Roman" w:cs="Times New Roman"/>
          <w:sz w:val="24"/>
          <w:szCs w:val="24"/>
        </w:rPr>
      </w:pPr>
      <w:r w:rsidRPr="00E53849">
        <w:rPr>
          <w:rFonts w:ascii="Times New Roman" w:hAnsi="Times New Roman" w:cs="Times New Roman"/>
          <w:sz w:val="24"/>
          <w:szCs w:val="24"/>
        </w:rPr>
        <w:t xml:space="preserve">        2</w:t>
      </w:r>
      <w:r>
        <w:rPr>
          <w:rFonts w:ascii="Times New Roman" w:hAnsi="Times New Roman" w:cs="Times New Roman"/>
          <w:sz w:val="24"/>
          <w:szCs w:val="24"/>
        </w:rPr>
        <w:t>014/2015 eğitim - öğretim yılı 4</w:t>
      </w:r>
      <w:r w:rsidRPr="00E53849">
        <w:rPr>
          <w:rFonts w:ascii="Times New Roman" w:hAnsi="Times New Roman" w:cs="Times New Roman"/>
          <w:sz w:val="24"/>
          <w:szCs w:val="24"/>
        </w:rPr>
        <w:t xml:space="preserve">. sınıflar zümre öğretmenler kurulu </w:t>
      </w:r>
      <w:r>
        <w:rPr>
          <w:rFonts w:ascii="Times New Roman" w:hAnsi="Times New Roman" w:cs="Times New Roman"/>
          <w:sz w:val="24"/>
          <w:szCs w:val="24"/>
        </w:rPr>
        <w:t>2.dönem</w:t>
      </w:r>
      <w:r w:rsidRPr="00E53849">
        <w:rPr>
          <w:rFonts w:ascii="Times New Roman" w:hAnsi="Times New Roman" w:cs="Times New Roman"/>
          <w:sz w:val="24"/>
          <w:szCs w:val="24"/>
        </w:rPr>
        <w:t xml:space="preserve"> </w:t>
      </w:r>
      <w:r>
        <w:rPr>
          <w:rFonts w:ascii="Times New Roman" w:hAnsi="Times New Roman" w:cs="Times New Roman"/>
          <w:sz w:val="24"/>
          <w:szCs w:val="24"/>
        </w:rPr>
        <w:t xml:space="preserve">toplantısı </w:t>
      </w:r>
      <w:r w:rsidRPr="00E53849">
        <w:rPr>
          <w:rFonts w:ascii="Times New Roman" w:hAnsi="Times New Roman" w:cs="Times New Roman"/>
          <w:sz w:val="24"/>
          <w:szCs w:val="24"/>
        </w:rPr>
        <w:t>Okulumuz Öğretmenler Odasında</w:t>
      </w:r>
      <w:r>
        <w:rPr>
          <w:rFonts w:ascii="Times New Roman" w:hAnsi="Times New Roman" w:cs="Times New Roman"/>
          <w:sz w:val="24"/>
          <w:szCs w:val="24"/>
        </w:rPr>
        <w:t xml:space="preserve"> 17.02.2014 tarihinde saat 11.3</w:t>
      </w:r>
      <w:r w:rsidRPr="00E53849">
        <w:rPr>
          <w:rFonts w:ascii="Times New Roman" w:hAnsi="Times New Roman" w:cs="Times New Roman"/>
          <w:sz w:val="24"/>
          <w:szCs w:val="24"/>
        </w:rPr>
        <w:t>0’da</w:t>
      </w:r>
      <w:r>
        <w:rPr>
          <w:rFonts w:ascii="Times New Roman" w:hAnsi="Times New Roman" w:cs="Times New Roman"/>
          <w:sz w:val="24"/>
          <w:szCs w:val="24"/>
        </w:rPr>
        <w:t xml:space="preserve"> 4-A Sınıf Öğretmeni </w:t>
      </w:r>
      <w:r>
        <w:rPr>
          <w:rFonts w:ascii="Times New Roman" w:hAnsi="Times New Roman" w:cs="Times New Roman"/>
          <w:b/>
          <w:bCs/>
          <w:sz w:val="24"/>
          <w:szCs w:val="24"/>
        </w:rPr>
        <w:t>Fatma Z%%%D%%</w:t>
      </w:r>
      <w:r>
        <w:rPr>
          <w:rFonts w:ascii="Times New Roman" w:hAnsi="Times New Roman" w:cs="Times New Roman"/>
          <w:sz w:val="24"/>
          <w:szCs w:val="24"/>
        </w:rPr>
        <w:t xml:space="preserve">  4</w:t>
      </w:r>
      <w:r w:rsidRPr="00E53849">
        <w:rPr>
          <w:rFonts w:ascii="Times New Roman" w:hAnsi="Times New Roman" w:cs="Times New Roman"/>
          <w:sz w:val="24"/>
          <w:szCs w:val="24"/>
        </w:rPr>
        <w:t xml:space="preserve">-B Sınıf Öğretmeni   </w:t>
      </w:r>
      <w:r>
        <w:rPr>
          <w:rFonts w:ascii="Times New Roman" w:hAnsi="Times New Roman" w:cs="Times New Roman"/>
          <w:b/>
          <w:bCs/>
          <w:sz w:val="24"/>
          <w:szCs w:val="24"/>
        </w:rPr>
        <w:t>Halil K%%%%%</w:t>
      </w:r>
      <w:r w:rsidRPr="00E53849">
        <w:rPr>
          <w:rFonts w:ascii="Times New Roman" w:hAnsi="Times New Roman" w:cs="Times New Roman"/>
          <w:sz w:val="24"/>
          <w:szCs w:val="24"/>
        </w:rPr>
        <w:t xml:space="preserve">  </w:t>
      </w:r>
      <w:r>
        <w:rPr>
          <w:rFonts w:ascii="Times New Roman" w:hAnsi="Times New Roman" w:cs="Times New Roman"/>
          <w:sz w:val="24"/>
          <w:szCs w:val="24"/>
        </w:rPr>
        <w:t>4</w:t>
      </w:r>
      <w:r w:rsidRPr="00E53849">
        <w:rPr>
          <w:rFonts w:ascii="Times New Roman" w:hAnsi="Times New Roman" w:cs="Times New Roman"/>
          <w:sz w:val="24"/>
          <w:szCs w:val="24"/>
        </w:rPr>
        <w:t xml:space="preserve">-C Sınıf Öğretmeni  </w:t>
      </w:r>
      <w:r>
        <w:rPr>
          <w:rFonts w:ascii="Times New Roman" w:hAnsi="Times New Roman" w:cs="Times New Roman"/>
          <w:b/>
          <w:bCs/>
          <w:sz w:val="24"/>
          <w:szCs w:val="24"/>
        </w:rPr>
        <w:t>Kadir Y%%%%%</w:t>
      </w:r>
      <w:r w:rsidRPr="00E53849">
        <w:rPr>
          <w:rFonts w:ascii="Times New Roman" w:hAnsi="Times New Roman" w:cs="Times New Roman"/>
          <w:sz w:val="24"/>
          <w:szCs w:val="24"/>
        </w:rPr>
        <w:t>’</w:t>
      </w:r>
      <w:r>
        <w:rPr>
          <w:rFonts w:ascii="Times New Roman" w:hAnsi="Times New Roman" w:cs="Times New Roman"/>
          <w:sz w:val="24"/>
          <w:szCs w:val="24"/>
        </w:rPr>
        <w:t xml:space="preserve"> n</w:t>
      </w:r>
      <w:r w:rsidRPr="00E53849">
        <w:rPr>
          <w:rFonts w:ascii="Times New Roman" w:hAnsi="Times New Roman" w:cs="Times New Roman"/>
          <w:sz w:val="24"/>
          <w:szCs w:val="24"/>
        </w:rPr>
        <w:t>ın</w:t>
      </w:r>
      <w:r w:rsidRPr="00E53849">
        <w:rPr>
          <w:rFonts w:ascii="Times New Roman" w:hAnsi="Times New Roman" w:cs="Times New Roman"/>
          <w:b/>
          <w:bCs/>
          <w:sz w:val="24"/>
          <w:szCs w:val="24"/>
        </w:rPr>
        <w:t xml:space="preserve"> </w:t>
      </w:r>
      <w:r w:rsidRPr="00E53849">
        <w:rPr>
          <w:rFonts w:ascii="Times New Roman" w:hAnsi="Times New Roman" w:cs="Times New Roman"/>
          <w:sz w:val="24"/>
          <w:szCs w:val="24"/>
        </w:rPr>
        <w:t>katılımıyla, Müdür yardımcısı</w:t>
      </w:r>
      <w:r w:rsidRPr="00E53849">
        <w:rPr>
          <w:rFonts w:ascii="Times New Roman" w:hAnsi="Times New Roman" w:cs="Times New Roman"/>
          <w:b/>
          <w:bCs/>
          <w:sz w:val="24"/>
          <w:szCs w:val="24"/>
        </w:rPr>
        <w:t xml:space="preserve"> </w:t>
      </w:r>
      <w:r>
        <w:rPr>
          <w:rFonts w:ascii="Times New Roman" w:hAnsi="Times New Roman" w:cs="Times New Roman"/>
          <w:b/>
          <w:bCs/>
          <w:sz w:val="24"/>
          <w:szCs w:val="24"/>
        </w:rPr>
        <w:t>Nusret GÜNGÖR</w:t>
      </w:r>
      <w:r w:rsidRPr="00E53849">
        <w:rPr>
          <w:rFonts w:ascii="Times New Roman" w:hAnsi="Times New Roman" w:cs="Times New Roman"/>
          <w:sz w:val="24"/>
          <w:szCs w:val="24"/>
        </w:rPr>
        <w:t xml:space="preserve"> başkanlığında saygı duruşu ve İstiklal Marşı'nın okunmasıyla başlandı. </w:t>
      </w:r>
    </w:p>
    <w:p w:rsidR="00DD3E95" w:rsidRDefault="00DD3E95" w:rsidP="00981CCE">
      <w:pPr>
        <w:rPr>
          <w:b/>
          <w:bCs/>
          <w:u w:val="single"/>
        </w:rPr>
      </w:pPr>
    </w:p>
    <w:p w:rsidR="00DD3E95" w:rsidRDefault="00DD3E95" w:rsidP="00981CCE">
      <w:pPr>
        <w:rPr>
          <w:b/>
          <w:bCs/>
        </w:rPr>
      </w:pPr>
      <w:r w:rsidRPr="005D3100">
        <w:rPr>
          <w:b/>
          <w:bCs/>
        </w:rPr>
        <w:t>2- Gündem maddelerinin okunması</w:t>
      </w:r>
    </w:p>
    <w:p w:rsidR="00DD3E95" w:rsidRPr="00744021" w:rsidRDefault="00DD3E95" w:rsidP="00B46694">
      <w:pPr>
        <w:ind w:firstLine="283"/>
        <w:jc w:val="both"/>
        <w:rPr>
          <w:color w:val="000000"/>
        </w:rPr>
      </w:pPr>
      <w:r w:rsidRPr="00744021">
        <w:rPr>
          <w:color w:val="000000"/>
        </w:rPr>
        <w:t xml:space="preserve">   Zümre gündemi zümre başkanı </w:t>
      </w:r>
      <w:r>
        <w:rPr>
          <w:b/>
          <w:bCs/>
        </w:rPr>
        <w:t>Kadir Y%%%%%</w:t>
      </w:r>
      <w:r w:rsidRPr="00744021">
        <w:t xml:space="preserve"> </w:t>
      </w:r>
      <w:r w:rsidRPr="00744021">
        <w:rPr>
          <w:color w:val="000000"/>
        </w:rPr>
        <w:t>tarafından okundu. Eklenecek madde olup olmadığı soruldu, olmadığından gündem maddelerine geçildi.</w:t>
      </w:r>
      <w:r w:rsidRPr="00744021">
        <w:rPr>
          <w:b/>
          <w:bCs/>
        </w:rPr>
        <w:t xml:space="preserve">                                                   </w:t>
      </w:r>
    </w:p>
    <w:p w:rsidR="00DD3E95" w:rsidRDefault="00DD3E95" w:rsidP="00981CCE"/>
    <w:p w:rsidR="00DD3E95" w:rsidRPr="009A2E8D" w:rsidRDefault="00DD3E95" w:rsidP="00981CCE">
      <w:pPr>
        <w:rPr>
          <w:b/>
          <w:bCs/>
        </w:rPr>
      </w:pPr>
      <w:r w:rsidRPr="00AC124C">
        <w:rPr>
          <w:b/>
          <w:bCs/>
        </w:rPr>
        <w:t xml:space="preserve">3- </w:t>
      </w:r>
      <w:r w:rsidRPr="009A2E8D">
        <w:rPr>
          <w:b/>
          <w:bCs/>
        </w:rPr>
        <w:t xml:space="preserve">I. Dönem zümre ile eğitim bölgesi zümre toplantı tutanaklarının okunması ve incelenmesi  </w:t>
      </w:r>
    </w:p>
    <w:p w:rsidR="00DD3E95" w:rsidRDefault="00DD3E95" w:rsidP="00981CCE">
      <w:r>
        <w:t xml:space="preserve">    Birinci döneme ait olan </w:t>
      </w:r>
      <w:r w:rsidRPr="00E63E60">
        <w:t xml:space="preserve">zümre </w:t>
      </w:r>
      <w:r>
        <w:t xml:space="preserve">öğretmenler </w:t>
      </w:r>
      <w:r w:rsidRPr="00E63E60">
        <w:t xml:space="preserve">kurulu </w:t>
      </w:r>
      <w:r>
        <w:t>toplantı tutanağı 4/A sınıf öğretmeni</w:t>
      </w:r>
      <w:r w:rsidRPr="00B46694">
        <w:rPr>
          <w:b/>
          <w:bCs/>
        </w:rPr>
        <w:t xml:space="preserve"> </w:t>
      </w:r>
      <w:r>
        <w:rPr>
          <w:b/>
          <w:bCs/>
        </w:rPr>
        <w:t>Fatma Z%%%D%%</w:t>
      </w:r>
      <w:r>
        <w:t xml:space="preserve">  </w:t>
      </w:r>
      <w:r w:rsidRPr="00E63E60">
        <w:t xml:space="preserve">tarafından </w:t>
      </w:r>
      <w:r>
        <w:t>okundu. K</w:t>
      </w:r>
      <w:r w:rsidRPr="00E63E60">
        <w:t>ararları</w:t>
      </w:r>
      <w:r>
        <w:t xml:space="preserve"> incelendi. Zümre kararlarının </w:t>
      </w:r>
      <w:r w:rsidRPr="00E63E60">
        <w:t xml:space="preserve">ne kadarının uygulanıp uygulanmadığı irdelendi. Uygulamada </w:t>
      </w:r>
      <w:r>
        <w:t xml:space="preserve">(İngilizcedeki zorluklar hariç) </w:t>
      </w:r>
      <w:r w:rsidRPr="00E63E60">
        <w:t>eksiklikler olmadığı, ölçme değerlendirmede, ortak sınavların yapılmasında, p</w:t>
      </w:r>
      <w:r>
        <w:t xml:space="preserve">erformans ve proje ödevlerinde </w:t>
      </w:r>
      <w:r w:rsidRPr="00E63E60">
        <w:t>bir sorunla karşılaşılmadığı tespit edildi.</w:t>
      </w:r>
      <w:r>
        <w:t xml:space="preserve"> </w:t>
      </w:r>
      <w:r w:rsidRPr="00E63E60">
        <w:t>Zümre toplantısında alınan kararların ikin</w:t>
      </w:r>
      <w:r>
        <w:t>ci dönemde yapılacak çalışmalara ışık tutacağı vur</w:t>
      </w:r>
      <w:r w:rsidRPr="00E63E60">
        <w:t>gulandı.</w:t>
      </w:r>
      <w:r>
        <w:t xml:space="preserve"> Alınan kararların aynen uygulandığı herhangi bir sorunla karşılaşılmadığı birlikte tespit edildi. Eğitim bölgesi zümre başkanları toplantı tutanağı, 4/C sınıf öğretmeni</w:t>
      </w:r>
      <w:r w:rsidRPr="00B46694">
        <w:rPr>
          <w:b/>
          <w:bCs/>
        </w:rPr>
        <w:t xml:space="preserve"> </w:t>
      </w:r>
      <w:r>
        <w:rPr>
          <w:b/>
          <w:bCs/>
        </w:rPr>
        <w:t>Kadir Y%%%%%</w:t>
      </w:r>
      <w:r>
        <w:t xml:space="preserve"> tarafından okundu ve alınan kararlar incelendi.</w:t>
      </w:r>
      <w:r w:rsidRPr="00F94801">
        <w:t xml:space="preserve"> </w:t>
      </w:r>
      <w:r>
        <w:t xml:space="preserve">Zümre </w:t>
      </w:r>
      <w:r w:rsidRPr="00E63E60">
        <w:t>toplantısında alınan kararların ikin</w:t>
      </w:r>
      <w:r>
        <w:t>ci dönemde yapılacak çalışmalara ve yapacağımız toplantıya ışık tutacağı vur</w:t>
      </w:r>
      <w:r w:rsidRPr="00E63E60">
        <w:t>gulandı.</w:t>
      </w:r>
    </w:p>
    <w:p w:rsidR="00DD3E95" w:rsidRDefault="00DD3E95" w:rsidP="00981CCE"/>
    <w:p w:rsidR="00DD3E95" w:rsidRPr="00067FEB" w:rsidRDefault="00DD3E95" w:rsidP="00981CCE">
      <w:pPr>
        <w:rPr>
          <w:b/>
          <w:bCs/>
        </w:rPr>
      </w:pPr>
      <w:r w:rsidRPr="00067FEB">
        <w:rPr>
          <w:b/>
          <w:bCs/>
        </w:rPr>
        <w:t>4- Birinci dönemin  değerlendirilmesi</w:t>
      </w:r>
    </w:p>
    <w:p w:rsidR="00DD3E95" w:rsidRPr="00067FEB" w:rsidRDefault="00DD3E95" w:rsidP="008844F6">
      <w:r>
        <w:t xml:space="preserve">   Bu sene </w:t>
      </w:r>
      <w:r w:rsidRPr="00067FEB">
        <w:t xml:space="preserve"> öğrencilerin; derslerinin farklılaşması, de</w:t>
      </w:r>
      <w:r>
        <w:t>rs sayılarının artması, İngilizce gibi derslerde</w:t>
      </w:r>
    </w:p>
    <w:p w:rsidR="00DD3E95" w:rsidRPr="00067FEB" w:rsidRDefault="00DD3E95" w:rsidP="00981CCE">
      <w:r w:rsidRPr="00067FEB">
        <w:t>zorlandıkları</w:t>
      </w:r>
      <w:r>
        <w:t xml:space="preserve"> ama yeterli başarının elde edildiği </w:t>
      </w:r>
      <w:r w:rsidRPr="00744021">
        <w:rPr>
          <w:color w:val="000000"/>
        </w:rPr>
        <w:t xml:space="preserve">zümre başkanı </w:t>
      </w:r>
      <w:r>
        <w:rPr>
          <w:b/>
          <w:bCs/>
        </w:rPr>
        <w:t>Kadir Y%%%%%</w:t>
      </w:r>
      <w:r>
        <w:t xml:space="preserve"> tarafından söylendi.</w:t>
      </w:r>
      <w:r w:rsidRPr="00067FEB">
        <w:t xml:space="preserve"> </w:t>
      </w:r>
    </w:p>
    <w:p w:rsidR="00DD3E95" w:rsidRPr="00067FEB" w:rsidRDefault="00DD3E95" w:rsidP="00981CCE">
      <w:r>
        <w:t xml:space="preserve">          I.dönem </w:t>
      </w:r>
      <w:r w:rsidRPr="00067FEB">
        <w:t>de yapılan planlama doğrultusunda eğitim öğretimin devam ettiği, sını</w:t>
      </w:r>
      <w:r>
        <w:t>f başarılarının  d</w:t>
      </w:r>
      <w:r w:rsidRPr="00067FEB">
        <w:t>ers yönü</w:t>
      </w:r>
      <w:r>
        <w:t>nden iyi durumda olduğu belirtildi.</w:t>
      </w:r>
      <w:r w:rsidRPr="00067FEB">
        <w:t xml:space="preserve"> Ders ve başarı yönü</w:t>
      </w:r>
      <w:r>
        <w:t xml:space="preserve">nden sınıflar arasında </w:t>
      </w:r>
      <w:r w:rsidRPr="00067FEB">
        <w:t xml:space="preserve"> farkın olmadığı anlaşıldı. Yapılan zümre toplantı kararları doğrultusunda ve zümre öğretmenlerinin koordineli çal</w:t>
      </w:r>
      <w:r>
        <w:t xml:space="preserve">ışmaları sonucunda bu başarıya </w:t>
      </w:r>
      <w:r w:rsidRPr="00067FEB">
        <w:t xml:space="preserve">ulaşıldığı </w:t>
      </w:r>
      <w:r>
        <w:t xml:space="preserve">da </w:t>
      </w:r>
      <w:r w:rsidRPr="00067FEB">
        <w:t>vurgulandı.</w:t>
      </w:r>
    </w:p>
    <w:p w:rsidR="00DD3E95" w:rsidRDefault="00DD3E95" w:rsidP="00981CCE">
      <w:r>
        <w:t xml:space="preserve">         Ayrıca branş öğretmenlerin girmesi gereken derslerde yeterli branş öğretmeni olmadığından bu derslere sınıf öğretmenlerinin girdiği, İngilizce gibi derslerde başarının elde edilmesinde epey güçlüklerle karşılaşıldığı 4/B sınıf öğretmeni</w:t>
      </w:r>
      <w:r w:rsidRPr="00B46694">
        <w:rPr>
          <w:b/>
          <w:bCs/>
        </w:rPr>
        <w:t xml:space="preserve"> </w:t>
      </w:r>
      <w:r>
        <w:rPr>
          <w:b/>
          <w:bCs/>
        </w:rPr>
        <w:t>Halil K%%%%%</w:t>
      </w:r>
      <w:r>
        <w:t xml:space="preserve"> tarafından dile getirildi.</w:t>
      </w:r>
    </w:p>
    <w:p w:rsidR="00DD3E95" w:rsidRPr="00823F65" w:rsidRDefault="00DD3E95" w:rsidP="00033B8C">
      <w:pPr>
        <w:ind w:firstLine="708"/>
      </w:pPr>
      <w:r>
        <w:t>4/A sınıf öğretmeni</w:t>
      </w:r>
      <w:r w:rsidRPr="00B46694">
        <w:rPr>
          <w:b/>
          <w:bCs/>
        </w:rPr>
        <w:t xml:space="preserve"> </w:t>
      </w:r>
      <w:r>
        <w:rPr>
          <w:b/>
          <w:bCs/>
        </w:rPr>
        <w:t>Fatma Z%%%D%%</w:t>
      </w:r>
      <w:r>
        <w:t>;  d</w:t>
      </w:r>
      <w:r w:rsidRPr="00823F65">
        <w:t>erslerin konuları kılavu</w:t>
      </w:r>
      <w:r>
        <w:t xml:space="preserve">z kitaplar da dikkate alınarak temalarının </w:t>
      </w:r>
      <w:r w:rsidRPr="00823F65">
        <w:t>belirtilen sürelerde işlenmiş olup planlanan sürelerde bitirildiğini, her tema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işlenilmeye çalışıldığını, ayrıca  Müzik, Serbest Etkinlikler, Görsel Sanatlar ve Beden Eğitimi derslerinin yıllık planda belirtilen programa uygun olarak işlendiğini ve işlenmeyen konu kalmadığını, okulun, sınıfın ve çevrenin imkanları ölçüsünde etkinliklere yer verildiğini   belirtti.</w:t>
      </w:r>
    </w:p>
    <w:p w:rsidR="00DD3E95" w:rsidRDefault="00DD3E95" w:rsidP="00981CCE">
      <w:r>
        <w:t xml:space="preserve">      </w:t>
      </w:r>
    </w:p>
    <w:p w:rsidR="00DD3E95" w:rsidRPr="00C258DD" w:rsidRDefault="00DD3E95" w:rsidP="00981CCE">
      <w:pPr>
        <w:pStyle w:val="NoSpacing"/>
        <w:rPr>
          <w:rFonts w:ascii="Times New Roman" w:hAnsi="Times New Roman" w:cs="Times New Roman"/>
          <w:b/>
          <w:bCs/>
          <w:sz w:val="24"/>
          <w:szCs w:val="24"/>
        </w:rPr>
      </w:pPr>
      <w:r w:rsidRPr="0046571F">
        <w:rPr>
          <w:rFonts w:ascii="Times New Roman" w:hAnsi="Times New Roman" w:cs="Times New Roman"/>
          <w:b/>
          <w:bCs/>
          <w:sz w:val="24"/>
          <w:szCs w:val="24"/>
        </w:rPr>
        <w:t xml:space="preserve">5- </w:t>
      </w:r>
      <w:r w:rsidRPr="00C258DD">
        <w:rPr>
          <w:rFonts w:ascii="Times New Roman" w:hAnsi="Times New Roman" w:cs="Times New Roman"/>
          <w:b/>
          <w:bCs/>
          <w:sz w:val="24"/>
          <w:szCs w:val="24"/>
        </w:rPr>
        <w:t>Uygulamada karşılaşılan güçlükler üzerinde durulması ve bunlara çözüm yolları aranması,</w:t>
      </w:r>
    </w:p>
    <w:p w:rsidR="00DD3E95" w:rsidRDefault="00DD3E95" w:rsidP="00981CCE">
      <w:r w:rsidRPr="00744021">
        <w:rPr>
          <w:color w:val="000000"/>
        </w:rPr>
        <w:t xml:space="preserve">Zümre başkanı </w:t>
      </w:r>
      <w:r>
        <w:rPr>
          <w:b/>
          <w:bCs/>
        </w:rPr>
        <w:t>Kadir Y%%%%%</w:t>
      </w:r>
      <w:r>
        <w:t xml:space="preserve">, </w:t>
      </w:r>
      <w:r w:rsidRPr="0046571F">
        <w:t xml:space="preserve"> </w:t>
      </w:r>
      <w:r>
        <w:t>b</w:t>
      </w:r>
      <w:r w:rsidRPr="0046571F">
        <w:t xml:space="preserve">irinci dönem Fen ve Teknoloji dersinin </w:t>
      </w:r>
      <w:r>
        <w:t>3 saat olmasından</w:t>
      </w:r>
      <w:r w:rsidRPr="0046571F">
        <w:t xml:space="preserve"> dolayı bazı konularla ilgili yapılması gereken deney ve gözlemleri yapmakta </w:t>
      </w:r>
      <w:r>
        <w:t xml:space="preserve">malzeme yokluğundan ve zaman darlığından </w:t>
      </w:r>
      <w:r w:rsidRPr="0046571F">
        <w:t xml:space="preserve">sıkıntı yaşandığı bu sorunun da </w:t>
      </w:r>
      <w:r>
        <w:t>gerekli planlamalar</w:t>
      </w:r>
      <w:r w:rsidRPr="0046571F">
        <w:t xml:space="preserve"> ve zümreler arası iş birliği yapılarak giderildiğini söyledi.</w:t>
      </w:r>
      <w:r>
        <w:t xml:space="preserve"> Diğer dersler de herhangi bir sıkıntının olmadığı sene başında belirlenen planlamaya aynen uyulduğu belirtildi.</w:t>
      </w:r>
    </w:p>
    <w:p w:rsidR="00DD3E95" w:rsidRDefault="00DD3E95" w:rsidP="00981CCE">
      <w:r>
        <w:t xml:space="preserve">     </w:t>
      </w:r>
    </w:p>
    <w:p w:rsidR="00DD3E95" w:rsidRDefault="00DD3E95" w:rsidP="00981CCE">
      <w:r w:rsidRPr="006B656C">
        <w:rPr>
          <w:b/>
          <w:bCs/>
        </w:rPr>
        <w:t xml:space="preserve">6- </w:t>
      </w:r>
      <w:r w:rsidRPr="00C258DD">
        <w:rPr>
          <w:b/>
          <w:bCs/>
        </w:rPr>
        <w:t>Ders araçları, laboratuvar, çok amaçlı salon, kütüphane bilişim teknolojileri sınıfı vb plânlı bir şekilde yararlanma.</w:t>
      </w:r>
      <w:r w:rsidRPr="004D016B">
        <w:t xml:space="preserve">         </w:t>
      </w:r>
    </w:p>
    <w:p w:rsidR="00DD3E95" w:rsidRDefault="00DD3E95" w:rsidP="00981CCE">
      <w:pPr>
        <w:pStyle w:val="NoSpacing"/>
        <w:jc w:val="both"/>
        <w:rPr>
          <w:rFonts w:ascii="Times New Roman" w:hAnsi="Times New Roman" w:cs="Times New Roman"/>
          <w:sz w:val="24"/>
          <w:szCs w:val="24"/>
        </w:rPr>
      </w:pPr>
      <w:r>
        <w:rPr>
          <w:rFonts w:ascii="Times New Roman" w:hAnsi="Times New Roman" w:cs="Times New Roman"/>
          <w:sz w:val="24"/>
          <w:szCs w:val="24"/>
        </w:rPr>
        <w:t xml:space="preserve">     Ders araçları, laboratuvar malzemeleri, kitaplık-kütüphane birinci dönem amacına uygun olarak kullanıldığı ve ikinci dönem de aynen kullanılmasının faydalı olacağı söylendi. Fen ve Teknoloji derslerinde yapılan deney araç ve gereçlerinin diğer zümrelerce paylaşıldığı ve bu uygulamanın devam etmesine karar verildi.</w:t>
      </w:r>
    </w:p>
    <w:p w:rsidR="00DD3E95" w:rsidRDefault="00DD3E95" w:rsidP="00981CCE">
      <w:pPr>
        <w:pStyle w:val="NoSpacing"/>
        <w:jc w:val="both"/>
        <w:rPr>
          <w:rFonts w:ascii="Times New Roman" w:hAnsi="Times New Roman" w:cs="Times New Roman"/>
          <w:sz w:val="24"/>
          <w:szCs w:val="24"/>
        </w:rPr>
      </w:pPr>
      <w:r>
        <w:rPr>
          <w:rFonts w:ascii="Times New Roman" w:hAnsi="Times New Roman" w:cs="Times New Roman"/>
        </w:rPr>
        <w:t xml:space="preserve">      </w:t>
      </w:r>
      <w:r w:rsidRPr="00B46694">
        <w:rPr>
          <w:rFonts w:ascii="Times New Roman" w:hAnsi="Times New Roman" w:cs="Times New Roman"/>
        </w:rPr>
        <w:t>4/A sınıf öğretmeni</w:t>
      </w:r>
      <w:r w:rsidRPr="00B46694">
        <w:rPr>
          <w:rFonts w:ascii="Times New Roman" w:hAnsi="Times New Roman" w:cs="Times New Roman"/>
          <w:b/>
          <w:bCs/>
        </w:rPr>
        <w:t xml:space="preserve"> </w:t>
      </w:r>
      <w:r>
        <w:rPr>
          <w:rFonts w:ascii="Times New Roman" w:hAnsi="Times New Roman" w:cs="Times New Roman"/>
          <w:b/>
          <w:bCs/>
          <w:sz w:val="24"/>
          <w:szCs w:val="24"/>
        </w:rPr>
        <w:t>Fatma Z%%%D%%</w:t>
      </w:r>
      <w:r>
        <w:rPr>
          <w:rFonts w:ascii="Times New Roman" w:hAnsi="Times New Roman" w:cs="Times New Roman"/>
          <w:sz w:val="24"/>
          <w:szCs w:val="24"/>
        </w:rPr>
        <w:t xml:space="preserve">, </w:t>
      </w:r>
      <w:r w:rsidRPr="00162E04">
        <w:rPr>
          <w:rFonts w:ascii="Times New Roman" w:hAnsi="Times New Roman" w:cs="Times New Roman"/>
          <w:sz w:val="24"/>
          <w:szCs w:val="24"/>
        </w:rPr>
        <w:t>ders araç ve gereçlerinin kullan</w:t>
      </w:r>
      <w:r>
        <w:rPr>
          <w:rFonts w:ascii="Times New Roman" w:hAnsi="Times New Roman" w:cs="Times New Roman"/>
          <w:sz w:val="24"/>
          <w:szCs w:val="24"/>
        </w:rPr>
        <w:t xml:space="preserve">ımı ve paylaşımı konusunda ise </w:t>
      </w:r>
      <w:r w:rsidRPr="00162E04">
        <w:rPr>
          <w:rFonts w:ascii="Times New Roman" w:hAnsi="Times New Roman" w:cs="Times New Roman"/>
          <w:sz w:val="24"/>
          <w:szCs w:val="24"/>
        </w:rPr>
        <w:t>Matematik, Fen Teknolojisi, Sosyal Bilgiler, Türkçe ve diğer dersler işlenirken derslerin özelliğine göre, bilgisayardan, projeksiyondan imkanlar ölçüsünde yararlanıldığını,</w:t>
      </w:r>
      <w:r w:rsidRPr="000F6B06">
        <w:rPr>
          <w:rFonts w:ascii="Cambria" w:hAnsi="Cambria" w:cs="Times New Roman"/>
          <w:b/>
          <w:bCs/>
          <w:sz w:val="24"/>
          <w:szCs w:val="24"/>
          <w:lang w:eastAsia="en-US"/>
        </w:rPr>
        <w:t xml:space="preserve"> </w:t>
      </w:r>
      <w:r w:rsidRPr="00162E04">
        <w:rPr>
          <w:rFonts w:ascii="Times New Roman" w:hAnsi="Times New Roman" w:cs="Times New Roman"/>
          <w:sz w:val="24"/>
          <w:szCs w:val="24"/>
        </w:rPr>
        <w:t>her şeye rağmen araç gereçlerin temin edilme</w:t>
      </w:r>
      <w:r>
        <w:rPr>
          <w:rFonts w:ascii="Times New Roman" w:hAnsi="Times New Roman" w:cs="Times New Roman"/>
          <w:sz w:val="24"/>
          <w:szCs w:val="24"/>
        </w:rPr>
        <w:t xml:space="preserve">ye çalışıldığını, gerektiğinde </w:t>
      </w:r>
      <w:r w:rsidRPr="00162E04">
        <w:rPr>
          <w:rFonts w:ascii="Times New Roman" w:hAnsi="Times New Roman" w:cs="Times New Roman"/>
          <w:sz w:val="24"/>
          <w:szCs w:val="24"/>
        </w:rPr>
        <w:t>de  mümkün olursa sınıflar arasında araç gereç paylaşımı bile yapılarak derslerin müfredata uygun bir şekilde yürütül</w:t>
      </w:r>
      <w:r>
        <w:rPr>
          <w:rFonts w:ascii="Times New Roman" w:hAnsi="Times New Roman" w:cs="Times New Roman"/>
          <w:sz w:val="24"/>
          <w:szCs w:val="24"/>
        </w:rPr>
        <w:t>düğünü belirtti.</w:t>
      </w:r>
    </w:p>
    <w:p w:rsidR="00DD3E95" w:rsidRPr="00162E04" w:rsidRDefault="00DD3E95" w:rsidP="00981CCE">
      <w:pPr>
        <w:pStyle w:val="NoSpacing"/>
        <w:jc w:val="both"/>
        <w:rPr>
          <w:rFonts w:cs="Times New Roman"/>
        </w:rPr>
      </w:pPr>
    </w:p>
    <w:p w:rsidR="00DD3E95" w:rsidRPr="00162E04" w:rsidRDefault="00DD3E95" w:rsidP="00981CCE">
      <w:pPr>
        <w:rPr>
          <w:b/>
          <w:bCs/>
        </w:rPr>
      </w:pPr>
      <w:r w:rsidRPr="00162E04">
        <w:rPr>
          <w:b/>
          <w:bCs/>
        </w:rPr>
        <w:t>7-İlköğretim Kurumları Yönetmeliğinin incelenmesi</w:t>
      </w:r>
    </w:p>
    <w:p w:rsidR="00DD3E95" w:rsidRPr="000F1597" w:rsidRDefault="00DD3E95" w:rsidP="00981CCE">
      <w:pPr>
        <w:rPr>
          <w:b/>
          <w:bCs/>
        </w:rPr>
      </w:pPr>
    </w:p>
    <w:p w:rsidR="00DD3E95" w:rsidRPr="000F1597" w:rsidRDefault="00DD3E95" w:rsidP="00981CCE">
      <w:r>
        <w:t>İlköğretim Kurumları Yönetmeliğinin ölçme değerlendirme, toplantı ve tutanaklarıyla ilgili bölümleri yeniden incelendi. 4</w:t>
      </w:r>
      <w:r w:rsidRPr="00B46694">
        <w:t xml:space="preserve"> </w:t>
      </w:r>
      <w:r>
        <w:t>/B sınıf öğretmeni</w:t>
      </w:r>
      <w:r w:rsidRPr="00B46694">
        <w:rPr>
          <w:b/>
          <w:bCs/>
        </w:rPr>
        <w:t xml:space="preserve"> </w:t>
      </w:r>
      <w:r>
        <w:rPr>
          <w:b/>
          <w:bCs/>
        </w:rPr>
        <w:t>Halil K%%%%%</w:t>
      </w:r>
      <w:r>
        <w:t xml:space="preserve"> İlköğretim Kurumları Y</w:t>
      </w:r>
      <w:r w:rsidRPr="000F1597">
        <w:t>öne</w:t>
      </w:r>
      <w:r>
        <w:t>tmeliğinde yapılan değişiklik</w:t>
      </w:r>
      <w:r w:rsidRPr="000F1597">
        <w:t>lerin takip edilerek uygulamalarda sıkıntı</w:t>
      </w:r>
      <w:r>
        <w:t>lar yaşanmaması</w:t>
      </w:r>
      <w:r w:rsidRPr="000F1597">
        <w:t xml:space="preserve"> </w:t>
      </w:r>
      <w:r>
        <w:t xml:space="preserve">ve yapılan her türlü çalışmaların mevzuata ve yönetmeliğe uygun olması konusunda titiz davranmamız gerektiğini </w:t>
      </w:r>
      <w:r w:rsidRPr="000F1597">
        <w:t>belirtti</w:t>
      </w:r>
      <w:r>
        <w:t>.</w:t>
      </w:r>
    </w:p>
    <w:p w:rsidR="00DD3E95" w:rsidRPr="000F1597" w:rsidRDefault="00DD3E95" w:rsidP="00981CCE"/>
    <w:p w:rsidR="00DD3E95" w:rsidRDefault="00DD3E95" w:rsidP="00981CCE">
      <w:pPr>
        <w:rPr>
          <w:b/>
          <w:bCs/>
        </w:rPr>
      </w:pPr>
      <w:r>
        <w:rPr>
          <w:b/>
          <w:bCs/>
        </w:rPr>
        <w:br/>
      </w:r>
      <w:r w:rsidRPr="007C28C9">
        <w:rPr>
          <w:b/>
          <w:bCs/>
        </w:rPr>
        <w:t>8-Derslerde izlenecek yöntem ve teknikler.</w:t>
      </w:r>
    </w:p>
    <w:p w:rsidR="00DD3E95" w:rsidRPr="007C28C9" w:rsidRDefault="00DD3E95" w:rsidP="00981CCE">
      <w:r>
        <w:rPr>
          <w:color w:val="000000"/>
        </w:rPr>
        <w:t xml:space="preserve">       </w:t>
      </w:r>
      <w:r w:rsidRPr="00744021">
        <w:rPr>
          <w:color w:val="000000"/>
        </w:rPr>
        <w:t xml:space="preserve">Zümre başkanı </w:t>
      </w:r>
      <w:r>
        <w:rPr>
          <w:b/>
          <w:bCs/>
        </w:rPr>
        <w:t>Kadir Y%%%%%</w:t>
      </w:r>
      <w:r>
        <w:t>,  d</w:t>
      </w:r>
      <w:r w:rsidRPr="007C28C9">
        <w:t>ers içi çalışmalarda ve etkinlikl</w:t>
      </w:r>
      <w:r>
        <w:t>erde klasik öğretim yöntem ve tekniklerini</w:t>
      </w:r>
      <w:r w:rsidRPr="007C28C9">
        <w:t xml:space="preserve"> </w:t>
      </w:r>
      <w:r>
        <w:t>çok fazla kullanmamakla birlikte</w:t>
      </w:r>
      <w:r w:rsidRPr="007C28C9">
        <w:t xml:space="preserve">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DD3E95" w:rsidRDefault="00DD3E95" w:rsidP="00981CCE">
      <w:r>
        <w:t xml:space="preserve">      </w:t>
      </w:r>
      <w:r w:rsidRPr="00B46694">
        <w:t>4/A sınıf öğretmeni</w:t>
      </w:r>
      <w:r w:rsidRPr="00B46694">
        <w:rPr>
          <w:b/>
          <w:bCs/>
        </w:rPr>
        <w:t xml:space="preserve"> </w:t>
      </w:r>
      <w:r>
        <w:rPr>
          <w:b/>
          <w:bCs/>
        </w:rPr>
        <w:t>Fatma Z%%%D%%</w:t>
      </w:r>
      <w:r>
        <w:t>, ö</w:t>
      </w:r>
      <w:r w:rsidRPr="007C28C9">
        <w:t>ğrencileri ne kadar araştırma, inceleme, gezi, gözlem vb çalışmalarla tanıştırırsak</w:t>
      </w:r>
      <w:r>
        <w:t xml:space="preserve"> ve </w:t>
      </w:r>
      <w:r w:rsidRPr="007C28C9">
        <w:t>öğrencinin aktif olduğu</w:t>
      </w:r>
      <w:r>
        <w:t xml:space="preserve"> teknik ve yöntemleri kullanırsak o kadar </w:t>
      </w:r>
      <w:r w:rsidRPr="007C28C9">
        <w:t xml:space="preserve">başarılarının artmasına katkıda bulunmuş oluruz dedi. </w:t>
      </w:r>
    </w:p>
    <w:p w:rsidR="00DD3E95" w:rsidRDefault="00DD3E95" w:rsidP="00981CCE">
      <w:r>
        <w:t xml:space="preserve">     4/B sınıf öğretmeni</w:t>
      </w:r>
      <w:r w:rsidRPr="00B46694">
        <w:rPr>
          <w:b/>
          <w:bCs/>
        </w:rPr>
        <w:t xml:space="preserve"> </w:t>
      </w:r>
      <w:r>
        <w:rPr>
          <w:b/>
          <w:bCs/>
        </w:rPr>
        <w:t>Halil K%%%%%</w:t>
      </w:r>
      <w:r>
        <w:t>,</w:t>
      </w:r>
      <w:r w:rsidRPr="00CC1235">
        <w:t xml:space="preserve"> </w:t>
      </w:r>
      <w:r w:rsidRPr="00AD51A2">
        <w:t xml:space="preserve">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altı şapka, problem çözme, gösteri, soru - cevap, rol yapma, drama, yaratıcı drama, benzetim, gözlemleme, betimleme, eğitsel oyunlar yöntemlerinin değişik şekillerde sıklıkla uygulanmasının önemini belirtti. </w:t>
      </w:r>
    </w:p>
    <w:p w:rsidR="00DD3E95" w:rsidRDefault="00DD3E95" w:rsidP="00981CCE">
      <w:r w:rsidRPr="00AD51A2">
        <w:t xml:space="preserve">      </w:t>
      </w:r>
    </w:p>
    <w:p w:rsidR="00DD3E95" w:rsidRPr="007C28C9" w:rsidRDefault="00DD3E95" w:rsidP="00981CCE">
      <w:r w:rsidRPr="004D016B">
        <w:rPr>
          <w:b/>
          <w:bCs/>
        </w:rPr>
        <w:t>9-</w:t>
      </w:r>
      <w:r>
        <w:rPr>
          <w:b/>
          <w:bCs/>
        </w:rPr>
        <w:t xml:space="preserve">Sınav tarihleri </w:t>
      </w:r>
      <w:r w:rsidRPr="004D016B">
        <w:rPr>
          <w:b/>
          <w:bCs/>
        </w:rPr>
        <w:t>, ölçme ve değerlendirme.</w:t>
      </w:r>
    </w:p>
    <w:p w:rsidR="00DD3E95" w:rsidRDefault="00DD3E95" w:rsidP="00981CCE">
      <w:pPr>
        <w:tabs>
          <w:tab w:val="left" w:pos="9720"/>
        </w:tabs>
        <w:jc w:val="both"/>
      </w:pPr>
      <w:r w:rsidRPr="004D016B">
        <w:t xml:space="preserve">    </w:t>
      </w:r>
      <w:r>
        <w:t xml:space="preserve">     2014-2015 eğitim öğretim yılı birinci dönem aldığımız kararların aynen uygulanmasına karar verildi.</w:t>
      </w:r>
    </w:p>
    <w:p w:rsidR="00DD3E95" w:rsidRDefault="00DD3E95" w:rsidP="00981CCE">
      <w:pPr>
        <w:rPr>
          <w:color w:val="000000"/>
        </w:rPr>
      </w:pPr>
      <w:r>
        <w:t xml:space="preserve">     Buna göre;  </w:t>
      </w:r>
      <w:r w:rsidRPr="005315FE">
        <w:rPr>
          <w:color w:val="000000"/>
        </w:rPr>
        <w:t>201</w:t>
      </w:r>
      <w:r>
        <w:rPr>
          <w:color w:val="000000"/>
        </w:rPr>
        <w:t>4</w:t>
      </w:r>
      <w:r w:rsidRPr="005315FE">
        <w:rPr>
          <w:color w:val="000000"/>
        </w:rPr>
        <w:t>-201</w:t>
      </w:r>
      <w:r>
        <w:rPr>
          <w:color w:val="000000"/>
        </w:rPr>
        <w:t>5</w:t>
      </w:r>
      <w:r w:rsidRPr="005315FE">
        <w:rPr>
          <w:color w:val="000000"/>
        </w:rPr>
        <w:t xml:space="preserve"> eğitim öğretim yılının ikinci döneminde uygulanacak olan sınav tarihleri aşağıdaki</w:t>
      </w:r>
      <w:r>
        <w:rPr>
          <w:color w:val="000000"/>
        </w:rPr>
        <w:t xml:space="preserve"> tespit edildiği haftalar </w:t>
      </w:r>
      <w:r w:rsidRPr="005315FE">
        <w:rPr>
          <w:color w:val="000000"/>
        </w:rPr>
        <w:t xml:space="preserve"> </w:t>
      </w:r>
      <w:r>
        <w:rPr>
          <w:color w:val="000000"/>
        </w:rPr>
        <w:t>içerisinde</w:t>
      </w:r>
      <w:r w:rsidRPr="005315FE">
        <w:rPr>
          <w:color w:val="000000"/>
        </w:rPr>
        <w:t xml:space="preserve">, </w:t>
      </w:r>
      <w:r>
        <w:rPr>
          <w:color w:val="000000"/>
        </w:rPr>
        <w:t>son</w:t>
      </w:r>
      <w:r w:rsidRPr="005315FE">
        <w:rPr>
          <w:color w:val="000000"/>
        </w:rPr>
        <w:t xml:space="preserve"> sınavların ortak olarak yapılacağını,  haftalık ders saati üç ve üçten az olan derslerde en az iki, üçten fazla olan derslerde ise en az üç sınav yapılması gerektiğini,  öğretmenlerin iş birliği ve ortak değerlendirme yapabilmelerine imkân vermek üzere her dönemde en az bir sınav birlikte yapılacağını, bu ortak sınavların sorularıyla birlikte cevap anahtarları da okul zümre öğretmenlerince hazırlandığını, cevap anahtarlarının ve  her soru için verilecek puanın da  belirtileceğini,  sınavların zamanının , en az iki  hafta önceden öğrencilere duyurulmasını. bir sınıfta/şubede bir günde yapılacak sınav sayısı ikiyi geçmeyeceğini,  sınav  süresinin de  bir ders saati olduğunu, soruların  çoktan seçmeli, eşleştirmeli, kısa cevaplı, açık uçlu, doğru/yanlış, tamamlamalı ve benzeri sınav türlerinde soru sayısının çok ve soruların kısa cevaplı olmasını,  soruların konulara göre dağılımı yapılırken ağırlık bir önceki sınavdan sonra işlenen konulardan olmak kaydıyla geriye doğru azalan bir oranda ve dönem başından beri işlenen konulardan seçilmesini,  sınavlardan önce sorularla birlikte cevap anahtarı da hazırlanması ve sınav kâğıtları ile birlikte saklanması,  cevap anahtarında her soruya verilecek puanla, ayrıntılı olarak belirtilmesini . sınav sorularının,  çoğaltılarak öğrencilere dağıtılmasını,   sınav tarihlerinin e-okulda belirtilmesinde ve sınav sonuçlarının en geç belirtilen tarihten 15 gün içinde e-okula işlenmesi gerektiği aksi takdirde sistemin kilitlenmesinden dolayı sıkıntı yaşayabileceğimizi</w:t>
      </w:r>
      <w:r>
        <w:rPr>
          <w:color w:val="000000"/>
        </w:rPr>
        <w:t xml:space="preserve">       </w:t>
      </w:r>
      <w:r w:rsidRPr="00744021">
        <w:rPr>
          <w:color w:val="000000"/>
        </w:rPr>
        <w:t xml:space="preserve">Zümre başkanı </w:t>
      </w:r>
      <w:r>
        <w:rPr>
          <w:b/>
          <w:bCs/>
        </w:rPr>
        <w:t>Kadir Y%%%%%</w:t>
      </w:r>
      <w:r w:rsidRPr="00744021">
        <w:t xml:space="preserve">  </w:t>
      </w:r>
      <w:r w:rsidRPr="005315FE">
        <w:rPr>
          <w:color w:val="000000"/>
        </w:rPr>
        <w:t xml:space="preserve">hatırlattı.  </w:t>
      </w:r>
    </w:p>
    <w:p w:rsidR="00DD3E95" w:rsidRPr="005315FE" w:rsidRDefault="00DD3E95" w:rsidP="00981CCE">
      <w:pPr>
        <w:rPr>
          <w:color w:val="000000"/>
        </w:rPr>
      </w:pPr>
      <w:r w:rsidRPr="005315FE">
        <w:rPr>
          <w:color w:val="00000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20"/>
        <w:gridCol w:w="1908"/>
        <w:gridCol w:w="2368"/>
        <w:gridCol w:w="2598"/>
      </w:tblGrid>
      <w:tr w:rsidR="00DD3E95" w:rsidRPr="00076AE4">
        <w:trPr>
          <w:trHeight w:val="488"/>
          <w:jc w:val="center"/>
        </w:trPr>
        <w:tc>
          <w:tcPr>
            <w:tcW w:w="1820" w:type="dxa"/>
            <w:vMerge w:val="restart"/>
            <w:vAlign w:val="center"/>
          </w:tcPr>
          <w:p w:rsidR="00DD3E95" w:rsidRPr="00076AE4" w:rsidRDefault="00DD3E95" w:rsidP="007355AD">
            <w:pPr>
              <w:rPr>
                <w:b/>
                <w:bCs/>
                <w:color w:val="000000"/>
                <w:u w:val="single"/>
              </w:rPr>
            </w:pPr>
          </w:p>
          <w:p w:rsidR="00DD3E95" w:rsidRPr="00076AE4" w:rsidRDefault="00DD3E95" w:rsidP="007355AD">
            <w:pPr>
              <w:rPr>
                <w:b/>
                <w:bCs/>
                <w:color w:val="000000"/>
                <w:u w:val="single"/>
              </w:rPr>
            </w:pPr>
          </w:p>
        </w:tc>
        <w:tc>
          <w:tcPr>
            <w:tcW w:w="6874" w:type="dxa"/>
            <w:gridSpan w:val="3"/>
            <w:vAlign w:val="center"/>
          </w:tcPr>
          <w:p w:rsidR="00DD3E95" w:rsidRPr="00076AE4" w:rsidRDefault="00DD3E95" w:rsidP="007355AD">
            <w:pPr>
              <w:rPr>
                <w:color w:val="000000"/>
              </w:rPr>
            </w:pPr>
            <w:r w:rsidRPr="00076AE4">
              <w:rPr>
                <w:color w:val="000000"/>
              </w:rPr>
              <w:t>ÖLÇME DEĞERLENDİRME ETKİNLİĞİ</w:t>
            </w:r>
          </w:p>
        </w:tc>
      </w:tr>
      <w:tr w:rsidR="00DD3E95" w:rsidRPr="00076AE4">
        <w:trPr>
          <w:trHeight w:val="538"/>
          <w:jc w:val="center"/>
        </w:trPr>
        <w:tc>
          <w:tcPr>
            <w:tcW w:w="1820" w:type="dxa"/>
            <w:vMerge/>
            <w:vAlign w:val="center"/>
          </w:tcPr>
          <w:p w:rsidR="00DD3E95" w:rsidRPr="00076AE4" w:rsidRDefault="00DD3E95" w:rsidP="007355AD">
            <w:pPr>
              <w:rPr>
                <w:b/>
                <w:bCs/>
                <w:color w:val="000000"/>
                <w:u w:val="single"/>
              </w:rPr>
            </w:pPr>
          </w:p>
        </w:tc>
        <w:tc>
          <w:tcPr>
            <w:tcW w:w="1908" w:type="dxa"/>
            <w:vAlign w:val="center"/>
          </w:tcPr>
          <w:p w:rsidR="00DD3E95" w:rsidRPr="00076AE4" w:rsidRDefault="00DD3E95" w:rsidP="007355AD">
            <w:pPr>
              <w:rPr>
                <w:b/>
                <w:bCs/>
                <w:color w:val="000000"/>
              </w:rPr>
            </w:pPr>
            <w:r w:rsidRPr="00076AE4">
              <w:rPr>
                <w:b/>
                <w:bCs/>
                <w:color w:val="000000"/>
              </w:rPr>
              <w:t>Bir</w:t>
            </w:r>
            <w:r>
              <w:rPr>
                <w:b/>
                <w:bCs/>
                <w:color w:val="000000"/>
              </w:rPr>
              <w:t xml:space="preserve">  </w:t>
            </w:r>
            <w:r w:rsidRPr="00076AE4">
              <w:rPr>
                <w:b/>
                <w:bCs/>
                <w:color w:val="000000"/>
              </w:rPr>
              <w:t>Dönemde</w:t>
            </w:r>
          </w:p>
        </w:tc>
        <w:tc>
          <w:tcPr>
            <w:tcW w:w="2368" w:type="dxa"/>
            <w:vAlign w:val="center"/>
          </w:tcPr>
          <w:p w:rsidR="00DD3E95" w:rsidRPr="00076AE4" w:rsidRDefault="00DD3E95" w:rsidP="007355AD">
            <w:pPr>
              <w:rPr>
                <w:b/>
                <w:bCs/>
                <w:color w:val="000000"/>
              </w:rPr>
            </w:pPr>
            <w:r w:rsidRPr="00076AE4">
              <w:rPr>
                <w:b/>
                <w:bCs/>
                <w:color w:val="000000"/>
              </w:rPr>
              <w:t>Bir</w:t>
            </w:r>
            <w:r>
              <w:rPr>
                <w:b/>
                <w:bCs/>
                <w:color w:val="000000"/>
              </w:rPr>
              <w:t xml:space="preserve"> </w:t>
            </w:r>
            <w:r w:rsidRPr="00076AE4">
              <w:rPr>
                <w:b/>
                <w:bCs/>
                <w:color w:val="000000"/>
              </w:rPr>
              <w:t>Dönemde</w:t>
            </w:r>
          </w:p>
        </w:tc>
        <w:tc>
          <w:tcPr>
            <w:tcW w:w="2598" w:type="dxa"/>
            <w:vAlign w:val="center"/>
          </w:tcPr>
          <w:p w:rsidR="00DD3E95" w:rsidRPr="00076AE4" w:rsidRDefault="00DD3E95" w:rsidP="007355AD">
            <w:pPr>
              <w:rPr>
                <w:b/>
                <w:bCs/>
                <w:color w:val="000000"/>
              </w:rPr>
            </w:pPr>
            <w:r w:rsidRPr="00076AE4">
              <w:rPr>
                <w:b/>
                <w:bCs/>
                <w:color w:val="000000"/>
              </w:rPr>
              <w:t>Yıllık</w:t>
            </w:r>
          </w:p>
        </w:tc>
      </w:tr>
      <w:tr w:rsidR="00DD3E95" w:rsidRPr="00076AE4">
        <w:trPr>
          <w:trHeight w:val="267"/>
          <w:jc w:val="center"/>
        </w:trPr>
        <w:tc>
          <w:tcPr>
            <w:tcW w:w="1820" w:type="dxa"/>
            <w:vMerge/>
            <w:vAlign w:val="center"/>
          </w:tcPr>
          <w:p w:rsidR="00DD3E95" w:rsidRPr="00076AE4" w:rsidRDefault="00DD3E95" w:rsidP="007355AD">
            <w:pPr>
              <w:rPr>
                <w:b/>
                <w:bCs/>
                <w:color w:val="000000"/>
              </w:rPr>
            </w:pPr>
          </w:p>
        </w:tc>
        <w:tc>
          <w:tcPr>
            <w:tcW w:w="1908" w:type="dxa"/>
            <w:vAlign w:val="center"/>
          </w:tcPr>
          <w:p w:rsidR="00DD3E95" w:rsidRPr="00076AE4" w:rsidRDefault="00DD3E95" w:rsidP="007355AD">
            <w:pPr>
              <w:rPr>
                <w:b/>
                <w:bCs/>
                <w:color w:val="000000"/>
              </w:rPr>
            </w:pPr>
            <w:r w:rsidRPr="00076AE4">
              <w:rPr>
                <w:b/>
                <w:bCs/>
                <w:color w:val="000000"/>
              </w:rPr>
              <w:t>Yazılı</w:t>
            </w:r>
          </w:p>
        </w:tc>
        <w:tc>
          <w:tcPr>
            <w:tcW w:w="2368" w:type="dxa"/>
            <w:vAlign w:val="center"/>
          </w:tcPr>
          <w:p w:rsidR="00DD3E95" w:rsidRPr="00076AE4" w:rsidRDefault="00DD3E95" w:rsidP="007355AD">
            <w:pPr>
              <w:rPr>
                <w:b/>
                <w:bCs/>
                <w:color w:val="000000"/>
              </w:rPr>
            </w:pPr>
            <w:r w:rsidRPr="00076AE4">
              <w:rPr>
                <w:b/>
                <w:bCs/>
                <w:color w:val="000000"/>
              </w:rPr>
              <w:t>Ders ve Etk.Katı</w:t>
            </w:r>
            <w:r>
              <w:rPr>
                <w:b/>
                <w:bCs/>
                <w:color w:val="000000"/>
              </w:rPr>
              <w:t>lım</w:t>
            </w:r>
            <w:r w:rsidRPr="00076AE4">
              <w:rPr>
                <w:b/>
                <w:bCs/>
                <w:color w:val="000000"/>
              </w:rPr>
              <w:t>.</w:t>
            </w:r>
          </w:p>
        </w:tc>
        <w:tc>
          <w:tcPr>
            <w:tcW w:w="2598" w:type="dxa"/>
            <w:vAlign w:val="center"/>
          </w:tcPr>
          <w:p w:rsidR="00DD3E95" w:rsidRPr="00076AE4" w:rsidRDefault="00DD3E95" w:rsidP="007355AD">
            <w:pPr>
              <w:rPr>
                <w:color w:val="000000"/>
              </w:rPr>
            </w:pPr>
            <w:r w:rsidRPr="00076AE4">
              <w:rPr>
                <w:color w:val="000000"/>
              </w:rPr>
              <w:t>Proje</w:t>
            </w:r>
          </w:p>
        </w:tc>
      </w:tr>
      <w:tr w:rsidR="00DD3E95" w:rsidRPr="00076AE4">
        <w:trPr>
          <w:trHeight w:val="400"/>
          <w:jc w:val="center"/>
        </w:trPr>
        <w:tc>
          <w:tcPr>
            <w:tcW w:w="1820" w:type="dxa"/>
            <w:vAlign w:val="center"/>
          </w:tcPr>
          <w:p w:rsidR="00DD3E95" w:rsidRPr="00076AE4" w:rsidRDefault="00DD3E95" w:rsidP="007355AD">
            <w:pPr>
              <w:rPr>
                <w:color w:val="000000"/>
              </w:rPr>
            </w:pPr>
            <w:r w:rsidRPr="00076AE4">
              <w:rPr>
                <w:color w:val="000000"/>
              </w:rPr>
              <w:t>Türkçe</w:t>
            </w:r>
          </w:p>
        </w:tc>
        <w:tc>
          <w:tcPr>
            <w:tcW w:w="1908" w:type="dxa"/>
            <w:vAlign w:val="center"/>
          </w:tcPr>
          <w:p w:rsidR="00DD3E95" w:rsidRPr="00076AE4" w:rsidRDefault="00DD3E95" w:rsidP="007355AD">
            <w:pPr>
              <w:rPr>
                <w:color w:val="000000"/>
              </w:rPr>
            </w:pPr>
            <w:r w:rsidRPr="00076AE4">
              <w:rPr>
                <w:color w:val="000000"/>
              </w:rPr>
              <w:t>3</w:t>
            </w:r>
          </w:p>
        </w:tc>
        <w:tc>
          <w:tcPr>
            <w:tcW w:w="2368" w:type="dxa"/>
            <w:vAlign w:val="center"/>
          </w:tcPr>
          <w:p w:rsidR="00DD3E95" w:rsidRPr="00076AE4" w:rsidRDefault="00DD3E95" w:rsidP="007355AD">
            <w:pPr>
              <w:rPr>
                <w:color w:val="000000"/>
              </w:rPr>
            </w:pPr>
            <w:r>
              <w:rPr>
                <w:color w:val="000000"/>
              </w:rPr>
              <w:t>2</w:t>
            </w:r>
          </w:p>
        </w:tc>
        <w:tc>
          <w:tcPr>
            <w:tcW w:w="2598" w:type="dxa"/>
            <w:vMerge w:val="restart"/>
            <w:vAlign w:val="center"/>
          </w:tcPr>
          <w:p w:rsidR="00DD3E95" w:rsidRPr="00076AE4" w:rsidRDefault="00DD3E95" w:rsidP="007355AD">
            <w:pPr>
              <w:rPr>
                <w:b/>
                <w:bCs/>
                <w:color w:val="000000"/>
              </w:rPr>
            </w:pPr>
            <w:r w:rsidRPr="00076AE4">
              <w:rPr>
                <w:b/>
                <w:bCs/>
                <w:color w:val="000000"/>
              </w:rPr>
              <w:t>Öğrencinin seçeceği Herhangi bir dersten</w:t>
            </w:r>
          </w:p>
          <w:p w:rsidR="00DD3E95" w:rsidRPr="00076AE4" w:rsidRDefault="00DD3E95" w:rsidP="007355AD">
            <w:pPr>
              <w:rPr>
                <w:color w:val="000000"/>
              </w:rPr>
            </w:pPr>
            <w:r w:rsidRPr="00076AE4">
              <w:rPr>
                <w:b/>
                <w:bCs/>
                <w:color w:val="000000"/>
              </w:rPr>
              <w:t>yıllık en az bir proje ödevi verilir.</w:t>
            </w:r>
          </w:p>
        </w:tc>
      </w:tr>
      <w:tr w:rsidR="00DD3E95" w:rsidRPr="00076AE4">
        <w:trPr>
          <w:trHeight w:val="293"/>
          <w:jc w:val="center"/>
        </w:trPr>
        <w:tc>
          <w:tcPr>
            <w:tcW w:w="1820" w:type="dxa"/>
            <w:vAlign w:val="center"/>
          </w:tcPr>
          <w:p w:rsidR="00DD3E95" w:rsidRPr="00076AE4" w:rsidRDefault="00DD3E95" w:rsidP="007355AD">
            <w:pPr>
              <w:rPr>
                <w:color w:val="000000"/>
              </w:rPr>
            </w:pPr>
            <w:r w:rsidRPr="00076AE4">
              <w:rPr>
                <w:color w:val="000000"/>
              </w:rPr>
              <w:t>Matematik</w:t>
            </w:r>
          </w:p>
        </w:tc>
        <w:tc>
          <w:tcPr>
            <w:tcW w:w="1908" w:type="dxa"/>
            <w:vAlign w:val="center"/>
          </w:tcPr>
          <w:p w:rsidR="00DD3E95" w:rsidRPr="00076AE4" w:rsidRDefault="00DD3E95" w:rsidP="007355AD">
            <w:pPr>
              <w:rPr>
                <w:color w:val="000000"/>
              </w:rPr>
            </w:pPr>
            <w:r w:rsidRPr="00076AE4">
              <w:rPr>
                <w:color w:val="000000"/>
              </w:rPr>
              <w:t>3</w:t>
            </w:r>
          </w:p>
        </w:tc>
        <w:tc>
          <w:tcPr>
            <w:tcW w:w="2368" w:type="dxa"/>
            <w:vAlign w:val="center"/>
          </w:tcPr>
          <w:p w:rsidR="00DD3E95" w:rsidRPr="00076AE4" w:rsidRDefault="00DD3E95" w:rsidP="007355AD">
            <w:pPr>
              <w:rPr>
                <w:color w:val="000000"/>
              </w:rPr>
            </w:pPr>
            <w:r>
              <w:rPr>
                <w:color w:val="000000"/>
              </w:rPr>
              <w:t>2</w:t>
            </w:r>
          </w:p>
        </w:tc>
        <w:tc>
          <w:tcPr>
            <w:tcW w:w="2598" w:type="dxa"/>
            <w:vMerge/>
            <w:vAlign w:val="center"/>
          </w:tcPr>
          <w:p w:rsidR="00DD3E95" w:rsidRPr="00076AE4" w:rsidRDefault="00DD3E95" w:rsidP="007355AD">
            <w:pPr>
              <w:rPr>
                <w:color w:val="000000"/>
              </w:rPr>
            </w:pPr>
          </w:p>
        </w:tc>
      </w:tr>
      <w:tr w:rsidR="00DD3E95" w:rsidRPr="00076AE4">
        <w:trPr>
          <w:trHeight w:val="414"/>
          <w:jc w:val="center"/>
        </w:trPr>
        <w:tc>
          <w:tcPr>
            <w:tcW w:w="1820" w:type="dxa"/>
            <w:vAlign w:val="center"/>
          </w:tcPr>
          <w:p w:rsidR="00DD3E95" w:rsidRPr="00076AE4" w:rsidRDefault="00DD3E95" w:rsidP="007355AD">
            <w:pPr>
              <w:rPr>
                <w:color w:val="000000"/>
              </w:rPr>
            </w:pPr>
            <w:r w:rsidRPr="00076AE4">
              <w:rPr>
                <w:color w:val="000000"/>
              </w:rPr>
              <w:t>Fen ve Tek.</w:t>
            </w:r>
          </w:p>
        </w:tc>
        <w:tc>
          <w:tcPr>
            <w:tcW w:w="1908" w:type="dxa"/>
            <w:vAlign w:val="center"/>
          </w:tcPr>
          <w:p w:rsidR="00DD3E95" w:rsidRPr="00076AE4" w:rsidRDefault="00DD3E95" w:rsidP="007355AD">
            <w:pPr>
              <w:rPr>
                <w:color w:val="000000"/>
              </w:rPr>
            </w:pPr>
            <w:r w:rsidRPr="00076AE4">
              <w:rPr>
                <w:color w:val="000000"/>
              </w:rPr>
              <w:t>2</w:t>
            </w:r>
          </w:p>
        </w:tc>
        <w:tc>
          <w:tcPr>
            <w:tcW w:w="2368" w:type="dxa"/>
            <w:vAlign w:val="center"/>
          </w:tcPr>
          <w:p w:rsidR="00DD3E95" w:rsidRPr="00076AE4" w:rsidRDefault="00DD3E95" w:rsidP="007355AD">
            <w:pPr>
              <w:rPr>
                <w:color w:val="000000"/>
              </w:rPr>
            </w:pPr>
            <w:r>
              <w:rPr>
                <w:color w:val="000000"/>
              </w:rPr>
              <w:t>2</w:t>
            </w:r>
          </w:p>
        </w:tc>
        <w:tc>
          <w:tcPr>
            <w:tcW w:w="2598" w:type="dxa"/>
            <w:vMerge/>
            <w:vAlign w:val="center"/>
          </w:tcPr>
          <w:p w:rsidR="00DD3E95" w:rsidRPr="00076AE4" w:rsidRDefault="00DD3E95" w:rsidP="007355AD">
            <w:pPr>
              <w:rPr>
                <w:color w:val="000000"/>
              </w:rPr>
            </w:pPr>
          </w:p>
        </w:tc>
      </w:tr>
      <w:tr w:rsidR="00DD3E95" w:rsidRPr="00076AE4">
        <w:trPr>
          <w:trHeight w:val="293"/>
          <w:jc w:val="center"/>
        </w:trPr>
        <w:tc>
          <w:tcPr>
            <w:tcW w:w="1820" w:type="dxa"/>
            <w:vAlign w:val="center"/>
          </w:tcPr>
          <w:p w:rsidR="00DD3E95" w:rsidRPr="00076AE4" w:rsidRDefault="00DD3E95" w:rsidP="007355AD">
            <w:pPr>
              <w:rPr>
                <w:color w:val="000000"/>
              </w:rPr>
            </w:pPr>
            <w:r w:rsidRPr="00076AE4">
              <w:rPr>
                <w:color w:val="000000"/>
              </w:rPr>
              <w:t>Sos.Bil.</w:t>
            </w:r>
          </w:p>
        </w:tc>
        <w:tc>
          <w:tcPr>
            <w:tcW w:w="1908" w:type="dxa"/>
            <w:vAlign w:val="center"/>
          </w:tcPr>
          <w:p w:rsidR="00DD3E95" w:rsidRPr="00076AE4" w:rsidRDefault="00DD3E95" w:rsidP="007355AD">
            <w:pPr>
              <w:rPr>
                <w:color w:val="000000"/>
              </w:rPr>
            </w:pPr>
            <w:r w:rsidRPr="00076AE4">
              <w:rPr>
                <w:color w:val="000000"/>
              </w:rPr>
              <w:t>2</w:t>
            </w:r>
          </w:p>
        </w:tc>
        <w:tc>
          <w:tcPr>
            <w:tcW w:w="2368" w:type="dxa"/>
            <w:vAlign w:val="center"/>
          </w:tcPr>
          <w:p w:rsidR="00DD3E95" w:rsidRPr="00076AE4" w:rsidRDefault="00DD3E95" w:rsidP="007355AD">
            <w:pPr>
              <w:rPr>
                <w:color w:val="000000"/>
              </w:rPr>
            </w:pPr>
            <w:r>
              <w:rPr>
                <w:color w:val="000000"/>
              </w:rPr>
              <w:t>2</w:t>
            </w:r>
          </w:p>
        </w:tc>
        <w:tc>
          <w:tcPr>
            <w:tcW w:w="2598" w:type="dxa"/>
            <w:vMerge/>
            <w:vAlign w:val="center"/>
          </w:tcPr>
          <w:p w:rsidR="00DD3E95" w:rsidRPr="00076AE4" w:rsidRDefault="00DD3E95" w:rsidP="007355AD">
            <w:pPr>
              <w:rPr>
                <w:color w:val="000000"/>
              </w:rPr>
            </w:pPr>
          </w:p>
        </w:tc>
      </w:tr>
      <w:tr w:rsidR="00DD3E95" w:rsidRPr="00076AE4">
        <w:trPr>
          <w:trHeight w:val="293"/>
          <w:jc w:val="center"/>
        </w:trPr>
        <w:tc>
          <w:tcPr>
            <w:tcW w:w="1820" w:type="dxa"/>
            <w:vAlign w:val="center"/>
          </w:tcPr>
          <w:p w:rsidR="00DD3E95" w:rsidRPr="00076AE4" w:rsidRDefault="00DD3E95" w:rsidP="007355AD">
            <w:pPr>
              <w:rPr>
                <w:color w:val="000000"/>
              </w:rPr>
            </w:pPr>
            <w:r>
              <w:rPr>
                <w:color w:val="000000"/>
              </w:rPr>
              <w:t>İngilizce</w:t>
            </w:r>
          </w:p>
        </w:tc>
        <w:tc>
          <w:tcPr>
            <w:tcW w:w="1908" w:type="dxa"/>
            <w:vAlign w:val="center"/>
          </w:tcPr>
          <w:p w:rsidR="00DD3E95" w:rsidRPr="00076AE4" w:rsidRDefault="00DD3E95" w:rsidP="007355AD">
            <w:pPr>
              <w:rPr>
                <w:color w:val="000000"/>
              </w:rPr>
            </w:pPr>
            <w:r>
              <w:rPr>
                <w:color w:val="000000"/>
              </w:rPr>
              <w:t>2</w:t>
            </w:r>
          </w:p>
        </w:tc>
        <w:tc>
          <w:tcPr>
            <w:tcW w:w="2368" w:type="dxa"/>
            <w:vAlign w:val="center"/>
          </w:tcPr>
          <w:p w:rsidR="00DD3E95" w:rsidRDefault="00DD3E95" w:rsidP="007355AD">
            <w:pPr>
              <w:rPr>
                <w:color w:val="000000"/>
              </w:rPr>
            </w:pPr>
            <w:r>
              <w:rPr>
                <w:color w:val="000000"/>
              </w:rPr>
              <w:t>2</w:t>
            </w:r>
          </w:p>
        </w:tc>
        <w:tc>
          <w:tcPr>
            <w:tcW w:w="2598" w:type="dxa"/>
            <w:vMerge/>
            <w:vAlign w:val="center"/>
          </w:tcPr>
          <w:p w:rsidR="00DD3E95" w:rsidRPr="00076AE4" w:rsidRDefault="00DD3E95" w:rsidP="007355AD">
            <w:pPr>
              <w:rPr>
                <w:color w:val="000000"/>
              </w:rPr>
            </w:pPr>
          </w:p>
        </w:tc>
      </w:tr>
      <w:tr w:rsidR="00DD3E95" w:rsidRPr="00076AE4">
        <w:trPr>
          <w:trHeight w:val="293"/>
          <w:jc w:val="center"/>
        </w:trPr>
        <w:tc>
          <w:tcPr>
            <w:tcW w:w="1820" w:type="dxa"/>
            <w:vAlign w:val="center"/>
          </w:tcPr>
          <w:p w:rsidR="00DD3E95" w:rsidRPr="00076AE4" w:rsidRDefault="00DD3E95" w:rsidP="007355AD">
            <w:pPr>
              <w:rPr>
                <w:color w:val="000000"/>
              </w:rPr>
            </w:pPr>
            <w:r>
              <w:rPr>
                <w:color w:val="000000"/>
              </w:rPr>
              <w:t>Din Kült Ahl</w:t>
            </w:r>
          </w:p>
        </w:tc>
        <w:tc>
          <w:tcPr>
            <w:tcW w:w="1908" w:type="dxa"/>
            <w:vAlign w:val="center"/>
          </w:tcPr>
          <w:p w:rsidR="00DD3E95" w:rsidRPr="00076AE4" w:rsidRDefault="00DD3E95" w:rsidP="007355AD">
            <w:pPr>
              <w:rPr>
                <w:color w:val="000000"/>
              </w:rPr>
            </w:pPr>
            <w:r>
              <w:rPr>
                <w:color w:val="000000"/>
              </w:rPr>
              <w:t>2</w:t>
            </w:r>
          </w:p>
        </w:tc>
        <w:tc>
          <w:tcPr>
            <w:tcW w:w="2368" w:type="dxa"/>
            <w:vAlign w:val="center"/>
          </w:tcPr>
          <w:p w:rsidR="00DD3E95" w:rsidRDefault="00DD3E95" w:rsidP="007355AD">
            <w:pPr>
              <w:rPr>
                <w:color w:val="000000"/>
              </w:rPr>
            </w:pPr>
            <w:r>
              <w:rPr>
                <w:color w:val="000000"/>
              </w:rPr>
              <w:t>2</w:t>
            </w:r>
          </w:p>
        </w:tc>
        <w:tc>
          <w:tcPr>
            <w:tcW w:w="2598" w:type="dxa"/>
            <w:vMerge/>
            <w:vAlign w:val="center"/>
          </w:tcPr>
          <w:p w:rsidR="00DD3E95" w:rsidRPr="00076AE4" w:rsidRDefault="00DD3E95" w:rsidP="007355AD">
            <w:pPr>
              <w:rPr>
                <w:color w:val="000000"/>
              </w:rPr>
            </w:pPr>
          </w:p>
        </w:tc>
      </w:tr>
      <w:tr w:rsidR="00DD3E95" w:rsidRPr="00076AE4">
        <w:trPr>
          <w:trHeight w:val="349"/>
          <w:jc w:val="center"/>
        </w:trPr>
        <w:tc>
          <w:tcPr>
            <w:tcW w:w="1820" w:type="dxa"/>
            <w:vAlign w:val="center"/>
          </w:tcPr>
          <w:p w:rsidR="00DD3E95" w:rsidRPr="00076AE4" w:rsidRDefault="00DD3E95" w:rsidP="007355AD">
            <w:pPr>
              <w:rPr>
                <w:color w:val="000000"/>
              </w:rPr>
            </w:pPr>
            <w:r w:rsidRPr="00076AE4">
              <w:rPr>
                <w:color w:val="000000"/>
              </w:rPr>
              <w:t>Trafik</w:t>
            </w:r>
          </w:p>
        </w:tc>
        <w:tc>
          <w:tcPr>
            <w:tcW w:w="1908" w:type="dxa"/>
            <w:vAlign w:val="center"/>
          </w:tcPr>
          <w:p w:rsidR="00DD3E95" w:rsidRPr="00076AE4" w:rsidRDefault="00DD3E95" w:rsidP="007355AD">
            <w:pPr>
              <w:rPr>
                <w:color w:val="000000"/>
              </w:rPr>
            </w:pPr>
            <w:r w:rsidRPr="00076AE4">
              <w:rPr>
                <w:color w:val="000000"/>
              </w:rPr>
              <w:t>2</w:t>
            </w:r>
          </w:p>
        </w:tc>
        <w:tc>
          <w:tcPr>
            <w:tcW w:w="2368" w:type="dxa"/>
            <w:vAlign w:val="center"/>
          </w:tcPr>
          <w:p w:rsidR="00DD3E95" w:rsidRPr="00076AE4" w:rsidRDefault="00DD3E95" w:rsidP="007355AD">
            <w:pPr>
              <w:rPr>
                <w:color w:val="000000"/>
              </w:rPr>
            </w:pPr>
            <w:r>
              <w:rPr>
                <w:color w:val="000000"/>
              </w:rPr>
              <w:t>2</w:t>
            </w:r>
          </w:p>
        </w:tc>
        <w:tc>
          <w:tcPr>
            <w:tcW w:w="2598" w:type="dxa"/>
            <w:vMerge/>
            <w:vAlign w:val="center"/>
          </w:tcPr>
          <w:p w:rsidR="00DD3E95" w:rsidRPr="00076AE4" w:rsidRDefault="00DD3E95" w:rsidP="007355AD">
            <w:pPr>
              <w:rPr>
                <w:color w:val="000000"/>
              </w:rPr>
            </w:pPr>
          </w:p>
        </w:tc>
      </w:tr>
    </w:tbl>
    <w:p w:rsidR="00DD3E95" w:rsidRPr="005315FE" w:rsidRDefault="00DD3E95" w:rsidP="00981CCE">
      <w:pPr>
        <w:rPr>
          <w:color w:val="000000"/>
        </w:rPr>
      </w:pPr>
    </w:p>
    <w:p w:rsidR="00DD3E95" w:rsidRDefault="00DD3E95" w:rsidP="00981CCE">
      <w:pPr>
        <w:rPr>
          <w:color w:val="000000"/>
        </w:rPr>
      </w:pPr>
      <w:r>
        <w:rPr>
          <w:color w:val="000000"/>
        </w:rPr>
        <w:t xml:space="preserve">     Müzik ve Beden Eğitimi dersinde Yazılı sınav yerine uygulama yapılarak not girilmesi kararlaştırıldı.</w:t>
      </w:r>
    </w:p>
    <w:p w:rsidR="00DD3E95" w:rsidRDefault="00DD3E95" w:rsidP="00981CCE">
      <w:r>
        <w:rPr>
          <w:color w:val="000000"/>
        </w:rPr>
        <w:t xml:space="preserve"> </w:t>
      </w:r>
      <w:r>
        <w:t>Derslerle ilgili yazılı sınav tarihleri aşağıdaki şekilde yeniden belirlendi.</w:t>
      </w:r>
    </w:p>
    <w:p w:rsidR="00DD3E95" w:rsidRDefault="00DD3E95" w:rsidP="00981CC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77"/>
        <w:gridCol w:w="2560"/>
        <w:gridCol w:w="2551"/>
        <w:gridCol w:w="2565"/>
      </w:tblGrid>
      <w:tr w:rsidR="00DD3E95" w:rsidRPr="002468D3">
        <w:trPr>
          <w:trHeight w:val="245"/>
          <w:jc w:val="center"/>
        </w:trPr>
        <w:tc>
          <w:tcPr>
            <w:tcW w:w="9953" w:type="dxa"/>
            <w:gridSpan w:val="4"/>
            <w:vAlign w:val="center"/>
          </w:tcPr>
          <w:p w:rsidR="00DD3E95" w:rsidRPr="002468D3" w:rsidRDefault="00DD3E95" w:rsidP="007355AD">
            <w:pPr>
              <w:jc w:val="center"/>
              <w:rPr>
                <w:b/>
                <w:bCs/>
              </w:rPr>
            </w:pPr>
            <w:r>
              <w:rPr>
                <w:b/>
                <w:bCs/>
              </w:rPr>
              <w:t>2</w:t>
            </w:r>
            <w:r w:rsidRPr="002468D3">
              <w:rPr>
                <w:b/>
                <w:bCs/>
              </w:rPr>
              <w:t>. Dönem</w:t>
            </w:r>
          </w:p>
        </w:tc>
      </w:tr>
      <w:tr w:rsidR="00DD3E95" w:rsidRPr="002468D3">
        <w:tblPrEx>
          <w:tblCellMar>
            <w:left w:w="108" w:type="dxa"/>
            <w:right w:w="108" w:type="dxa"/>
          </w:tblCellMar>
          <w:tblLook w:val="01E0"/>
        </w:tblPrEx>
        <w:trPr>
          <w:trHeight w:val="162"/>
          <w:jc w:val="center"/>
        </w:trPr>
        <w:tc>
          <w:tcPr>
            <w:tcW w:w="2277" w:type="dxa"/>
            <w:vAlign w:val="center"/>
          </w:tcPr>
          <w:p w:rsidR="00DD3E95" w:rsidRPr="002468D3" w:rsidRDefault="00DD3E95" w:rsidP="007355AD">
            <w:pPr>
              <w:rPr>
                <w:b/>
                <w:bCs/>
              </w:rPr>
            </w:pPr>
          </w:p>
        </w:tc>
        <w:tc>
          <w:tcPr>
            <w:tcW w:w="2560" w:type="dxa"/>
            <w:vAlign w:val="center"/>
          </w:tcPr>
          <w:p w:rsidR="00DD3E95" w:rsidRPr="001D5A34" w:rsidRDefault="00DD3E95" w:rsidP="007355AD">
            <w:pPr>
              <w:rPr>
                <w:b/>
                <w:bCs/>
              </w:rPr>
            </w:pPr>
            <w:r w:rsidRPr="001D5A34">
              <w:rPr>
                <w:b/>
                <w:bCs/>
              </w:rPr>
              <w:t xml:space="preserve">1.Yazılı </w:t>
            </w:r>
          </w:p>
        </w:tc>
        <w:tc>
          <w:tcPr>
            <w:tcW w:w="2551" w:type="dxa"/>
            <w:vAlign w:val="center"/>
          </w:tcPr>
          <w:p w:rsidR="00DD3E95" w:rsidRPr="001D5A34" w:rsidRDefault="00DD3E95" w:rsidP="007355AD">
            <w:pPr>
              <w:rPr>
                <w:b/>
                <w:bCs/>
              </w:rPr>
            </w:pPr>
            <w:r w:rsidRPr="001D5A34">
              <w:rPr>
                <w:b/>
                <w:bCs/>
              </w:rPr>
              <w:t>2.Yazılı</w:t>
            </w:r>
          </w:p>
        </w:tc>
        <w:tc>
          <w:tcPr>
            <w:tcW w:w="2565" w:type="dxa"/>
            <w:vAlign w:val="center"/>
          </w:tcPr>
          <w:p w:rsidR="00DD3E95" w:rsidRPr="001D5A34" w:rsidRDefault="00DD3E95" w:rsidP="007355AD">
            <w:pPr>
              <w:rPr>
                <w:b/>
                <w:bCs/>
              </w:rPr>
            </w:pPr>
            <w:r w:rsidRPr="001D5A34">
              <w:rPr>
                <w:b/>
                <w:bCs/>
              </w:rPr>
              <w:t>3.Yazılı</w:t>
            </w:r>
          </w:p>
        </w:tc>
      </w:tr>
      <w:tr w:rsidR="00DD3E95" w:rsidRPr="002468D3">
        <w:tblPrEx>
          <w:tblCellMar>
            <w:left w:w="108" w:type="dxa"/>
            <w:right w:w="108" w:type="dxa"/>
          </w:tblCellMar>
          <w:tblLook w:val="01E0"/>
        </w:tblPrEx>
        <w:trPr>
          <w:trHeight w:val="375"/>
          <w:jc w:val="center"/>
        </w:trPr>
        <w:tc>
          <w:tcPr>
            <w:tcW w:w="2277" w:type="dxa"/>
            <w:vAlign w:val="center"/>
          </w:tcPr>
          <w:p w:rsidR="00DD3E95" w:rsidRPr="002468D3" w:rsidRDefault="00DD3E95" w:rsidP="007355AD">
            <w:pPr>
              <w:rPr>
                <w:b/>
                <w:bCs/>
              </w:rPr>
            </w:pPr>
            <w:r w:rsidRPr="002468D3">
              <w:rPr>
                <w:b/>
                <w:bCs/>
              </w:rPr>
              <w:t>Türkçe</w:t>
            </w:r>
          </w:p>
        </w:tc>
        <w:tc>
          <w:tcPr>
            <w:tcW w:w="2560" w:type="dxa"/>
            <w:vAlign w:val="center"/>
          </w:tcPr>
          <w:p w:rsidR="00DD3E95" w:rsidRPr="002468D3" w:rsidRDefault="00DD3E95" w:rsidP="0028654D">
            <w:r>
              <w:t>16-20 Mart 2015</w:t>
            </w:r>
          </w:p>
        </w:tc>
        <w:tc>
          <w:tcPr>
            <w:tcW w:w="2551" w:type="dxa"/>
            <w:vAlign w:val="center"/>
          </w:tcPr>
          <w:p w:rsidR="00DD3E95" w:rsidRPr="002468D3" w:rsidRDefault="00DD3E95" w:rsidP="0028654D">
            <w:r>
              <w:t>13-20 Nisan 2015</w:t>
            </w:r>
          </w:p>
        </w:tc>
        <w:tc>
          <w:tcPr>
            <w:tcW w:w="2565" w:type="dxa"/>
            <w:vAlign w:val="center"/>
          </w:tcPr>
          <w:p w:rsidR="00DD3E95" w:rsidRPr="002468D3" w:rsidRDefault="00DD3E95" w:rsidP="0028654D">
            <w:r>
              <w:t>25-29 Mayıs 2015</w:t>
            </w:r>
          </w:p>
        </w:tc>
      </w:tr>
      <w:tr w:rsidR="00DD3E95" w:rsidRPr="002468D3">
        <w:tblPrEx>
          <w:tblCellMar>
            <w:left w:w="108" w:type="dxa"/>
            <w:right w:w="108" w:type="dxa"/>
          </w:tblCellMar>
          <w:tblLook w:val="01E0"/>
        </w:tblPrEx>
        <w:trPr>
          <w:trHeight w:val="529"/>
          <w:jc w:val="center"/>
        </w:trPr>
        <w:tc>
          <w:tcPr>
            <w:tcW w:w="2277" w:type="dxa"/>
            <w:vAlign w:val="center"/>
          </w:tcPr>
          <w:p w:rsidR="00DD3E95" w:rsidRPr="002468D3" w:rsidRDefault="00DD3E95" w:rsidP="007355AD">
            <w:pPr>
              <w:rPr>
                <w:b/>
                <w:bCs/>
              </w:rPr>
            </w:pPr>
            <w:r w:rsidRPr="002468D3">
              <w:rPr>
                <w:b/>
                <w:bCs/>
              </w:rPr>
              <w:t>Matematik Dersi</w:t>
            </w:r>
          </w:p>
        </w:tc>
        <w:tc>
          <w:tcPr>
            <w:tcW w:w="2560" w:type="dxa"/>
            <w:vAlign w:val="center"/>
          </w:tcPr>
          <w:p w:rsidR="00DD3E95" w:rsidRPr="002468D3" w:rsidRDefault="00DD3E95" w:rsidP="0028654D">
            <w:r>
              <w:t>16-20 Mart 2015</w:t>
            </w:r>
          </w:p>
        </w:tc>
        <w:tc>
          <w:tcPr>
            <w:tcW w:w="2551" w:type="dxa"/>
            <w:vAlign w:val="center"/>
          </w:tcPr>
          <w:p w:rsidR="00DD3E95" w:rsidRPr="002468D3" w:rsidRDefault="00DD3E95" w:rsidP="0028654D">
            <w:r>
              <w:t>13-20 Nisan 2015</w:t>
            </w:r>
          </w:p>
        </w:tc>
        <w:tc>
          <w:tcPr>
            <w:tcW w:w="2565" w:type="dxa"/>
            <w:vAlign w:val="center"/>
          </w:tcPr>
          <w:p w:rsidR="00DD3E95" w:rsidRPr="002468D3" w:rsidRDefault="00DD3E95" w:rsidP="0028654D">
            <w:r>
              <w:t>25-29 Mayıs 2015</w:t>
            </w:r>
          </w:p>
        </w:tc>
      </w:tr>
      <w:tr w:rsidR="00DD3E95" w:rsidRPr="002468D3">
        <w:tblPrEx>
          <w:tblCellMar>
            <w:left w:w="108" w:type="dxa"/>
            <w:right w:w="108" w:type="dxa"/>
          </w:tblCellMar>
          <w:tblLook w:val="01E0"/>
        </w:tblPrEx>
        <w:trPr>
          <w:trHeight w:val="529"/>
          <w:jc w:val="center"/>
        </w:trPr>
        <w:tc>
          <w:tcPr>
            <w:tcW w:w="2277" w:type="dxa"/>
            <w:vAlign w:val="center"/>
          </w:tcPr>
          <w:p w:rsidR="00DD3E95" w:rsidRPr="002468D3" w:rsidRDefault="00DD3E95" w:rsidP="007355AD">
            <w:pPr>
              <w:rPr>
                <w:b/>
                <w:bCs/>
              </w:rPr>
            </w:pPr>
            <w:r w:rsidRPr="002468D3">
              <w:rPr>
                <w:b/>
                <w:bCs/>
              </w:rPr>
              <w:t>Fen ve Teknoloji</w:t>
            </w:r>
          </w:p>
        </w:tc>
        <w:tc>
          <w:tcPr>
            <w:tcW w:w="2560" w:type="dxa"/>
            <w:vAlign w:val="center"/>
          </w:tcPr>
          <w:p w:rsidR="00DD3E95" w:rsidRPr="002468D3" w:rsidRDefault="00DD3E95" w:rsidP="0028654D">
            <w:r>
              <w:t>23-27 Mart 2015</w:t>
            </w:r>
          </w:p>
        </w:tc>
        <w:tc>
          <w:tcPr>
            <w:tcW w:w="2551" w:type="dxa"/>
            <w:vAlign w:val="center"/>
          </w:tcPr>
          <w:p w:rsidR="00DD3E95" w:rsidRPr="002468D3" w:rsidRDefault="00DD3E95" w:rsidP="0028654D">
            <w:r>
              <w:t>18-22 Mayıs 2015</w:t>
            </w:r>
          </w:p>
        </w:tc>
        <w:tc>
          <w:tcPr>
            <w:tcW w:w="2565" w:type="dxa"/>
            <w:vAlign w:val="center"/>
          </w:tcPr>
          <w:p w:rsidR="00DD3E95" w:rsidRPr="002468D3" w:rsidRDefault="00DD3E95" w:rsidP="007355AD"/>
        </w:tc>
      </w:tr>
      <w:tr w:rsidR="00DD3E95" w:rsidRPr="002468D3">
        <w:tblPrEx>
          <w:tblCellMar>
            <w:left w:w="108" w:type="dxa"/>
            <w:right w:w="108" w:type="dxa"/>
          </w:tblCellMar>
          <w:tblLook w:val="01E0"/>
        </w:tblPrEx>
        <w:trPr>
          <w:trHeight w:val="529"/>
          <w:jc w:val="center"/>
        </w:trPr>
        <w:tc>
          <w:tcPr>
            <w:tcW w:w="2277" w:type="dxa"/>
            <w:vAlign w:val="center"/>
          </w:tcPr>
          <w:p w:rsidR="00DD3E95" w:rsidRPr="002468D3" w:rsidRDefault="00DD3E95" w:rsidP="007355AD">
            <w:pPr>
              <w:rPr>
                <w:b/>
                <w:bCs/>
              </w:rPr>
            </w:pPr>
            <w:r w:rsidRPr="002468D3">
              <w:rPr>
                <w:b/>
                <w:bCs/>
              </w:rPr>
              <w:t>Sosyal Bilgiler</w:t>
            </w:r>
          </w:p>
        </w:tc>
        <w:tc>
          <w:tcPr>
            <w:tcW w:w="2560" w:type="dxa"/>
            <w:vAlign w:val="center"/>
          </w:tcPr>
          <w:p w:rsidR="00DD3E95" w:rsidRPr="002468D3" w:rsidRDefault="00DD3E95" w:rsidP="0028654D">
            <w:r>
              <w:t>23-27 Mart 2015</w:t>
            </w:r>
          </w:p>
        </w:tc>
        <w:tc>
          <w:tcPr>
            <w:tcW w:w="2551" w:type="dxa"/>
            <w:vAlign w:val="center"/>
          </w:tcPr>
          <w:p w:rsidR="00DD3E95" w:rsidRPr="002468D3" w:rsidRDefault="00DD3E95" w:rsidP="0028654D">
            <w:r>
              <w:t>18-22 Mayıs 2015</w:t>
            </w:r>
          </w:p>
        </w:tc>
        <w:tc>
          <w:tcPr>
            <w:tcW w:w="2565" w:type="dxa"/>
            <w:vAlign w:val="center"/>
          </w:tcPr>
          <w:p w:rsidR="00DD3E95" w:rsidRPr="002468D3" w:rsidRDefault="00DD3E95" w:rsidP="007355AD"/>
        </w:tc>
      </w:tr>
      <w:tr w:rsidR="00DD3E95" w:rsidRPr="002468D3">
        <w:tblPrEx>
          <w:tblCellMar>
            <w:left w:w="108" w:type="dxa"/>
            <w:right w:w="108" w:type="dxa"/>
          </w:tblCellMar>
          <w:tblLook w:val="01E0"/>
        </w:tblPrEx>
        <w:trPr>
          <w:trHeight w:val="529"/>
          <w:jc w:val="center"/>
        </w:trPr>
        <w:tc>
          <w:tcPr>
            <w:tcW w:w="2277" w:type="dxa"/>
            <w:vAlign w:val="center"/>
          </w:tcPr>
          <w:p w:rsidR="00DD3E95" w:rsidRPr="002468D3" w:rsidRDefault="00DD3E95" w:rsidP="007355AD">
            <w:pPr>
              <w:rPr>
                <w:b/>
                <w:bCs/>
              </w:rPr>
            </w:pPr>
            <w:r>
              <w:rPr>
                <w:b/>
                <w:bCs/>
              </w:rPr>
              <w:t>İngilizce</w:t>
            </w:r>
          </w:p>
        </w:tc>
        <w:tc>
          <w:tcPr>
            <w:tcW w:w="2560" w:type="dxa"/>
            <w:vAlign w:val="center"/>
          </w:tcPr>
          <w:p w:rsidR="00DD3E95" w:rsidRDefault="00DD3E95" w:rsidP="0028654D">
            <w:r>
              <w:t>6-10 Nisan 2015</w:t>
            </w:r>
          </w:p>
        </w:tc>
        <w:tc>
          <w:tcPr>
            <w:tcW w:w="2551" w:type="dxa"/>
            <w:vAlign w:val="center"/>
          </w:tcPr>
          <w:p w:rsidR="00DD3E95" w:rsidRDefault="00DD3E95" w:rsidP="0028654D">
            <w:r>
              <w:t>25-29 Mayıs 2015</w:t>
            </w:r>
          </w:p>
        </w:tc>
        <w:tc>
          <w:tcPr>
            <w:tcW w:w="2565" w:type="dxa"/>
            <w:vAlign w:val="center"/>
          </w:tcPr>
          <w:p w:rsidR="00DD3E95" w:rsidRPr="002468D3" w:rsidRDefault="00DD3E95" w:rsidP="007355AD"/>
        </w:tc>
      </w:tr>
      <w:tr w:rsidR="00DD3E95" w:rsidRPr="002468D3">
        <w:tblPrEx>
          <w:tblCellMar>
            <w:left w:w="108" w:type="dxa"/>
            <w:right w:w="108" w:type="dxa"/>
          </w:tblCellMar>
          <w:tblLook w:val="01E0"/>
        </w:tblPrEx>
        <w:trPr>
          <w:trHeight w:val="529"/>
          <w:jc w:val="center"/>
        </w:trPr>
        <w:tc>
          <w:tcPr>
            <w:tcW w:w="2277" w:type="dxa"/>
            <w:vAlign w:val="center"/>
          </w:tcPr>
          <w:p w:rsidR="00DD3E95" w:rsidRPr="002468D3" w:rsidRDefault="00DD3E95" w:rsidP="007355AD">
            <w:pPr>
              <w:rPr>
                <w:b/>
                <w:bCs/>
              </w:rPr>
            </w:pPr>
            <w:r>
              <w:rPr>
                <w:b/>
                <w:bCs/>
              </w:rPr>
              <w:t>Din Kült Ahl.</w:t>
            </w:r>
          </w:p>
        </w:tc>
        <w:tc>
          <w:tcPr>
            <w:tcW w:w="2560" w:type="dxa"/>
            <w:vAlign w:val="center"/>
          </w:tcPr>
          <w:p w:rsidR="00DD3E95" w:rsidRDefault="00DD3E95" w:rsidP="0028654D">
            <w:r>
              <w:t>6-10 Nisan 2015</w:t>
            </w:r>
          </w:p>
        </w:tc>
        <w:tc>
          <w:tcPr>
            <w:tcW w:w="2551" w:type="dxa"/>
            <w:vAlign w:val="center"/>
          </w:tcPr>
          <w:p w:rsidR="00DD3E95" w:rsidRDefault="00DD3E95" w:rsidP="0028654D">
            <w:r>
              <w:t>11-16  Mayıs 2015</w:t>
            </w:r>
          </w:p>
        </w:tc>
        <w:tc>
          <w:tcPr>
            <w:tcW w:w="2565" w:type="dxa"/>
            <w:vAlign w:val="center"/>
          </w:tcPr>
          <w:p w:rsidR="00DD3E95" w:rsidRPr="002468D3" w:rsidRDefault="00DD3E95" w:rsidP="007355AD"/>
        </w:tc>
      </w:tr>
      <w:tr w:rsidR="00DD3E95" w:rsidRPr="002468D3">
        <w:tblPrEx>
          <w:tblCellMar>
            <w:left w:w="108" w:type="dxa"/>
            <w:right w:w="108" w:type="dxa"/>
          </w:tblCellMar>
          <w:tblLook w:val="01E0"/>
        </w:tblPrEx>
        <w:trPr>
          <w:trHeight w:val="412"/>
          <w:jc w:val="center"/>
        </w:trPr>
        <w:tc>
          <w:tcPr>
            <w:tcW w:w="2277" w:type="dxa"/>
            <w:vAlign w:val="center"/>
          </w:tcPr>
          <w:p w:rsidR="00DD3E95" w:rsidRPr="002468D3" w:rsidRDefault="00DD3E95" w:rsidP="007355AD">
            <w:pPr>
              <w:rPr>
                <w:b/>
                <w:bCs/>
              </w:rPr>
            </w:pPr>
            <w:r w:rsidRPr="002468D3">
              <w:rPr>
                <w:b/>
                <w:bCs/>
              </w:rPr>
              <w:t>Trafik</w:t>
            </w:r>
          </w:p>
        </w:tc>
        <w:tc>
          <w:tcPr>
            <w:tcW w:w="2560" w:type="dxa"/>
          </w:tcPr>
          <w:p w:rsidR="00DD3E95" w:rsidRPr="002468D3" w:rsidRDefault="00DD3E95" w:rsidP="0028654D">
            <w:r>
              <w:t>6-10 Nisan 2015</w:t>
            </w:r>
          </w:p>
        </w:tc>
        <w:tc>
          <w:tcPr>
            <w:tcW w:w="2551" w:type="dxa"/>
          </w:tcPr>
          <w:p w:rsidR="00DD3E95" w:rsidRPr="002468D3" w:rsidRDefault="00DD3E95" w:rsidP="0028654D">
            <w:r>
              <w:t>11-16  Mayıs 2015</w:t>
            </w:r>
          </w:p>
        </w:tc>
        <w:tc>
          <w:tcPr>
            <w:tcW w:w="2565" w:type="dxa"/>
          </w:tcPr>
          <w:p w:rsidR="00DD3E95" w:rsidRPr="002468D3" w:rsidRDefault="00DD3E95" w:rsidP="007355AD"/>
        </w:tc>
      </w:tr>
    </w:tbl>
    <w:p w:rsidR="00DD3E95" w:rsidRDefault="00DD3E95" w:rsidP="00981CCE"/>
    <w:p w:rsidR="00DD3E95" w:rsidRDefault="00DD3E95" w:rsidP="00981CCE"/>
    <w:p w:rsidR="00DD3E95" w:rsidRDefault="00DD3E95" w:rsidP="00981CCE">
      <w:pPr>
        <w:rPr>
          <w:b/>
          <w:bCs/>
        </w:rPr>
      </w:pPr>
      <w:r>
        <w:t>10-</w:t>
      </w:r>
      <w:r w:rsidRPr="00DD4A28">
        <w:rPr>
          <w:b/>
          <w:bCs/>
        </w:rPr>
        <w:t>Mesleki eserler ve eğitim alanındaki yeni gelişmeler.</w:t>
      </w:r>
    </w:p>
    <w:p w:rsidR="00DD3E95" w:rsidRPr="00DD4A28" w:rsidRDefault="00DD3E95" w:rsidP="00981CCE">
      <w:r>
        <w:t xml:space="preserve">     4/B sınıf öğretmeni</w:t>
      </w:r>
      <w:r w:rsidRPr="00B46694">
        <w:rPr>
          <w:b/>
          <w:bCs/>
        </w:rPr>
        <w:t xml:space="preserve"> </w:t>
      </w:r>
      <w:r>
        <w:rPr>
          <w:b/>
          <w:bCs/>
        </w:rPr>
        <w:t>Halil K%%%%%</w:t>
      </w:r>
      <w:r>
        <w:t>, i</w:t>
      </w:r>
      <w:r w:rsidRPr="00DD4A28">
        <w:t>yi bir öğretmenin kendi alanınd</w:t>
      </w:r>
      <w:r>
        <w:t>a mesleki yayınları takip etmesini</w:t>
      </w:r>
      <w:r w:rsidRPr="00DD4A28">
        <w:t xml:space="preserve"> ve formasyon alanındaki yeniliklere açık o</w:t>
      </w:r>
      <w:r>
        <w:t>lması gerektiğini söyledi.</w:t>
      </w:r>
      <w:r w:rsidRPr="00DD4A28">
        <w:t xml:space="preserve"> Öğrenciyi tanıma tekniklerini ne kadar iyi bilirsek, kendi</w:t>
      </w:r>
      <w:r>
        <w:t xml:space="preserve">mizi ne kadar iyi yetiştirirsek ve </w:t>
      </w:r>
      <w:r w:rsidRPr="00DD4A28">
        <w:t xml:space="preserve"> geliştirirsek mesleki ve genel anlamda da o kadar başarılı oluruz.</w:t>
      </w:r>
      <w:r>
        <w:t xml:space="preserve"> Bu anlamda ki gelişmelerden birbirimize haberdar etmenin önemi üzerinde duruldu.</w:t>
      </w:r>
    </w:p>
    <w:p w:rsidR="00DD3E95" w:rsidRDefault="00DD3E95" w:rsidP="00981CCE">
      <w:r>
        <w:t xml:space="preserve">     4/B sınıf öğretmeni</w:t>
      </w:r>
      <w:r w:rsidRPr="00B46694">
        <w:rPr>
          <w:b/>
          <w:bCs/>
        </w:rPr>
        <w:t xml:space="preserve"> </w:t>
      </w:r>
      <w:r>
        <w:rPr>
          <w:b/>
          <w:bCs/>
        </w:rPr>
        <w:t>Halil K%%%%%</w:t>
      </w:r>
      <w:r>
        <w:t>, a</w:t>
      </w:r>
      <w:r w:rsidRPr="00DD4A28">
        <w:t>yrıca mesleki alanda yapılan önemli yayın, araştırma, bilgi ve belgeler de internet ortamında ve çeşitli sitelerde mevcut.</w:t>
      </w:r>
      <w:r>
        <w:t>olduğunu ,a</w:t>
      </w:r>
      <w:r w:rsidRPr="00DD4A28">
        <w:t>rtık istediğimiz her</w:t>
      </w:r>
      <w:r>
        <w:t xml:space="preserve"> bilgiye çok kısa sürede ulaşabileceğimizi de vurguladı.</w:t>
      </w:r>
      <w:r w:rsidRPr="00DD4A28">
        <w:t xml:space="preserve"> </w:t>
      </w:r>
    </w:p>
    <w:p w:rsidR="00DD3E95" w:rsidRDefault="00DD3E95" w:rsidP="00981CCE">
      <w:r>
        <w:t xml:space="preserve">    Kendimizi </w:t>
      </w:r>
      <w:r w:rsidRPr="00E06489">
        <w:t xml:space="preserve"> geliştirme ve okul başarısını artırmada </w:t>
      </w:r>
      <w:r>
        <w:t>bu tür çalışma paylaşımların faydalı ve yerinde olacağı konusunda görüş birliğine varıldı.</w:t>
      </w:r>
    </w:p>
    <w:p w:rsidR="00DD3E95" w:rsidRDefault="00DD3E95" w:rsidP="00981CCE"/>
    <w:p w:rsidR="00DD3E95" w:rsidRPr="002A5C2A" w:rsidRDefault="00DD3E95" w:rsidP="00981CCE">
      <w:pPr>
        <w:rPr>
          <w:b/>
          <w:bCs/>
        </w:rPr>
      </w:pPr>
      <w:r>
        <w:rPr>
          <w:b/>
          <w:bCs/>
        </w:rPr>
        <w:t>11</w:t>
      </w:r>
      <w:r w:rsidRPr="002A5C2A">
        <w:rPr>
          <w:b/>
          <w:bCs/>
        </w:rPr>
        <w:t>- Veli toplantı tarihlerinin belirlenmesi</w:t>
      </w:r>
    </w:p>
    <w:p w:rsidR="00DD3E95" w:rsidRDefault="00DD3E95" w:rsidP="00764B9C">
      <w:pPr>
        <w:ind w:right="57"/>
        <w:rPr>
          <w:color w:val="000000"/>
        </w:rPr>
      </w:pPr>
      <w:r>
        <w:rPr>
          <w:color w:val="000000"/>
        </w:rPr>
        <w:t xml:space="preserve">   Zümre öğretmenlerinin almış aldığı karar doğrultusunda veli toplantısının Mart ayının ilk haftası içerisinde yapılacağı belirtildi. İhtiyaç hissedilirse Mayıs ayının son haftasında da ikincisi yapılabilir denildi.</w:t>
      </w:r>
    </w:p>
    <w:p w:rsidR="00DD3E95" w:rsidRPr="00764B9C" w:rsidRDefault="00DD3E95" w:rsidP="00764B9C">
      <w:pPr>
        <w:ind w:right="57"/>
        <w:rPr>
          <w:color w:val="000000"/>
        </w:rPr>
      </w:pPr>
    </w:p>
    <w:p w:rsidR="00DD3E95" w:rsidRPr="002A5C2A" w:rsidRDefault="00DD3E95" w:rsidP="00981CCE">
      <w:pPr>
        <w:ind w:right="57"/>
        <w:jc w:val="both"/>
        <w:rPr>
          <w:b/>
          <w:bCs/>
          <w:color w:val="000000"/>
        </w:rPr>
      </w:pPr>
      <w:r>
        <w:rPr>
          <w:b/>
          <w:bCs/>
          <w:color w:val="000000"/>
        </w:rPr>
        <w:t>12-</w:t>
      </w:r>
      <w:r w:rsidRPr="002A5C2A">
        <w:rPr>
          <w:b/>
          <w:bCs/>
          <w:color w:val="000000"/>
        </w:rPr>
        <w:t>Öğrencilerin okula devam ve devamsızlık durumlarının görüşülmesi</w:t>
      </w:r>
    </w:p>
    <w:p w:rsidR="00DD3E95" w:rsidRDefault="00DD3E95" w:rsidP="00981CCE">
      <w:pPr>
        <w:pStyle w:val="NoSpacing"/>
        <w:jc w:val="both"/>
        <w:rPr>
          <w:rFonts w:ascii="Times New Roman" w:hAnsi="Times New Roman" w:cs="Times New Roman"/>
          <w:sz w:val="24"/>
          <w:szCs w:val="24"/>
        </w:rPr>
      </w:pPr>
      <w:r>
        <w:rPr>
          <w:rFonts w:ascii="Times New Roman" w:hAnsi="Times New Roman" w:cs="Times New Roman"/>
        </w:rPr>
        <w:t xml:space="preserve">      </w:t>
      </w:r>
      <w:r w:rsidRPr="00B46694">
        <w:rPr>
          <w:rFonts w:ascii="Times New Roman" w:hAnsi="Times New Roman" w:cs="Times New Roman"/>
        </w:rPr>
        <w:t>4/A sınıf öğretmeni</w:t>
      </w:r>
      <w:r w:rsidRPr="00B46694">
        <w:rPr>
          <w:rFonts w:ascii="Times New Roman" w:hAnsi="Times New Roman" w:cs="Times New Roman"/>
          <w:b/>
          <w:bCs/>
        </w:rPr>
        <w:t xml:space="preserve"> </w:t>
      </w:r>
      <w:r>
        <w:rPr>
          <w:rFonts w:ascii="Times New Roman" w:hAnsi="Times New Roman" w:cs="Times New Roman"/>
          <w:b/>
          <w:bCs/>
          <w:sz w:val="24"/>
          <w:szCs w:val="24"/>
        </w:rPr>
        <w:t>Fatma Z%%%D%%</w:t>
      </w:r>
      <w:r>
        <w:rPr>
          <w:rFonts w:ascii="Times New Roman" w:hAnsi="Times New Roman" w:cs="Times New Roman"/>
          <w:sz w:val="24"/>
          <w:szCs w:val="24"/>
        </w:rPr>
        <w:t>, İlkokula</w:t>
      </w:r>
      <w:r w:rsidRPr="004D016B">
        <w:rPr>
          <w:rFonts w:ascii="Times New Roman" w:hAnsi="Times New Roman" w:cs="Times New Roman"/>
          <w:sz w:val="24"/>
          <w:szCs w:val="24"/>
        </w:rPr>
        <w:t xml:space="preserve"> devamın zorunlu olduğunu </w:t>
      </w:r>
      <w:r>
        <w:rPr>
          <w:rFonts w:ascii="Times New Roman" w:hAnsi="Times New Roman" w:cs="Times New Roman"/>
          <w:sz w:val="24"/>
          <w:szCs w:val="24"/>
        </w:rPr>
        <w:t>ö</w:t>
      </w:r>
      <w:r w:rsidRPr="004D016B">
        <w:rPr>
          <w:rFonts w:ascii="Times New Roman" w:hAnsi="Times New Roman" w:cs="Times New Roman"/>
          <w:sz w:val="24"/>
          <w:szCs w:val="24"/>
        </w:rPr>
        <w:t>ğrenci velisinin çocuğunun okula devamını sağlamakla yükümlü olduğunu hatırlattı. Okula geç gelmeyi veya izinsiz olarak sınıftan ya da okuldan ayrılmayı alışkanlık hâline getiren öğrencilerin durumu idareye ve</w:t>
      </w:r>
      <w:r>
        <w:rPr>
          <w:rFonts w:ascii="Times New Roman" w:hAnsi="Times New Roman" w:cs="Times New Roman"/>
          <w:sz w:val="24"/>
          <w:szCs w:val="24"/>
        </w:rPr>
        <w:t xml:space="preserve"> veliye mutlaka bildirilmesini b</w:t>
      </w:r>
      <w:r w:rsidRPr="004D016B">
        <w:rPr>
          <w:rFonts w:ascii="Times New Roman" w:hAnsi="Times New Roman" w:cs="Times New Roman"/>
          <w:sz w:val="24"/>
          <w:szCs w:val="24"/>
        </w:rPr>
        <w:t>unu önlemek için gerekli önlemlerin</w:t>
      </w:r>
      <w:r>
        <w:rPr>
          <w:rFonts w:ascii="Times New Roman" w:hAnsi="Times New Roman" w:cs="Times New Roman"/>
          <w:sz w:val="24"/>
          <w:szCs w:val="24"/>
        </w:rPr>
        <w:t xml:space="preserve"> alınması gerektiğini söyledi.</w:t>
      </w:r>
    </w:p>
    <w:p w:rsidR="00DD3E95" w:rsidRDefault="00DD3E95" w:rsidP="00981CCE">
      <w:pPr>
        <w:ind w:right="57"/>
        <w:rPr>
          <w:color w:val="000000"/>
        </w:rPr>
      </w:pPr>
      <w:r>
        <w:t xml:space="preserve">     Birinci dönem devamsızlık sorununun yaşanmadığı ikinci dönem için</w:t>
      </w:r>
      <w:r w:rsidRPr="00CF0CF4">
        <w:rPr>
          <w:color w:val="000000"/>
        </w:rPr>
        <w:t xml:space="preserve"> </w:t>
      </w:r>
      <w:r>
        <w:rPr>
          <w:color w:val="000000"/>
        </w:rPr>
        <w:t>ö</w:t>
      </w:r>
      <w:r w:rsidRPr="002E4C85">
        <w:rPr>
          <w:color w:val="000000"/>
        </w:rPr>
        <w:t xml:space="preserve">ğrencilerin devamlarının takip edilerek idare ve veli koordineli çalışılmasına ve  nedenlerini ortadan kaldıracak  şekilde velilerle işbirliği içerisinde  çalışılmasına </w:t>
      </w:r>
      <w:r>
        <w:rPr>
          <w:color w:val="000000"/>
        </w:rPr>
        <w:t xml:space="preserve">oy birliğiyle </w:t>
      </w:r>
      <w:r w:rsidRPr="002E4C85">
        <w:rPr>
          <w:color w:val="000000"/>
        </w:rPr>
        <w:t xml:space="preserve">karar verildi. </w:t>
      </w:r>
    </w:p>
    <w:p w:rsidR="00DD3E95" w:rsidRDefault="00DD3E95" w:rsidP="00981CCE">
      <w:pPr>
        <w:ind w:right="57"/>
        <w:rPr>
          <w:b/>
          <w:bCs/>
          <w:color w:val="000000"/>
        </w:rPr>
      </w:pPr>
    </w:p>
    <w:p w:rsidR="00DD3E95" w:rsidRDefault="00DD3E95" w:rsidP="00981CCE">
      <w:pPr>
        <w:ind w:right="57"/>
        <w:rPr>
          <w:b/>
          <w:bCs/>
          <w:color w:val="000000"/>
        </w:rPr>
      </w:pPr>
      <w:r>
        <w:rPr>
          <w:b/>
          <w:bCs/>
          <w:color w:val="000000"/>
        </w:rPr>
        <w:t>13</w:t>
      </w:r>
      <w:r w:rsidRPr="00162E04">
        <w:rPr>
          <w:b/>
          <w:bCs/>
          <w:color w:val="000000"/>
        </w:rPr>
        <w:t>-Öğrenci kılık kıyafetleri, temizlik, beslenme, durumu.</w:t>
      </w:r>
    </w:p>
    <w:p w:rsidR="00DD3E95" w:rsidRPr="00877D3E" w:rsidRDefault="00DD3E95" w:rsidP="00981CCE">
      <w:pPr>
        <w:jc w:val="both"/>
        <w:rPr>
          <w:color w:val="000000"/>
        </w:rPr>
      </w:pPr>
      <w:r>
        <w:rPr>
          <w:color w:val="000000"/>
        </w:rPr>
        <w:t>D</w:t>
      </w:r>
      <w:r w:rsidRPr="00877D3E">
        <w:rPr>
          <w:color w:val="000000"/>
        </w:rPr>
        <w:t xml:space="preserve">engeli beslenmenin kelime anlamının bilimsel anlamı ile bütünleştirilerek her veli toplantısında gündeme alınmasına, ağız ve diş sağlığının bu çağdaki çocuklar için taşıdığı önemin mutlaka anlatılarak vurgulanmasına karar verildi. </w:t>
      </w:r>
    </w:p>
    <w:p w:rsidR="00DD3E95" w:rsidRDefault="00DD3E95" w:rsidP="00981CCE">
      <w:pPr>
        <w:ind w:right="57"/>
        <w:rPr>
          <w:color w:val="000000"/>
        </w:rPr>
      </w:pPr>
      <w:r w:rsidRPr="00877D3E">
        <w:rPr>
          <w:color w:val="000000"/>
        </w:rPr>
        <w:t xml:space="preserve">      </w:t>
      </w:r>
      <w:r w:rsidRPr="00877D3E">
        <w:t xml:space="preserve">Öğrenci kılık kıyafetlerinin temiz, sade ve düzenli olmasına dikkat edilmesi ve bu konuda velilerle işbirliğinin önemi belirtildi. Veli toplantılarında konunun önemi üzerinde durulmasının öğrencinin kişilik gelişimi bakımından önemli olduğu belirtildi. Öğrenci sağlığı ve beslenmeleri için her türlü çalışmanın yapılmasına, </w:t>
      </w:r>
      <w:r w:rsidRPr="00877D3E">
        <w:rPr>
          <w:color w:val="000000"/>
        </w:rPr>
        <w:t>öğrencilerin kılık ve kıyafetlerinin düzenli olması için gerektiğinde idare ve velilerle  ile işbirliğine gidilmesine, elbiselerinin temiz ve tertipli bir şekilde okula gelmelerinin  sağlanmasına, okula tertipsiz ve düzensiz gelen öğrencilerin velilerinin okula çağrılarak  bu tip sorunların giderilmesine karar verildi</w:t>
      </w:r>
      <w:r>
        <w:rPr>
          <w:color w:val="000000"/>
        </w:rPr>
        <w:t>.</w:t>
      </w:r>
    </w:p>
    <w:p w:rsidR="00DD3E95" w:rsidRPr="00877D3E" w:rsidRDefault="00DD3E95" w:rsidP="00981CCE">
      <w:pPr>
        <w:ind w:right="57"/>
        <w:rPr>
          <w:color w:val="000000"/>
        </w:rPr>
      </w:pPr>
    </w:p>
    <w:p w:rsidR="00DD3E95" w:rsidRDefault="00DD3E95" w:rsidP="00981CCE">
      <w:pPr>
        <w:ind w:right="57"/>
        <w:rPr>
          <w:b/>
          <w:bCs/>
          <w:color w:val="000000"/>
        </w:rPr>
      </w:pPr>
      <w:r w:rsidRPr="00BB7776">
        <w:rPr>
          <w:b/>
          <w:bCs/>
          <w:color w:val="000000"/>
        </w:rPr>
        <w:t>1</w:t>
      </w:r>
      <w:r>
        <w:rPr>
          <w:b/>
          <w:bCs/>
          <w:color w:val="000000"/>
        </w:rPr>
        <w:t>4</w:t>
      </w:r>
      <w:r w:rsidRPr="00BB7776">
        <w:rPr>
          <w:b/>
          <w:bCs/>
          <w:color w:val="000000"/>
        </w:rPr>
        <w:t>-Performans ve Proje Ödevleri</w:t>
      </w:r>
    </w:p>
    <w:p w:rsidR="00DD3E95" w:rsidRDefault="00DD3E95" w:rsidP="00981CCE">
      <w:r>
        <w:rPr>
          <w:color w:val="000000"/>
        </w:rPr>
        <w:t xml:space="preserve">  </w:t>
      </w:r>
      <w:r w:rsidRPr="00744021">
        <w:rPr>
          <w:color w:val="000000"/>
        </w:rPr>
        <w:t xml:space="preserve">Zümre başkanı </w:t>
      </w:r>
      <w:r>
        <w:rPr>
          <w:b/>
          <w:bCs/>
        </w:rPr>
        <w:t>Kadir Y%%%%%</w:t>
      </w:r>
      <w:r>
        <w:t xml:space="preserve"> tarafından  Proje çalışmasının da </w:t>
      </w:r>
      <w:r w:rsidRPr="00A15776">
        <w:t xml:space="preserve">zorlanmadan, aileyi sıkıntıya sokmadan ve çevre şartları göz önüne alınarak verilmesi gerektiği konusuna dikkat çekildi. </w:t>
      </w:r>
    </w:p>
    <w:p w:rsidR="00DD3E95" w:rsidRPr="00877D3E" w:rsidRDefault="00DD3E95" w:rsidP="00981CCE">
      <w:r>
        <w:t xml:space="preserve">     </w:t>
      </w:r>
      <w:r w:rsidRPr="00744021">
        <w:rPr>
          <w:color w:val="000000"/>
        </w:rPr>
        <w:t xml:space="preserve">Zümre başkanı </w:t>
      </w:r>
      <w:r>
        <w:rPr>
          <w:b/>
          <w:bCs/>
        </w:rPr>
        <w:t>Kadir Y%%%%%</w:t>
      </w:r>
      <w:r>
        <w:t xml:space="preserve"> </w:t>
      </w:r>
      <w:r w:rsidRPr="00877D3E">
        <w:t xml:space="preserve">kılavuz kitapların incelenerek proje ödevi </w:t>
      </w:r>
      <w:r>
        <w:t>dönem</w:t>
      </w:r>
      <w:r w:rsidRPr="00877D3E">
        <w:t xml:space="preserve"> başında konuların </w:t>
      </w:r>
      <w:r>
        <w:t>sınıfta</w:t>
      </w:r>
      <w:r w:rsidRPr="00877D3E">
        <w:t xml:space="preserve"> pano</w:t>
      </w:r>
      <w:r>
        <w:t>ya</w:t>
      </w:r>
      <w:r w:rsidRPr="00877D3E">
        <w:t xml:space="preserve"> asılmasını ve bu </w:t>
      </w:r>
      <w:r>
        <w:t>proje</w:t>
      </w:r>
      <w:r w:rsidRPr="00877D3E">
        <w:t xml:space="preserve"> verilirken öğrencilerin ilgi ve isteklerine göre verilmesini, kılavuz kitaplardaki değerlendirme formlarından faydalanılmasını, objektif ve toplu değerlendirme yapılmasını, performans görevlerinin mutlaka sınıfta tamamlanmasını ve  sunumunun da yapılmasını,  bir eğitim yılı süresince istenilen dersten en az bir proje ödevi verileceğini, görevlerinin amaçlarına uygun bir</w:t>
      </w:r>
      <w:r>
        <w:t xml:space="preserve"> şekilde yapılmasını belirtti</w:t>
      </w:r>
      <w:r w:rsidRPr="00877D3E">
        <w:t xml:space="preserve">. </w:t>
      </w:r>
    </w:p>
    <w:p w:rsidR="00DD3E95" w:rsidRPr="00877D3E" w:rsidRDefault="00DD3E95" w:rsidP="00981CCE">
      <w:r>
        <w:t xml:space="preserve">      2.</w:t>
      </w:r>
      <w:r w:rsidRPr="00877D3E">
        <w:t xml:space="preserve"> dönem </w:t>
      </w:r>
      <w:r>
        <w:t xml:space="preserve">bir dersten proje ödevinin </w:t>
      </w:r>
      <w:r w:rsidRPr="00877D3E">
        <w:t xml:space="preserve"> verilmesine karar verildi.</w:t>
      </w:r>
    </w:p>
    <w:p w:rsidR="00DD3E95" w:rsidRDefault="00DD3E95" w:rsidP="00981CCE"/>
    <w:p w:rsidR="00DD3E95" w:rsidRDefault="00DD3E95" w:rsidP="00981CCE">
      <w:pPr>
        <w:ind w:right="57"/>
        <w:rPr>
          <w:b/>
          <w:bCs/>
          <w:color w:val="000000"/>
        </w:rPr>
      </w:pPr>
      <w:r w:rsidRPr="00877D3E">
        <w:rPr>
          <w:b/>
          <w:bCs/>
          <w:color w:val="000000"/>
        </w:rPr>
        <w:t>16- Öğrencilerin çalışma ve eğitim durumları ile çevrenin özelliklerinin incelenmesi ve alınacak önlemler</w:t>
      </w:r>
    </w:p>
    <w:p w:rsidR="00DD3E95" w:rsidRPr="00B8677C" w:rsidRDefault="00DD3E95" w:rsidP="00981CCE">
      <w:pPr>
        <w:ind w:right="57"/>
        <w:rPr>
          <w:color w:val="000000"/>
        </w:rPr>
      </w:pPr>
      <w:r w:rsidRPr="00B8677C">
        <w:rPr>
          <w:color w:val="000000"/>
        </w:rPr>
        <w:t>Başarıyı artırmada alınacak önlemler 4/A sınıf öğretmeni</w:t>
      </w:r>
      <w:r w:rsidRPr="00EE693E">
        <w:rPr>
          <w:b/>
          <w:bCs/>
        </w:rPr>
        <w:t xml:space="preserve"> </w:t>
      </w:r>
      <w:r>
        <w:rPr>
          <w:b/>
          <w:bCs/>
        </w:rPr>
        <w:t>Fatma Z%%%D%%</w:t>
      </w:r>
      <w:r w:rsidRPr="00B8677C">
        <w:rPr>
          <w:color w:val="000000"/>
        </w:rPr>
        <w:t xml:space="preserve"> öğrenci başarısızlıklarının nedenleri arasında; derse konsantre olamama, ailelerin  ilgisizliği, öğrencilerin </w:t>
      </w:r>
      <w:r>
        <w:rPr>
          <w:color w:val="000000"/>
        </w:rPr>
        <w:t xml:space="preserve">çevrenin etkisinden dolayı </w:t>
      </w:r>
      <w:r w:rsidRPr="00B8677C">
        <w:rPr>
          <w:color w:val="000000"/>
        </w:rPr>
        <w:t xml:space="preserve">yeterli seviyede motive edilemediği vurgulandı. Velilerle görüşülerek, öğrencilerle birebir ilgilenilerek bu durumun ortadan kalkabileceği,   öğrencilerin başarısında öğretmen ve velinin ortak tutum ve davranışta olması, işbirliği yapması gerektiğini  söyledi.  </w:t>
      </w:r>
    </w:p>
    <w:p w:rsidR="00DD3E95" w:rsidRPr="00B8677C" w:rsidRDefault="00DD3E95" w:rsidP="00981CCE">
      <w:pPr>
        <w:ind w:right="57"/>
        <w:rPr>
          <w:color w:val="000000"/>
        </w:rPr>
      </w:pPr>
    </w:p>
    <w:p w:rsidR="00DD3E95" w:rsidRPr="00B8677C" w:rsidRDefault="00DD3E95" w:rsidP="00981CCE">
      <w:pPr>
        <w:ind w:right="57"/>
        <w:jc w:val="both"/>
        <w:rPr>
          <w:b/>
          <w:bCs/>
          <w:color w:val="000000"/>
        </w:rPr>
      </w:pPr>
      <w:r w:rsidRPr="00B8677C">
        <w:rPr>
          <w:b/>
          <w:bCs/>
          <w:color w:val="000000"/>
        </w:rPr>
        <w:t>17-</w:t>
      </w:r>
      <w:r w:rsidRPr="00B8677C">
        <w:rPr>
          <w:b/>
          <w:bCs/>
        </w:rPr>
        <w:t xml:space="preserve"> </w:t>
      </w:r>
      <w:r>
        <w:rPr>
          <w:b/>
          <w:bCs/>
          <w:color w:val="000000"/>
        </w:rPr>
        <w:t xml:space="preserve">İngilizce – Rehberlik </w:t>
      </w:r>
      <w:r w:rsidRPr="00B8677C">
        <w:rPr>
          <w:b/>
          <w:bCs/>
          <w:color w:val="000000"/>
        </w:rPr>
        <w:t xml:space="preserve"> öğretmenleri ve zümreler arası işbirliği,</w:t>
      </w:r>
    </w:p>
    <w:p w:rsidR="00DD3E95" w:rsidRDefault="00DD3E95" w:rsidP="00981CCE">
      <w:pPr>
        <w:ind w:right="57"/>
      </w:pPr>
      <w:r>
        <w:rPr>
          <w:color w:val="000000"/>
        </w:rPr>
        <w:t xml:space="preserve">    </w:t>
      </w:r>
      <w:r w:rsidRPr="00744021">
        <w:rPr>
          <w:color w:val="000000"/>
        </w:rPr>
        <w:t xml:space="preserve">Zümre başkanı </w:t>
      </w:r>
      <w:r>
        <w:rPr>
          <w:b/>
          <w:bCs/>
        </w:rPr>
        <w:t>Kadir Y%%%%%</w:t>
      </w:r>
      <w:r>
        <w:t>,</w:t>
      </w:r>
      <w:r w:rsidRPr="00AD51A2">
        <w:t xml:space="preserve">  birinci dönem boyunca yapılan çalışmalarda, ders işlenişlerinde, çalışma kağıtları, ödevlerin ve ölçme-değerlendirmelerin hazırlanmasında ortak çalışmalar yapıldığını, ikinci dönemde de ortak çalışmaların devam ettirilmesi gerektiğini; böylece sınıflar arası iletişimin ve geri bildirimin daha rahat anlaşıldığını belirtti. </w:t>
      </w:r>
      <w:r>
        <w:t>İngilizce dersindeki sıkıntının giderilmesi için daha fazla işbirliğinin önemi dile getirildi. Birinci dönemdeki işbirliğinin artarak devam etmesine karar verildi.</w:t>
      </w:r>
    </w:p>
    <w:p w:rsidR="00DD3E95" w:rsidRDefault="00DD3E95" w:rsidP="00981CCE">
      <w:pPr>
        <w:ind w:right="57"/>
        <w:rPr>
          <w:b/>
          <w:bCs/>
          <w:color w:val="000000"/>
        </w:rPr>
      </w:pPr>
    </w:p>
    <w:p w:rsidR="00DD3E95" w:rsidRPr="00CF0CF4" w:rsidRDefault="00DD3E95" w:rsidP="00981CCE">
      <w:pPr>
        <w:ind w:right="57"/>
        <w:rPr>
          <w:b/>
          <w:bCs/>
          <w:color w:val="000000"/>
        </w:rPr>
      </w:pPr>
      <w:r w:rsidRPr="00CF0CF4">
        <w:rPr>
          <w:b/>
          <w:bCs/>
          <w:color w:val="000000"/>
        </w:rPr>
        <w:t>1</w:t>
      </w:r>
      <w:r>
        <w:rPr>
          <w:b/>
          <w:bCs/>
          <w:color w:val="000000"/>
        </w:rPr>
        <w:t>8</w:t>
      </w:r>
      <w:r w:rsidRPr="00CF0CF4">
        <w:rPr>
          <w:b/>
          <w:bCs/>
          <w:color w:val="000000"/>
        </w:rPr>
        <w:t>-Dilek ve temenniler</w:t>
      </w:r>
    </w:p>
    <w:p w:rsidR="00DD3E95" w:rsidRDefault="00DD3E95" w:rsidP="00981CCE">
      <w:pPr>
        <w:pStyle w:val="NoSpacing"/>
        <w:jc w:val="both"/>
        <w:rPr>
          <w:rFonts w:ascii="Times New Roman" w:hAnsi="Times New Roman" w:cs="Times New Roman"/>
          <w:sz w:val="24"/>
          <w:szCs w:val="24"/>
        </w:rPr>
      </w:pPr>
      <w:r w:rsidRPr="00EE693E">
        <w:rPr>
          <w:color w:val="000000"/>
        </w:rPr>
        <w:t xml:space="preserve"> </w:t>
      </w:r>
      <w:r>
        <w:rPr>
          <w:color w:val="000000"/>
        </w:rPr>
        <w:t xml:space="preserve">     </w:t>
      </w:r>
      <w:r w:rsidRPr="00EE693E">
        <w:rPr>
          <w:rFonts w:ascii="Times New Roman" w:hAnsi="Times New Roman" w:cs="Times New Roman"/>
          <w:color w:val="000000"/>
        </w:rPr>
        <w:t xml:space="preserve">Zümre Başkanı </w:t>
      </w:r>
      <w:r>
        <w:rPr>
          <w:rFonts w:ascii="Times New Roman" w:hAnsi="Times New Roman" w:cs="Times New Roman"/>
          <w:b/>
          <w:bCs/>
        </w:rPr>
        <w:t>Kadir Y%%%%%</w:t>
      </w:r>
      <w:r>
        <w:rPr>
          <w:rFonts w:ascii="Times New Roman" w:hAnsi="Times New Roman" w:cs="Times New Roman"/>
          <w:b/>
          <w:bCs/>
          <w:sz w:val="24"/>
          <w:szCs w:val="24"/>
        </w:rPr>
        <w:t xml:space="preserve"> </w:t>
      </w:r>
      <w:r w:rsidRPr="00916203">
        <w:rPr>
          <w:rFonts w:ascii="Times New Roman" w:hAnsi="Times New Roman" w:cs="Times New Roman"/>
          <w:sz w:val="24"/>
          <w:szCs w:val="24"/>
        </w:rPr>
        <w:t>her sınıfın kitaplık ihtiyaçlarını kendi imkanları doğrultusunda zenginleştirdiğini öğrencilerin genelinin okuduğu kitaplar</w:t>
      </w:r>
      <w:r>
        <w:rPr>
          <w:rFonts w:ascii="Times New Roman" w:hAnsi="Times New Roman" w:cs="Times New Roman"/>
          <w:sz w:val="24"/>
          <w:szCs w:val="24"/>
        </w:rPr>
        <w:t>ın sınıflar arası değişim yapıl</w:t>
      </w:r>
      <w:r w:rsidRPr="00916203">
        <w:rPr>
          <w:rFonts w:ascii="Times New Roman" w:hAnsi="Times New Roman" w:cs="Times New Roman"/>
          <w:sz w:val="24"/>
          <w:szCs w:val="24"/>
        </w:rPr>
        <w:t>masını önerdi.</w:t>
      </w:r>
      <w:r>
        <w:rPr>
          <w:rFonts w:ascii="Times New Roman" w:hAnsi="Times New Roman" w:cs="Times New Roman"/>
          <w:sz w:val="24"/>
          <w:szCs w:val="24"/>
        </w:rPr>
        <w:t xml:space="preserve"> </w:t>
      </w:r>
      <w:r w:rsidRPr="00916203">
        <w:rPr>
          <w:rFonts w:ascii="Times New Roman" w:hAnsi="Times New Roman" w:cs="Times New Roman"/>
          <w:sz w:val="24"/>
          <w:szCs w:val="24"/>
        </w:rPr>
        <w:t>Farklı alınan kitapların sınıflar arasında değişimine karar verildi.</w:t>
      </w:r>
    </w:p>
    <w:p w:rsidR="00DD3E95" w:rsidRDefault="00DD3E95" w:rsidP="00EE693E">
      <w:pPr>
        <w:pStyle w:val="NoSpacing"/>
        <w:rPr>
          <w:rFonts w:ascii="Times New Roman" w:hAnsi="Times New Roman" w:cs="Times New Roman"/>
          <w:sz w:val="24"/>
          <w:szCs w:val="24"/>
        </w:rPr>
      </w:pPr>
      <w:r>
        <w:rPr>
          <w:rFonts w:ascii="Times New Roman" w:hAnsi="Times New Roman" w:cs="Times New Roman"/>
          <w:color w:val="000000"/>
        </w:rPr>
        <w:t xml:space="preserve">    </w:t>
      </w:r>
      <w:r w:rsidRPr="00EE693E">
        <w:rPr>
          <w:rFonts w:ascii="Times New Roman" w:hAnsi="Times New Roman" w:cs="Times New Roman"/>
          <w:color w:val="000000"/>
        </w:rPr>
        <w:t>4/A Sınıf Öğretmeni</w:t>
      </w:r>
      <w:r w:rsidRPr="00EE693E">
        <w:rPr>
          <w:rFonts w:cs="Times New Roman"/>
          <w:b/>
          <w:bCs/>
        </w:rPr>
        <w:t xml:space="preserve"> </w:t>
      </w:r>
      <w:r>
        <w:rPr>
          <w:rFonts w:ascii="Times New Roman" w:hAnsi="Times New Roman" w:cs="Times New Roman"/>
          <w:b/>
          <w:bCs/>
          <w:sz w:val="24"/>
          <w:szCs w:val="24"/>
        </w:rPr>
        <w:t>Fatma Z%%%D%%</w:t>
      </w:r>
      <w:r w:rsidRPr="007D488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D4885">
        <w:rPr>
          <w:rFonts w:ascii="Times New Roman" w:hAnsi="Times New Roman" w:cs="Times New Roman"/>
          <w:sz w:val="24"/>
          <w:szCs w:val="24"/>
        </w:rPr>
        <w:t>Türkçe ile birlikte diğer tüm derslerde öğrencilerin düzgün konuşmaları ve güzel yazı yazma alışkanlıklarının kazandı</w:t>
      </w:r>
      <w:r>
        <w:rPr>
          <w:rFonts w:ascii="Times New Roman" w:hAnsi="Times New Roman" w:cs="Times New Roman"/>
          <w:sz w:val="24"/>
          <w:szCs w:val="24"/>
        </w:rPr>
        <w:t>rılması gerektiği üzerinde dur</w:t>
      </w:r>
      <w:r w:rsidRPr="007D4885">
        <w:rPr>
          <w:rFonts w:ascii="Times New Roman" w:hAnsi="Times New Roman" w:cs="Times New Roman"/>
          <w:sz w:val="24"/>
          <w:szCs w:val="24"/>
        </w:rPr>
        <w:t xml:space="preserve">du. Konuşmalarda argo sözcüklerin kullanılmamasına dikkat </w:t>
      </w:r>
      <w:r>
        <w:rPr>
          <w:rFonts w:ascii="Times New Roman" w:hAnsi="Times New Roman" w:cs="Times New Roman"/>
          <w:sz w:val="24"/>
          <w:szCs w:val="24"/>
        </w:rPr>
        <w:t>edilmesinin önemi üzerinde dur</w:t>
      </w:r>
      <w:r w:rsidRPr="007D4885">
        <w:rPr>
          <w:rFonts w:ascii="Times New Roman" w:hAnsi="Times New Roman" w:cs="Times New Roman"/>
          <w:sz w:val="24"/>
          <w:szCs w:val="24"/>
        </w:rPr>
        <w:t>du. Milli Temel Amaçları doğrultusunda öğrencilerin sınıf içi ve dışında konuşmalarına dikkat etmesi için gereken kontrollerin yapılmasının, kitap okuma alışkanlıklarının geliştirilmesi, sınıf kitaplığının etkin kullanımının uygun olacağını beli</w:t>
      </w:r>
      <w:r>
        <w:rPr>
          <w:rFonts w:ascii="Times New Roman" w:hAnsi="Times New Roman" w:cs="Times New Roman"/>
          <w:sz w:val="24"/>
          <w:szCs w:val="24"/>
        </w:rPr>
        <w:t>r</w:t>
      </w:r>
      <w:r w:rsidRPr="007D4885">
        <w:rPr>
          <w:rFonts w:ascii="Times New Roman" w:hAnsi="Times New Roman" w:cs="Times New Roman"/>
          <w:sz w:val="24"/>
          <w:szCs w:val="24"/>
        </w:rPr>
        <w:t>tti.</w:t>
      </w:r>
    </w:p>
    <w:p w:rsidR="00DD3E95" w:rsidRDefault="00DD3E95" w:rsidP="00981CCE">
      <w:pPr>
        <w:pStyle w:val="NoSpacing"/>
        <w:jc w:val="both"/>
        <w:rPr>
          <w:rFonts w:ascii="Times New Roman" w:hAnsi="Times New Roman" w:cs="Times New Roman"/>
          <w:sz w:val="24"/>
          <w:szCs w:val="24"/>
        </w:rPr>
      </w:pPr>
      <w:r w:rsidRPr="00EE693E">
        <w:rPr>
          <w:rFonts w:ascii="Times New Roman" w:hAnsi="Times New Roman" w:cs="Times New Roman"/>
        </w:rPr>
        <w:t xml:space="preserve">     4/</w:t>
      </w:r>
      <w:r>
        <w:rPr>
          <w:rFonts w:ascii="Times New Roman" w:hAnsi="Times New Roman" w:cs="Times New Roman"/>
        </w:rPr>
        <w:t>B</w:t>
      </w:r>
      <w:r w:rsidRPr="00EE693E">
        <w:rPr>
          <w:rFonts w:ascii="Times New Roman" w:hAnsi="Times New Roman" w:cs="Times New Roman"/>
        </w:rPr>
        <w:t xml:space="preserve"> Sınıf Öğretmeni</w:t>
      </w:r>
      <w:r w:rsidRPr="00EE693E">
        <w:rPr>
          <w:rFonts w:ascii="Times New Roman" w:hAnsi="Times New Roman" w:cs="Times New Roman"/>
          <w:b/>
          <w:bCs/>
        </w:rPr>
        <w:t xml:space="preserve"> </w:t>
      </w:r>
      <w:r>
        <w:rPr>
          <w:rFonts w:ascii="Times New Roman" w:hAnsi="Times New Roman" w:cs="Times New Roman"/>
          <w:b/>
          <w:bCs/>
          <w:sz w:val="24"/>
          <w:szCs w:val="24"/>
        </w:rPr>
        <w:t>Halil K%%%%%</w:t>
      </w:r>
      <w:r>
        <w:rPr>
          <w:rFonts w:ascii="Times New Roman" w:hAnsi="Times New Roman" w:cs="Times New Roman"/>
          <w:sz w:val="24"/>
          <w:szCs w:val="24"/>
        </w:rPr>
        <w:t>, eğitim öğretim yılının 2.döneminin başarılı geçmesi dilek ve temennisinde bulundu.</w:t>
      </w:r>
    </w:p>
    <w:p w:rsidR="00DD3E95" w:rsidRDefault="00DD3E95" w:rsidP="00981CCE">
      <w:pPr>
        <w:pStyle w:val="NoSpacing"/>
        <w:jc w:val="both"/>
        <w:rPr>
          <w:rFonts w:ascii="Times New Roman" w:hAnsi="Times New Roman" w:cs="Times New Roman"/>
          <w:sz w:val="24"/>
          <w:szCs w:val="24"/>
        </w:rPr>
      </w:pPr>
    </w:p>
    <w:p w:rsidR="00DD3E95" w:rsidRPr="00916203" w:rsidRDefault="00DD3E95" w:rsidP="00981CCE">
      <w:pPr>
        <w:pStyle w:val="NoSpacing"/>
        <w:jc w:val="both"/>
        <w:rPr>
          <w:rFonts w:ascii="Times New Roman" w:hAnsi="Times New Roman" w:cs="Times New Roman"/>
          <w:b/>
          <w:bCs/>
          <w:sz w:val="24"/>
          <w:szCs w:val="24"/>
        </w:rPr>
      </w:pPr>
      <w:r>
        <w:rPr>
          <w:rFonts w:ascii="Times New Roman" w:hAnsi="Times New Roman" w:cs="Times New Roman"/>
          <w:b/>
          <w:bCs/>
          <w:sz w:val="24"/>
          <w:szCs w:val="24"/>
        </w:rPr>
        <w:t>19</w:t>
      </w:r>
      <w:r w:rsidRPr="00916203">
        <w:rPr>
          <w:rFonts w:ascii="Times New Roman" w:hAnsi="Times New Roman" w:cs="Times New Roman"/>
          <w:b/>
          <w:bCs/>
          <w:sz w:val="24"/>
          <w:szCs w:val="24"/>
        </w:rPr>
        <w:t>-Kapanış</w:t>
      </w:r>
    </w:p>
    <w:p w:rsidR="00DD3E95" w:rsidRDefault="00DD3E95" w:rsidP="00981CCE">
      <w:r>
        <w:t xml:space="preserve">     Başka görüşülecek gündem maddesi kalmadığından, başarılı bir ikinci dönem geçirilmesi temennisiyle toplantı sona erdi.</w:t>
      </w:r>
    </w:p>
    <w:p w:rsidR="00DD3E95" w:rsidRPr="00FE2C09" w:rsidRDefault="00DD3E95" w:rsidP="00981CCE">
      <w:pPr>
        <w:pStyle w:val="NoSpacing"/>
        <w:rPr>
          <w:rStyle w:val="Emphasis"/>
          <w:rFonts w:ascii="Times New Roman" w:hAnsi="Times New Roman" w:cs="Times New Roman"/>
          <w:i w:val="0"/>
          <w:iCs w:val="0"/>
          <w:sz w:val="24"/>
          <w:szCs w:val="24"/>
        </w:rPr>
      </w:pPr>
      <w:r w:rsidRPr="00FE2C09">
        <w:rPr>
          <w:rStyle w:val="Emphasis"/>
          <w:rFonts w:ascii="Times New Roman" w:hAnsi="Times New Roman" w:cs="Times New Roman"/>
          <w:sz w:val="24"/>
          <w:szCs w:val="24"/>
        </w:rPr>
        <w:t xml:space="preserve">    </w:t>
      </w:r>
    </w:p>
    <w:p w:rsidR="00DD3E95" w:rsidRDefault="00DD3E95" w:rsidP="00981CCE">
      <w:pPr>
        <w:rPr>
          <w:b/>
          <w:bCs/>
          <w:u w:val="single"/>
        </w:rPr>
      </w:pPr>
      <w:r>
        <w:rPr>
          <w:b/>
          <w:bCs/>
          <w:u w:val="single"/>
        </w:rPr>
        <w:br/>
      </w:r>
      <w:r>
        <w:rPr>
          <w:b/>
          <w:bCs/>
          <w:u w:val="single"/>
        </w:rPr>
        <w:br/>
      </w:r>
      <w:r>
        <w:rPr>
          <w:b/>
          <w:bCs/>
          <w:u w:val="single"/>
        </w:rPr>
        <w:br/>
      </w:r>
      <w:r>
        <w:rPr>
          <w:b/>
          <w:bCs/>
          <w:u w:val="single"/>
        </w:rPr>
        <w:br/>
      </w:r>
      <w:r>
        <w:rPr>
          <w:b/>
          <w:bCs/>
          <w:u w:val="single"/>
        </w:rPr>
        <w:br/>
      </w:r>
      <w:r>
        <w:rPr>
          <w:b/>
          <w:bCs/>
          <w:u w:val="single"/>
        </w:rPr>
        <w:br/>
      </w:r>
      <w:r>
        <w:rPr>
          <w:b/>
          <w:bCs/>
          <w:u w:val="single"/>
        </w:rPr>
        <w:br/>
      </w:r>
    </w:p>
    <w:p w:rsidR="00DD3E95" w:rsidRPr="00053519" w:rsidRDefault="00DD3E95" w:rsidP="00D35EC7">
      <w:pPr>
        <w:ind w:left="708" w:firstLine="708"/>
        <w:jc w:val="both"/>
        <w:rPr>
          <w:b/>
          <w:bCs/>
        </w:rPr>
      </w:pPr>
      <w:r>
        <w:rPr>
          <w:b/>
          <w:bCs/>
        </w:rPr>
        <w:t xml:space="preserve">ZÜMRE TOPLANTISINDA  </w:t>
      </w:r>
      <w:r w:rsidRPr="00053519">
        <w:rPr>
          <w:b/>
          <w:bCs/>
        </w:rPr>
        <w:t>ALINAN  KARARLAR</w:t>
      </w:r>
    </w:p>
    <w:p w:rsidR="00DD3E95" w:rsidRDefault="00DD3E95" w:rsidP="00981CCE">
      <w:pPr>
        <w:jc w:val="both"/>
      </w:pPr>
      <w:r w:rsidRPr="00053519">
        <w:rPr>
          <w:b/>
          <w:bCs/>
        </w:rPr>
        <w:t xml:space="preserve">        </w:t>
      </w:r>
      <w:r>
        <w:rPr>
          <w:b/>
          <w:bCs/>
        </w:rPr>
        <w:t>1.</w:t>
      </w:r>
      <w:r w:rsidRPr="00053519">
        <w:t xml:space="preserve"> Bölge zümre </w:t>
      </w:r>
      <w:r>
        <w:t xml:space="preserve">başkanları </w:t>
      </w:r>
      <w:r w:rsidRPr="00053519">
        <w:t>toplantısı</w:t>
      </w:r>
      <w:r>
        <w:t>nda ve 1.dönem zümre toplantısında alınan kararlara uyulmasına,</w:t>
      </w:r>
    </w:p>
    <w:p w:rsidR="00DD3E95" w:rsidRPr="00053519" w:rsidRDefault="00DD3E95" w:rsidP="009330B7">
      <w:pPr>
        <w:jc w:val="both"/>
      </w:pPr>
      <w:r>
        <w:rPr>
          <w:b/>
          <w:bCs/>
        </w:rPr>
        <w:t xml:space="preserve">       </w:t>
      </w:r>
      <w:r w:rsidRPr="009330B7">
        <w:rPr>
          <w:b/>
          <w:bCs/>
        </w:rPr>
        <w:t>2.</w:t>
      </w:r>
      <w:r>
        <w:rPr>
          <w:b/>
          <w:bCs/>
        </w:rPr>
        <w:t xml:space="preserve">  </w:t>
      </w:r>
      <w:r w:rsidRPr="00053519">
        <w:t>Eğitim öğretim çalışmalarında ve derslerin işlenmesinde öğretmene her konuda yol gösteren kılavuz kitapların incelenmesi,</w:t>
      </w:r>
    </w:p>
    <w:p w:rsidR="00DD3E95" w:rsidRDefault="00DD3E95" w:rsidP="00981CCE">
      <w:pPr>
        <w:jc w:val="both"/>
      </w:pPr>
      <w:r>
        <w:t xml:space="preserve">      </w:t>
      </w:r>
      <w:r w:rsidRPr="00053519">
        <w:t xml:space="preserve"> </w:t>
      </w:r>
      <w:r w:rsidRPr="009330B7">
        <w:rPr>
          <w:b/>
          <w:bCs/>
        </w:rPr>
        <w:t>3.</w:t>
      </w:r>
      <w:r w:rsidRPr="00053519">
        <w:t xml:space="preserve">  Eğitimde sürekli yenilikler ve gelişmeler olduğundan ilköğretim yönetmeliğinin, MEB sitelerinin incelenip yeniliklerden haberdar olunması,</w:t>
      </w:r>
    </w:p>
    <w:p w:rsidR="00DD3E95" w:rsidRPr="00053519" w:rsidRDefault="00DD3E95" w:rsidP="00981CCE">
      <w:pPr>
        <w:jc w:val="both"/>
      </w:pPr>
      <w:r w:rsidRPr="00053519">
        <w:t xml:space="preserve">       </w:t>
      </w:r>
      <w:r w:rsidRPr="009330B7">
        <w:rPr>
          <w:b/>
          <w:bCs/>
        </w:rPr>
        <w:t>4.</w:t>
      </w:r>
      <w:r>
        <w:t xml:space="preserve"> S</w:t>
      </w:r>
      <w:r w:rsidRPr="00162E04">
        <w:t>ınıfla</w:t>
      </w:r>
      <w:r>
        <w:t xml:space="preserve">r arasında araç gereç paylaşımı </w:t>
      </w:r>
      <w:r w:rsidRPr="00162E04">
        <w:t>yapılarak derslerin müfredata uygun bir şekilde yürütül</w:t>
      </w:r>
      <w:r>
        <w:t>mesine,</w:t>
      </w:r>
    </w:p>
    <w:p w:rsidR="00DD3E95" w:rsidRPr="00053519" w:rsidRDefault="00DD3E95" w:rsidP="00981CCE">
      <w:pPr>
        <w:jc w:val="both"/>
      </w:pPr>
      <w:r w:rsidRPr="00053519">
        <w:t xml:space="preserve">        </w:t>
      </w:r>
      <w:r w:rsidRPr="009330B7">
        <w:rPr>
          <w:b/>
          <w:bCs/>
        </w:rPr>
        <w:t>5.</w:t>
      </w:r>
      <w:r>
        <w:t xml:space="preserve"> </w:t>
      </w:r>
      <w:r w:rsidRPr="00053519">
        <w:t xml:space="preserve">Dersler işlenirken okul ve çevre imkanlarına göre uygulamalar yapılması, ders ve çalışma kitaplarındaki etkinliklere  mümkün olduğunca yer verilip yapılması, </w:t>
      </w:r>
    </w:p>
    <w:p w:rsidR="00DD3E95" w:rsidRPr="00053519" w:rsidRDefault="00DD3E95" w:rsidP="00981CCE">
      <w:pPr>
        <w:jc w:val="both"/>
      </w:pPr>
      <w:r w:rsidRPr="00053519">
        <w:t xml:space="preserve">        </w:t>
      </w:r>
      <w:r w:rsidRPr="009330B7">
        <w:rPr>
          <w:b/>
          <w:bCs/>
        </w:rPr>
        <w:t>6.</w:t>
      </w:r>
      <w:r>
        <w:t xml:space="preserve"> </w:t>
      </w:r>
      <w:r w:rsidRPr="00053519">
        <w:t xml:space="preserve">Derslerde uygulanacak sınav sayılarının ve tarihlerinin duyuru panosuna asılması, sınav tarihlerinin girilmesi, </w:t>
      </w:r>
    </w:p>
    <w:p w:rsidR="00DD3E95" w:rsidRPr="00904BC8" w:rsidRDefault="00DD3E95" w:rsidP="00981CCE">
      <w:pPr>
        <w:jc w:val="both"/>
        <w:rPr>
          <w:color w:val="000000"/>
        </w:rPr>
      </w:pPr>
      <w:r w:rsidRPr="00053519">
        <w:t xml:space="preserve">        </w:t>
      </w:r>
      <w:r w:rsidRPr="004774C0">
        <w:rPr>
          <w:b/>
          <w:bCs/>
        </w:rPr>
        <w:t>7.</w:t>
      </w:r>
      <w:r>
        <w:t xml:space="preserve"> </w:t>
      </w:r>
      <w:r>
        <w:rPr>
          <w:color w:val="000000"/>
        </w:rPr>
        <w:t>Son</w:t>
      </w:r>
      <w:r w:rsidRPr="005315FE">
        <w:rPr>
          <w:color w:val="000000"/>
        </w:rPr>
        <w:t xml:space="preserve"> sına</w:t>
      </w:r>
      <w:r>
        <w:rPr>
          <w:color w:val="000000"/>
        </w:rPr>
        <w:t xml:space="preserve">vların ortak olarak yapılması, </w:t>
      </w:r>
      <w:r w:rsidRPr="005315FE">
        <w:rPr>
          <w:color w:val="000000"/>
        </w:rPr>
        <w:t>haftalık ders saati üç ve üçten az olan derslerde en az iki, üçten fazla olan derslerde ise en az üç sınav yapılması</w:t>
      </w:r>
      <w:r>
        <w:rPr>
          <w:color w:val="000000"/>
        </w:rPr>
        <w:t>,</w:t>
      </w:r>
    </w:p>
    <w:p w:rsidR="00DD3E95" w:rsidRPr="00053519" w:rsidRDefault="00DD3E95" w:rsidP="00981CCE">
      <w:pPr>
        <w:jc w:val="both"/>
      </w:pPr>
      <w:r w:rsidRPr="00053519">
        <w:t xml:space="preserve">        </w:t>
      </w:r>
      <w:r w:rsidRPr="004774C0">
        <w:rPr>
          <w:b/>
          <w:bCs/>
        </w:rPr>
        <w:t>8.</w:t>
      </w:r>
      <w:r w:rsidRPr="0028463F">
        <w:rPr>
          <w:color w:val="000000"/>
        </w:rPr>
        <w:t xml:space="preserve"> </w:t>
      </w:r>
      <w:r w:rsidRPr="00AD51A2">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rsidR="00DD3E95" w:rsidRPr="00053519" w:rsidRDefault="00DD3E95" w:rsidP="00981CCE">
      <w:pPr>
        <w:jc w:val="both"/>
      </w:pPr>
      <w:r>
        <w:t xml:space="preserve">       </w:t>
      </w:r>
      <w:r w:rsidRPr="00053519">
        <w:t xml:space="preserve"> </w:t>
      </w:r>
      <w:r w:rsidRPr="004774C0">
        <w:rPr>
          <w:b/>
          <w:bCs/>
        </w:rPr>
        <w:t>9.</w:t>
      </w:r>
      <w:r w:rsidRPr="0028463F">
        <w:t xml:space="preserve"> </w:t>
      </w:r>
      <w:r>
        <w:t>Veli toplantısı yapılmasına, e</w:t>
      </w:r>
      <w:r w:rsidRPr="00053519">
        <w:t>ğitimin  kalitesi ve başarısı üzerinde en etkili olan sağlık ve temizlik konusunda öğrencilerin ve velilerin bilgilendirilmesi, temizlik konusunda uygulamalar yapılması,</w:t>
      </w:r>
    </w:p>
    <w:p w:rsidR="00DD3E95" w:rsidRPr="00053519" w:rsidRDefault="00DD3E95" w:rsidP="00981CCE">
      <w:pPr>
        <w:jc w:val="both"/>
      </w:pPr>
      <w:r w:rsidRPr="00053519">
        <w:t xml:space="preserve">       </w:t>
      </w:r>
      <w:r w:rsidRPr="004774C0">
        <w:rPr>
          <w:b/>
          <w:bCs/>
        </w:rPr>
        <w:t>10.</w:t>
      </w:r>
      <w:r>
        <w:t xml:space="preserve"> </w:t>
      </w:r>
      <w:r w:rsidRPr="00053519">
        <w:t>Öğrenci devamsızlıkları üzerinde durularak devamsızlıklar olursa veli ile işbirliği yapılarak devamsızlıklara karşı tedbir alınması,</w:t>
      </w:r>
    </w:p>
    <w:p w:rsidR="00DD3E95" w:rsidRDefault="00DD3E95" w:rsidP="00981CCE">
      <w:pPr>
        <w:jc w:val="both"/>
      </w:pPr>
      <w:r>
        <w:t xml:space="preserve">       </w:t>
      </w:r>
      <w:r w:rsidRPr="004774C0">
        <w:rPr>
          <w:b/>
          <w:bCs/>
        </w:rPr>
        <w:t>11.</w:t>
      </w:r>
      <w:r w:rsidRPr="00053519">
        <w:t xml:space="preserve">Verilecek olan proje konularının </w:t>
      </w:r>
      <w:r>
        <w:t>dönem</w:t>
      </w:r>
      <w:r w:rsidRPr="00053519">
        <w:t xml:space="preserve"> başında belirlenip, değişik konulardan verilmesi ve objektif değerlendirme yapılması,</w:t>
      </w:r>
    </w:p>
    <w:p w:rsidR="00DD3E95" w:rsidRPr="00053519" w:rsidRDefault="00DD3E95" w:rsidP="00981CCE">
      <w:pPr>
        <w:jc w:val="both"/>
      </w:pPr>
      <w:r>
        <w:t xml:space="preserve">        </w:t>
      </w:r>
      <w:r w:rsidRPr="004774C0">
        <w:rPr>
          <w:b/>
          <w:bCs/>
        </w:rPr>
        <w:t>12.</w:t>
      </w:r>
      <w:r w:rsidRPr="00053519">
        <w:t xml:space="preserve">Öğrencilerin daha başarılı olmaları için verimli ders çalışma yöntemleri üzerinde durulması, bu konuda velilerin bilgilendirilmesi, </w:t>
      </w:r>
    </w:p>
    <w:p w:rsidR="00DD3E95" w:rsidRPr="00053519" w:rsidRDefault="00DD3E95" w:rsidP="00981CCE">
      <w:pPr>
        <w:jc w:val="both"/>
      </w:pPr>
      <w:r>
        <w:t xml:space="preserve">        </w:t>
      </w:r>
      <w:r w:rsidRPr="004774C0">
        <w:rPr>
          <w:b/>
          <w:bCs/>
        </w:rPr>
        <w:t>13.</w:t>
      </w:r>
      <w:r w:rsidRPr="0028463F">
        <w:t xml:space="preserve"> </w:t>
      </w:r>
      <w:r w:rsidRPr="00053519">
        <w:t>Zümre elemanlarının</w:t>
      </w:r>
      <w:r>
        <w:t xml:space="preserve"> </w:t>
      </w:r>
      <w:r w:rsidRPr="00053519">
        <w:t>sürekli görüş alış-verişi içinde olunması, durumu geri olan öğrencilerle ilgilenilip velisi ile iş birliği içinde olup değerlendirilip önlemler alınması,</w:t>
      </w:r>
    </w:p>
    <w:p w:rsidR="00DD3E95" w:rsidRDefault="00DD3E95" w:rsidP="00981CCE">
      <w:pPr>
        <w:jc w:val="both"/>
      </w:pPr>
      <w:r w:rsidRPr="00053519">
        <w:t xml:space="preserve">        </w:t>
      </w:r>
      <w:r w:rsidRPr="004774C0">
        <w:rPr>
          <w:b/>
          <w:bCs/>
        </w:rPr>
        <w:t>14</w:t>
      </w:r>
      <w:r>
        <w:rPr>
          <w:b/>
          <w:bCs/>
        </w:rPr>
        <w:t>.</w:t>
      </w:r>
      <w:r w:rsidRPr="004774C0">
        <w:rPr>
          <w:b/>
          <w:bCs/>
        </w:rPr>
        <w:t xml:space="preserve"> </w:t>
      </w:r>
      <w:r>
        <w:t xml:space="preserve">  </w:t>
      </w:r>
      <w:r w:rsidRPr="00916203">
        <w:t>Farklı alınan</w:t>
      </w:r>
      <w:r>
        <w:t xml:space="preserve"> hikaye </w:t>
      </w:r>
      <w:r w:rsidRPr="00916203">
        <w:t xml:space="preserve"> kitapların </w:t>
      </w:r>
      <w:r>
        <w:t>sınıflar arasında değiştirilmesine,</w:t>
      </w:r>
    </w:p>
    <w:p w:rsidR="00DD3E95" w:rsidRDefault="00DD3E95" w:rsidP="00981CCE">
      <w:pPr>
        <w:jc w:val="both"/>
      </w:pPr>
      <w:r>
        <w:t xml:space="preserve">        </w:t>
      </w:r>
      <w:r w:rsidRPr="004774C0">
        <w:rPr>
          <w:b/>
          <w:bCs/>
        </w:rPr>
        <w:t>15</w:t>
      </w:r>
      <w:r>
        <w:rPr>
          <w:b/>
          <w:bCs/>
        </w:rPr>
        <w:t>.</w:t>
      </w:r>
      <w:r w:rsidRPr="0028463F">
        <w:t xml:space="preserve"> </w:t>
      </w:r>
      <w:r w:rsidRPr="00A15776">
        <w:t>Türkçe’nin düzgün kullanımı hususunda, öğrencilerin kitap okuma alışkanlıklarının artırılmasına karar verildi.</w:t>
      </w:r>
    </w:p>
    <w:p w:rsidR="00DD3E95" w:rsidRDefault="00DD3E95" w:rsidP="00981CCE">
      <w:pPr>
        <w:jc w:val="both"/>
      </w:pPr>
      <w:r w:rsidRPr="00053519">
        <w:t xml:space="preserve">     </w:t>
      </w:r>
      <w:r>
        <w:t xml:space="preserve">   </w:t>
      </w:r>
      <w:r w:rsidRPr="004774C0">
        <w:rPr>
          <w:b/>
          <w:bCs/>
        </w:rPr>
        <w:t>16</w:t>
      </w:r>
      <w:r>
        <w:t>.</w:t>
      </w:r>
      <w:r w:rsidRPr="0028463F">
        <w:t xml:space="preserve"> </w:t>
      </w:r>
      <w:r w:rsidRPr="00A15776">
        <w:t>Öğrenci merkezli çalışmaların yapılması kararlaştırıldı.</w:t>
      </w:r>
    </w:p>
    <w:p w:rsidR="00DD3E95" w:rsidRDefault="00DD3E95" w:rsidP="00981CCE">
      <w:pPr>
        <w:jc w:val="both"/>
      </w:pPr>
    </w:p>
    <w:p w:rsidR="00DD3E95" w:rsidRPr="00053519" w:rsidRDefault="00DD3E95" w:rsidP="00981CCE">
      <w:pPr>
        <w:jc w:val="both"/>
      </w:pPr>
    </w:p>
    <w:p w:rsidR="00DD3E95" w:rsidRDefault="00DD3E95" w:rsidP="00EE693E">
      <w:pPr>
        <w:pStyle w:val="NoSpacing"/>
      </w:pPr>
      <w:r>
        <w:t xml:space="preserve">   </w:t>
      </w:r>
    </w:p>
    <w:p w:rsidR="00DD3E95" w:rsidRDefault="00DD3E95" w:rsidP="00EE693E">
      <w:pPr>
        <w:pStyle w:val="NoSpacing"/>
      </w:pPr>
    </w:p>
    <w:p w:rsidR="00DD3E95" w:rsidRPr="00127748" w:rsidRDefault="00DD3E95" w:rsidP="00EE693E">
      <w:pPr>
        <w:pStyle w:val="NoSpacing"/>
        <w:rPr>
          <w:rFonts w:ascii="Times New Roman" w:hAnsi="Times New Roman" w:cs="Times New Roman"/>
          <w:sz w:val="24"/>
          <w:szCs w:val="24"/>
        </w:rPr>
      </w:pPr>
      <w:r>
        <w:rPr>
          <w:rFonts w:ascii="Times New Roman" w:hAnsi="Times New Roman" w:cs="Times New Roman"/>
          <w:sz w:val="24"/>
          <w:szCs w:val="24"/>
        </w:rPr>
        <w:t>Fatma Z%%%D%%                        Halil K%%%%%</w:t>
      </w:r>
      <w:r w:rsidRPr="00127748">
        <w:rPr>
          <w:rFonts w:ascii="Times New Roman" w:hAnsi="Times New Roman" w:cs="Times New Roman"/>
          <w:sz w:val="24"/>
          <w:szCs w:val="24"/>
        </w:rPr>
        <w:t xml:space="preserve">            </w:t>
      </w:r>
      <w:r>
        <w:rPr>
          <w:rFonts w:ascii="Times New Roman" w:hAnsi="Times New Roman" w:cs="Times New Roman"/>
          <w:sz w:val="24"/>
          <w:szCs w:val="24"/>
        </w:rPr>
        <w:t xml:space="preserve">                Kadir Y%%%%%</w:t>
      </w:r>
      <w:r w:rsidRPr="00127748">
        <w:rPr>
          <w:rFonts w:ascii="Times New Roman" w:hAnsi="Times New Roman" w:cs="Times New Roman"/>
          <w:sz w:val="24"/>
          <w:szCs w:val="24"/>
        </w:rPr>
        <w:t xml:space="preserve">    </w:t>
      </w:r>
    </w:p>
    <w:p w:rsidR="00DD3E95" w:rsidRPr="00127748" w:rsidRDefault="00DD3E95" w:rsidP="00EE693E">
      <w:pPr>
        <w:pStyle w:val="NoSpacing"/>
        <w:rPr>
          <w:rFonts w:ascii="Times New Roman" w:hAnsi="Times New Roman" w:cs="Times New Roman"/>
          <w:sz w:val="24"/>
          <w:szCs w:val="24"/>
        </w:rPr>
      </w:pPr>
      <w:r>
        <w:rPr>
          <w:rFonts w:ascii="Times New Roman" w:hAnsi="Times New Roman" w:cs="Times New Roman"/>
          <w:sz w:val="24"/>
          <w:szCs w:val="24"/>
        </w:rPr>
        <w:t xml:space="preserve">   4</w:t>
      </w:r>
      <w:r w:rsidRPr="00127748">
        <w:rPr>
          <w:rFonts w:ascii="Times New Roman" w:hAnsi="Times New Roman" w:cs="Times New Roman"/>
          <w:sz w:val="24"/>
          <w:szCs w:val="24"/>
        </w:rPr>
        <w:t xml:space="preserve">-A Sınıf Öğr              </w:t>
      </w:r>
      <w:r>
        <w:rPr>
          <w:rFonts w:ascii="Times New Roman" w:hAnsi="Times New Roman" w:cs="Times New Roman"/>
          <w:sz w:val="24"/>
          <w:szCs w:val="24"/>
        </w:rPr>
        <w:t xml:space="preserve">                       4</w:t>
      </w:r>
      <w:r w:rsidRPr="00127748">
        <w:rPr>
          <w:rFonts w:ascii="Times New Roman" w:hAnsi="Times New Roman" w:cs="Times New Roman"/>
          <w:sz w:val="24"/>
          <w:szCs w:val="24"/>
        </w:rPr>
        <w:t xml:space="preserve">-B Sınıf Öğr          </w:t>
      </w:r>
      <w:r>
        <w:rPr>
          <w:rFonts w:ascii="Times New Roman" w:hAnsi="Times New Roman" w:cs="Times New Roman"/>
          <w:sz w:val="24"/>
          <w:szCs w:val="24"/>
        </w:rPr>
        <w:t xml:space="preserve">                        4</w:t>
      </w:r>
      <w:r w:rsidRPr="00127748">
        <w:rPr>
          <w:rFonts w:ascii="Times New Roman" w:hAnsi="Times New Roman" w:cs="Times New Roman"/>
          <w:sz w:val="24"/>
          <w:szCs w:val="24"/>
        </w:rPr>
        <w:t xml:space="preserve">-C Sınıf Öğr                         </w:t>
      </w:r>
    </w:p>
    <w:p w:rsidR="00DD3E95" w:rsidRPr="00127748" w:rsidRDefault="00DD3E95" w:rsidP="00EE693E">
      <w:pPr>
        <w:pStyle w:val="NoSpacing"/>
        <w:rPr>
          <w:rFonts w:ascii="Times New Roman" w:hAnsi="Times New Roman" w:cs="Times New Roman"/>
          <w:sz w:val="24"/>
          <w:szCs w:val="24"/>
        </w:rPr>
      </w:pPr>
    </w:p>
    <w:p w:rsidR="00DD3E95" w:rsidRPr="00127748" w:rsidRDefault="00DD3E95" w:rsidP="00EE693E">
      <w:pPr>
        <w:widowControl w:val="0"/>
        <w:autoSpaceDE w:val="0"/>
        <w:autoSpaceDN w:val="0"/>
        <w:adjustRightInd w:val="0"/>
      </w:pPr>
    </w:p>
    <w:p w:rsidR="00DD3E95" w:rsidRPr="007C4255" w:rsidRDefault="00DD3E95" w:rsidP="00981CCE">
      <w:pPr>
        <w:jc w:val="both"/>
        <w:rPr>
          <w:highlight w:val="lightGray"/>
        </w:rPr>
      </w:pPr>
      <w:r w:rsidRPr="007C4255">
        <w:rPr>
          <w:highlight w:val="lightGray"/>
        </w:rPr>
        <w:t xml:space="preserve">    </w:t>
      </w:r>
      <w:r>
        <w:rPr>
          <w:highlight w:val="lightGray"/>
        </w:rPr>
        <w:t xml:space="preserve">     </w:t>
      </w:r>
      <w:hyperlink r:id="rId4" w:history="1">
        <w:r>
          <w:rPr>
            <w:rStyle w:val="Hyperlink"/>
            <w:b/>
            <w:bCs/>
          </w:rPr>
          <w:t>www.sorubak.com</w:t>
        </w:r>
      </w:hyperlink>
    </w:p>
    <w:p w:rsidR="00DD3E95" w:rsidRDefault="00DD3E95" w:rsidP="00981CCE">
      <w:pPr>
        <w:jc w:val="center"/>
      </w:pPr>
    </w:p>
    <w:p w:rsidR="00DD3E95" w:rsidRDefault="00DD3E95" w:rsidP="00EE693E">
      <w:pPr>
        <w:tabs>
          <w:tab w:val="left" w:pos="795"/>
        </w:tabs>
      </w:pPr>
      <w:r>
        <w:tab/>
      </w:r>
    </w:p>
    <w:p w:rsidR="00DD3E95" w:rsidRDefault="00DD3E95" w:rsidP="00796CD0">
      <w:r>
        <w:t>N&amp;&amp;&amp;&amp;  G&amp;&amp;&amp;&amp;&amp;</w:t>
      </w:r>
    </w:p>
    <w:p w:rsidR="00DD3E95" w:rsidRDefault="00DD3E95" w:rsidP="00796CD0">
      <w:r>
        <w:t>Müdür Yardıcısı</w:t>
      </w:r>
    </w:p>
    <w:p w:rsidR="00DD3E95" w:rsidRDefault="00DD3E95" w:rsidP="00981CCE">
      <w:pPr>
        <w:jc w:val="center"/>
      </w:pPr>
    </w:p>
    <w:p w:rsidR="00DD3E95" w:rsidRDefault="00DD3E95" w:rsidP="00981CCE">
      <w:pPr>
        <w:jc w:val="center"/>
      </w:pPr>
    </w:p>
    <w:p w:rsidR="00DD3E95" w:rsidRDefault="00DD3E95" w:rsidP="00981CCE">
      <w:pPr>
        <w:jc w:val="center"/>
      </w:pPr>
      <w:bookmarkStart w:id="0" w:name="_GoBack"/>
      <w:bookmarkEnd w:id="0"/>
    </w:p>
    <w:p w:rsidR="00DD3E95" w:rsidRPr="00053519" w:rsidRDefault="00DD3E95" w:rsidP="00981CCE">
      <w:pPr>
        <w:jc w:val="center"/>
      </w:pPr>
      <w:r w:rsidRPr="00053519">
        <w:t>U Y G U N D U R</w:t>
      </w:r>
    </w:p>
    <w:p w:rsidR="00DD3E95" w:rsidRPr="00053519" w:rsidRDefault="00DD3E95" w:rsidP="00981CCE">
      <w:pPr>
        <w:jc w:val="center"/>
      </w:pPr>
      <w:r>
        <w:t>13.02.2015</w:t>
      </w:r>
    </w:p>
    <w:p w:rsidR="00DD3E95" w:rsidRPr="00053519" w:rsidRDefault="00DD3E95" w:rsidP="00981CCE">
      <w:pPr>
        <w:jc w:val="center"/>
      </w:pPr>
    </w:p>
    <w:p w:rsidR="00DD3E95" w:rsidRDefault="00DD3E95" w:rsidP="00981CCE">
      <w:r>
        <w:t xml:space="preserve">                                                                                                                                    </w:t>
      </w:r>
    </w:p>
    <w:p w:rsidR="00DD3E95" w:rsidRDefault="00DD3E95" w:rsidP="005212ED">
      <w:pPr>
        <w:tabs>
          <w:tab w:val="left" w:pos="5700"/>
        </w:tabs>
      </w:pPr>
      <w:r>
        <w:t xml:space="preserve">                                                                       N&amp;&amp;&amp;&amp;  K&amp;&amp;&amp;&amp;&amp;</w:t>
      </w:r>
    </w:p>
    <w:p w:rsidR="00DD3E95" w:rsidRPr="00D35EC7" w:rsidRDefault="00DD3E95" w:rsidP="00D35EC7">
      <w:pPr>
        <w:tabs>
          <w:tab w:val="left" w:pos="5700"/>
        </w:tabs>
      </w:pPr>
      <w:r>
        <w:t xml:space="preserve">                                                                             </w:t>
      </w:r>
      <w:r w:rsidRPr="00127748">
        <w:t xml:space="preserve">Okul Müdür </w:t>
      </w:r>
    </w:p>
    <w:sectPr w:rsidR="00DD3E95" w:rsidRPr="00D35EC7" w:rsidSect="00525B19">
      <w:pgSz w:w="11906" w:h="16838"/>
      <w:pgMar w:top="851" w:right="849"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1CCE"/>
    <w:rsid w:val="00033B8C"/>
    <w:rsid w:val="00053519"/>
    <w:rsid w:val="00067FEB"/>
    <w:rsid w:val="00076AE4"/>
    <w:rsid w:val="000A75CB"/>
    <w:rsid w:val="000E3935"/>
    <w:rsid w:val="000F1597"/>
    <w:rsid w:val="000F6B06"/>
    <w:rsid w:val="00127748"/>
    <w:rsid w:val="00162E04"/>
    <w:rsid w:val="00175D13"/>
    <w:rsid w:val="00187C62"/>
    <w:rsid w:val="001D5A34"/>
    <w:rsid w:val="0024354F"/>
    <w:rsid w:val="002468D3"/>
    <w:rsid w:val="00274E74"/>
    <w:rsid w:val="0028463F"/>
    <w:rsid w:val="0028654D"/>
    <w:rsid w:val="002A5C2A"/>
    <w:rsid w:val="002E4C85"/>
    <w:rsid w:val="003F5AD1"/>
    <w:rsid w:val="0046571F"/>
    <w:rsid w:val="004774C0"/>
    <w:rsid w:val="004877F5"/>
    <w:rsid w:val="004D016B"/>
    <w:rsid w:val="005212ED"/>
    <w:rsid w:val="00525B19"/>
    <w:rsid w:val="00525C55"/>
    <w:rsid w:val="005315FE"/>
    <w:rsid w:val="005D3100"/>
    <w:rsid w:val="00693FBB"/>
    <w:rsid w:val="006B656C"/>
    <w:rsid w:val="007355AD"/>
    <w:rsid w:val="00742F6F"/>
    <w:rsid w:val="00744021"/>
    <w:rsid w:val="00764B9C"/>
    <w:rsid w:val="00796CD0"/>
    <w:rsid w:val="007C28C9"/>
    <w:rsid w:val="007C4255"/>
    <w:rsid w:val="007D4885"/>
    <w:rsid w:val="00823F65"/>
    <w:rsid w:val="00877D3E"/>
    <w:rsid w:val="008844F6"/>
    <w:rsid w:val="00904BC8"/>
    <w:rsid w:val="00916203"/>
    <w:rsid w:val="00927412"/>
    <w:rsid w:val="009330B7"/>
    <w:rsid w:val="0096674B"/>
    <w:rsid w:val="00981CCE"/>
    <w:rsid w:val="009A2E8D"/>
    <w:rsid w:val="00A15776"/>
    <w:rsid w:val="00A269BD"/>
    <w:rsid w:val="00A52EBF"/>
    <w:rsid w:val="00AB3B4E"/>
    <w:rsid w:val="00AC124C"/>
    <w:rsid w:val="00AD51A2"/>
    <w:rsid w:val="00B46694"/>
    <w:rsid w:val="00B8677C"/>
    <w:rsid w:val="00BB7776"/>
    <w:rsid w:val="00C258DD"/>
    <w:rsid w:val="00C7239D"/>
    <w:rsid w:val="00C800A1"/>
    <w:rsid w:val="00CC1235"/>
    <w:rsid w:val="00CF0CF4"/>
    <w:rsid w:val="00CF1044"/>
    <w:rsid w:val="00D35EC7"/>
    <w:rsid w:val="00DD3E95"/>
    <w:rsid w:val="00DD4A28"/>
    <w:rsid w:val="00DF6E0E"/>
    <w:rsid w:val="00DF725C"/>
    <w:rsid w:val="00E06489"/>
    <w:rsid w:val="00E53849"/>
    <w:rsid w:val="00E63E60"/>
    <w:rsid w:val="00EE693E"/>
    <w:rsid w:val="00EF60B8"/>
    <w:rsid w:val="00F327BD"/>
    <w:rsid w:val="00F617D5"/>
    <w:rsid w:val="00F94801"/>
    <w:rsid w:val="00FA6516"/>
    <w:rsid w:val="00FB08F7"/>
    <w:rsid w:val="00FE2C0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CCE"/>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f">
    <w:name w:val="paraf"/>
    <w:basedOn w:val="Normal"/>
    <w:uiPriority w:val="99"/>
    <w:rsid w:val="00981CCE"/>
    <w:pPr>
      <w:spacing w:before="100" w:beforeAutospacing="1" w:after="100" w:afterAutospacing="1"/>
      <w:ind w:firstLine="600"/>
      <w:jc w:val="both"/>
    </w:pPr>
    <w:rPr>
      <w:rFonts w:ascii="Verdana" w:hAnsi="Verdana" w:cs="Verdana"/>
      <w:sz w:val="16"/>
      <w:szCs w:val="16"/>
    </w:rPr>
  </w:style>
  <w:style w:type="character" w:styleId="Emphasis">
    <w:name w:val="Emphasis"/>
    <w:basedOn w:val="DefaultParagraphFont"/>
    <w:uiPriority w:val="99"/>
    <w:qFormat/>
    <w:rsid w:val="00981CCE"/>
    <w:rPr>
      <w:i/>
      <w:iCs/>
    </w:rPr>
  </w:style>
  <w:style w:type="paragraph" w:styleId="NoSpacing">
    <w:name w:val="No Spacing"/>
    <w:link w:val="NoSpacingChar"/>
    <w:uiPriority w:val="99"/>
    <w:qFormat/>
    <w:rsid w:val="00981CCE"/>
    <w:rPr>
      <w:rFonts w:eastAsia="Times New Roman" w:cs="Calibri"/>
    </w:rPr>
  </w:style>
  <w:style w:type="character" w:customStyle="1" w:styleId="NoSpacingChar">
    <w:name w:val="No Spacing Char"/>
    <w:link w:val="NoSpacing"/>
    <w:uiPriority w:val="99"/>
    <w:locked/>
    <w:rsid w:val="00981CCE"/>
    <w:rPr>
      <w:rFonts w:ascii="Calibri" w:hAnsi="Calibri" w:cs="Calibri"/>
      <w:sz w:val="22"/>
      <w:szCs w:val="22"/>
      <w:lang w:eastAsia="tr-TR"/>
    </w:rPr>
  </w:style>
  <w:style w:type="paragraph" w:customStyle="1" w:styleId="GvdeMetni21">
    <w:name w:val="Gövde Metni 21"/>
    <w:basedOn w:val="Normal"/>
    <w:uiPriority w:val="99"/>
    <w:rsid w:val="00981CCE"/>
    <w:pPr>
      <w:widowControl w:val="0"/>
      <w:tabs>
        <w:tab w:val="left" w:pos="9000"/>
      </w:tabs>
      <w:suppressAutoHyphens/>
    </w:pPr>
    <w:rPr>
      <w:rFonts w:eastAsia="Calibri"/>
      <w:kern w:val="1"/>
      <w:sz w:val="28"/>
      <w:szCs w:val="28"/>
    </w:rPr>
  </w:style>
  <w:style w:type="character" w:styleId="Hyperlink">
    <w:name w:val="Hyperlink"/>
    <w:basedOn w:val="DefaultParagraphFont"/>
    <w:uiPriority w:val="99"/>
    <w:rsid w:val="00525C5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81</TotalTime>
  <Pages>7</Pages>
  <Words>3373</Words>
  <Characters>19232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sorubak.com; MAREŞAL</dc:creator>
  <cp:keywords>sorubak.com</cp:keywords>
  <dc:description/>
  <cp:lastModifiedBy>edanur</cp:lastModifiedBy>
  <cp:revision>5</cp:revision>
  <dcterms:created xsi:type="dcterms:W3CDTF">2015-02-11T19:19:00Z</dcterms:created>
  <dcterms:modified xsi:type="dcterms:W3CDTF">2015-02-15T21:37:00Z</dcterms:modified>
  <cp:category>sorubak.com</cp:category>
  <cp:contentStatus>sorubak.com;</cp:contentStatus>
</cp:coreProperties>
</file>