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602" w:rsidRDefault="003E2602">
      <w:pPr>
        <w:rPr>
          <w:rFonts w:ascii="Comic Sans MS" w:hAnsi="Comic Sans MS"/>
          <w:b/>
          <w:color w:val="00B050"/>
          <w:sz w:val="32"/>
          <w:szCs w:val="32"/>
        </w:rPr>
      </w:pPr>
      <w:r>
        <w:rPr>
          <w:rFonts w:ascii="Comic Sans MS" w:hAnsi="Comic Sans MS"/>
          <w:b/>
          <w:color w:val="00B050"/>
          <w:sz w:val="32"/>
          <w:szCs w:val="32"/>
        </w:rPr>
        <w:t xml:space="preserve">      </w:t>
      </w:r>
      <w:r w:rsidRPr="008B06B9">
        <w:rPr>
          <w:rFonts w:ascii="Comic Sans MS" w:hAnsi="Comic Sans MS"/>
          <w:b/>
          <w:color w:val="00B050"/>
          <w:sz w:val="32"/>
          <w:szCs w:val="32"/>
        </w:rPr>
        <w:t>KARŞIT ( ZIT)  ANLAMLI SÖZCÜKLER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6"/>
        <w:gridCol w:w="8632"/>
      </w:tblGrid>
      <w:tr w:rsidR="003E2602" w:rsidRPr="00C43FA4" w:rsidTr="00C43FA4">
        <w:tc>
          <w:tcPr>
            <w:tcW w:w="534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B05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B050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 Aşağıdaki sözcüklerden hangisi “dalmak” sözcüğünün zıt anlamlısıdır?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yüzmek     B) düşünmek     C) çıkmak       D)atlamak</w:t>
            </w:r>
          </w:p>
          <w:p w:rsidR="003E2602" w:rsidRPr="00C43FA4" w:rsidRDefault="003E2602" w:rsidP="00C43FA4">
            <w:pPr>
              <w:pStyle w:val="ListParagraph"/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alt="http://www.akcakocahaber.com/resim/Ya-olduruyor-ya-sakat-birakiyor-.jpg" style="position:absolute;left:0;text-align:left;margin-left:124.45pt;margin-top:13.1pt;width:117.75pt;height:56.25pt;z-index:251658240;visibility:visible">
                  <v:imagedata r:id="rId5" o:title=""/>
                </v:shape>
              </w:pict>
            </w:r>
          </w:p>
          <w:p w:rsidR="003E2602" w:rsidRPr="00C43FA4" w:rsidRDefault="003E2602" w:rsidP="00C43FA4">
            <w:pPr>
              <w:pStyle w:val="ListParagraph"/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</w:tc>
      </w:tr>
      <w:tr w:rsidR="003E2602" w:rsidRPr="00C43FA4" w:rsidTr="00C43FA4">
        <w:tc>
          <w:tcPr>
            <w:tcW w:w="534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B05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B050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  “Taze” sözcüğünün karşıt anlamlısı hangi sözcüktür?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bayat      B) körpe          C) eski          D)yeni</w:t>
            </w:r>
          </w:p>
          <w:p w:rsidR="003E2602" w:rsidRPr="00C43FA4" w:rsidRDefault="003E2602" w:rsidP="00C43FA4">
            <w:pPr>
              <w:pStyle w:val="ListParagraph"/>
              <w:spacing w:after="0" w:line="240" w:lineRule="auto"/>
              <w:ind w:left="870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</w:tc>
      </w:tr>
      <w:tr w:rsidR="003E2602" w:rsidRPr="00C43FA4" w:rsidTr="00C43FA4">
        <w:tc>
          <w:tcPr>
            <w:tcW w:w="534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B05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B050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Sözcük ikililerinden  hangisi karşıt anlamlı değildir? 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      A)savaş-barış            B) ulus-millet            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      C) uzun-kısa              D)aşağı-yukarı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</w:tc>
      </w:tr>
      <w:tr w:rsidR="003E2602" w:rsidRPr="00C43FA4" w:rsidTr="00C43FA4">
        <w:tc>
          <w:tcPr>
            <w:tcW w:w="534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B05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B050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Aşağıdaki atasözlerinden hangisinde karşıt anlamlı sözcükler yoktur?   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Büyük balık ,küçük balığı yutar.</w:t>
            </w: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Ak akçe kara gün içindir.</w:t>
            </w: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Az tamah ,çok zarar getirir.</w:t>
            </w: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Üzüm üzüme baka baka kararır. 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>
              <w:rPr>
                <w:noProof/>
              </w:rPr>
              <w:pict>
                <v:shape id="Resim 4" o:spid="_x0000_s1027" type="#_x0000_t75" alt="http://www.modanium.com/wp-content/uploads/2015/01/kahve-fal%C4%B1nda-bal%C4%B1k.jpg" style="position:absolute;margin-left:19.45pt;margin-top:13.1pt;width:342pt;height:78.75pt;z-index:251659264;visibility:visible">
                  <v:imagedata r:id="rId6" o:title=""/>
                </v:shape>
              </w:pic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spacing w:after="0" w:line="240" w:lineRule="auto"/>
              <w:ind w:left="975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</w:tc>
      </w:tr>
      <w:tr w:rsidR="003E2602" w:rsidRPr="00C43FA4" w:rsidTr="00C43FA4">
        <w:tc>
          <w:tcPr>
            <w:tcW w:w="534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B05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B050"/>
                <w:sz w:val="24"/>
                <w:szCs w:val="24"/>
              </w:rPr>
              <w:t>5-</w:t>
            </w:r>
          </w:p>
        </w:tc>
        <w:tc>
          <w:tcPr>
            <w:tcW w:w="8678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“ AÇIK” sözcüğünün karşıt anlamlısı olan sözcük hangi cümlede kullanılmıştır?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Gökyüzünü kara bulutlar kaplamıştı.</w:t>
            </w: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Kar yağışı nedeniyle okullar tatil oldu.</w:t>
            </w: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Bu saatte sadece nöbetçi eczaneler açık olur.</w:t>
            </w: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Dükkanın kapıları kapanmıştı.         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</w:tc>
      </w:tr>
      <w:tr w:rsidR="003E2602" w:rsidRPr="00C43FA4" w:rsidTr="00C43FA4">
        <w:tc>
          <w:tcPr>
            <w:tcW w:w="534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B05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B050"/>
                <w:sz w:val="24"/>
                <w:szCs w:val="24"/>
              </w:rPr>
              <w:t>6-</w:t>
            </w:r>
          </w:p>
        </w:tc>
        <w:tc>
          <w:tcPr>
            <w:tcW w:w="8678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Aşağıdaki cümlelerin hangisinde zıt anlamlı sözcükler bir arada kullanılmıştır?</w:t>
            </w: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Lunaparktaki oyuncakları çok sevdim.</w:t>
            </w: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Deniz kenarından irili ufaklı taşlar topladık.</w:t>
            </w: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Kalabalığın gürültüsünden başım ağrıdı.</w:t>
            </w: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Hasta olduğum için ilaç içiyorum.        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>
              <w:rPr>
                <w:noProof/>
              </w:rPr>
              <w:pict>
                <v:shape id="Resim 9" o:spid="_x0000_s1028" type="#_x0000_t75" alt="http://st2.depositphotos.com/2885805/5332/v/950/depositphotos_53323827-Large-group-of-people.jpg" style="position:absolute;margin-left:44.95pt;margin-top:5.3pt;width:257.25pt;height:105.75pt;z-index:251660288;visibility:visible">
                  <v:imagedata r:id="rId7" o:title=""/>
                </v:shape>
              </w:pic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</w:tc>
      </w:tr>
      <w:tr w:rsidR="003E2602" w:rsidRPr="00C43FA4" w:rsidTr="00C43FA4">
        <w:tc>
          <w:tcPr>
            <w:tcW w:w="534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B05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B050"/>
                <w:sz w:val="24"/>
                <w:szCs w:val="24"/>
              </w:rPr>
              <w:t>7-</w:t>
            </w:r>
          </w:p>
        </w:tc>
        <w:tc>
          <w:tcPr>
            <w:tcW w:w="8678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 “GEL”  sözcüğünün karşıt anlamlısı hangisidir?        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 git           B) yürü             C)  gelme             D)ilerle</w:t>
            </w:r>
          </w:p>
          <w:p w:rsidR="003E2602" w:rsidRPr="00C43FA4" w:rsidRDefault="003E2602" w:rsidP="00C43FA4">
            <w:pPr>
              <w:pStyle w:val="ListParagraph"/>
              <w:spacing w:after="0" w:line="240" w:lineRule="auto"/>
              <w:ind w:left="555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</w:tc>
      </w:tr>
      <w:tr w:rsidR="003E2602" w:rsidRPr="00C43FA4" w:rsidTr="00C43FA4">
        <w:tc>
          <w:tcPr>
            <w:tcW w:w="534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B05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B050"/>
                <w:sz w:val="24"/>
                <w:szCs w:val="24"/>
              </w:rPr>
              <w:t>8-</w:t>
            </w:r>
          </w:p>
        </w:tc>
        <w:tc>
          <w:tcPr>
            <w:tcW w:w="8678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>
              <w:rPr>
                <w:noProof/>
              </w:rPr>
              <w:pict>
                <v:shape id="Resim 18" o:spid="_x0000_s1029" type="#_x0000_t75" alt="http://www.timascocuk.com/getattachment/e2ea6765-d8a1-48a1-ac4b-3d8626a281cc/Alper-(set).aspx" style="position:absolute;margin-left:302.2pt;margin-top:10.1pt;width:113.25pt;height:75.75pt;z-index:251661312;visibility:visible;mso-position-horizontal-relative:text;mso-position-vertical-relative:text">
                  <v:imagedata r:id="rId8" o:title=""/>
                </v:shape>
              </w:pict>
            </w: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 Sözcük ikililerinden hangisi karşıt anlamlıdır?      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 ince-kalın                 B) konuk-misafir           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    C)  hikaye-öykü              D) faydalyararlı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</w:p>
        </w:tc>
      </w:tr>
      <w:tr w:rsidR="003E2602" w:rsidRPr="00C43FA4" w:rsidTr="00C43FA4">
        <w:tc>
          <w:tcPr>
            <w:tcW w:w="534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B05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B050"/>
                <w:sz w:val="24"/>
                <w:szCs w:val="24"/>
              </w:rPr>
              <w:t>9-</w:t>
            </w:r>
          </w:p>
        </w:tc>
        <w:tc>
          <w:tcPr>
            <w:tcW w:w="8678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  <w:t>Hangi ikili zıt anlamlıdır?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  <w:t>cesur-korkak               B) cesur-yürekli</w:t>
            </w:r>
          </w:p>
          <w:p w:rsidR="003E2602" w:rsidRPr="00C43FA4" w:rsidRDefault="003E2602" w:rsidP="00C43FA4">
            <w:pPr>
              <w:spacing w:after="0" w:line="240" w:lineRule="auto"/>
              <w:ind w:left="360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  <w:t>C)cesur-atak                   D)cesur-yiğit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</w:p>
        </w:tc>
      </w:tr>
      <w:tr w:rsidR="003E2602" w:rsidRPr="00C43FA4" w:rsidTr="00C43FA4">
        <w:tc>
          <w:tcPr>
            <w:tcW w:w="534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color w:val="00B05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color w:val="00B050"/>
                <w:sz w:val="24"/>
                <w:szCs w:val="24"/>
              </w:rPr>
              <w:t>10-</w:t>
            </w:r>
          </w:p>
        </w:tc>
        <w:tc>
          <w:tcPr>
            <w:tcW w:w="8678" w:type="dxa"/>
          </w:tcPr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  <w:t>Hangi ikili zıt anlamlı değildir?</w: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  <w:t>Islak – kuru                B) aydınlık - karanlık</w:t>
            </w:r>
          </w:p>
          <w:p w:rsidR="003E2602" w:rsidRPr="00C43FA4" w:rsidRDefault="003E2602" w:rsidP="00C43FA4">
            <w:pPr>
              <w:spacing w:after="0" w:line="240" w:lineRule="auto"/>
              <w:ind w:left="360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  <w:r w:rsidRPr="00C43FA4"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  <w:t xml:space="preserve">C)geniş – dar                  D) leziz - nefis </w:t>
            </w:r>
          </w:p>
          <w:p w:rsidR="003E2602" w:rsidRPr="00C43FA4" w:rsidRDefault="003E2602" w:rsidP="00C43FA4">
            <w:pPr>
              <w:pStyle w:val="ListParagraph"/>
              <w:spacing w:after="0" w:line="240" w:lineRule="auto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spacing w:after="0" w:line="240" w:lineRule="auto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  <w:r>
              <w:rPr>
                <w:noProof/>
              </w:rPr>
              <w:pict>
                <v:shape id="Resim 25" o:spid="_x0000_s1030" type="#_x0000_t75" alt="http://www.okuloncesi.net/upload/dosyalar/20111104/1955/oscuro_luz.jpg" style="position:absolute;left:0;text-align:left;margin-left:16.35pt;margin-top:9.3pt;width:366.75pt;height:107.25pt;z-index:251662336;visibility:visible">
                  <v:imagedata r:id="rId9" o:title=""/>
                </v:shape>
              </w:pict>
            </w:r>
          </w:p>
          <w:p w:rsidR="003E2602" w:rsidRPr="00C43FA4" w:rsidRDefault="003E2602" w:rsidP="00C43FA4">
            <w:pPr>
              <w:pStyle w:val="ListParagraph"/>
              <w:spacing w:after="0" w:line="240" w:lineRule="auto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spacing w:after="0" w:line="240" w:lineRule="auto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spacing w:after="0" w:line="240" w:lineRule="auto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spacing w:after="0" w:line="240" w:lineRule="auto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spacing w:after="0" w:line="240" w:lineRule="auto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</w:p>
          <w:p w:rsidR="003E2602" w:rsidRPr="00C43FA4" w:rsidRDefault="003E2602" w:rsidP="00C43FA4">
            <w:pPr>
              <w:pStyle w:val="ListParagraph"/>
              <w:spacing w:after="0" w:line="240" w:lineRule="auto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  <w:r>
              <w:rPr>
                <w:noProof/>
              </w:rPr>
              <w:pict>
                <v:rect id="Rectangle 2" o:spid="_x0000_s1031" style="position:absolute;left:0;text-align:left;margin-left:265.35pt;margin-top:-.3pt;width:159pt;height:32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">
                  <v:textbox>
                    <w:txbxContent>
                      <w:p w:rsidR="003E2602" w:rsidRPr="000122FA" w:rsidRDefault="003E2602">
                        <w:pPr>
                          <w:rPr>
                            <w:rFonts w:ascii="Comic Sans MS" w:hAnsi="Comic Sans MS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 w:rsidRPr="000122FA">
                          <w:rPr>
                            <w:rFonts w:ascii="Comic Sans MS" w:hAnsi="Comic Sans MS"/>
                            <w:color w:val="FF0000"/>
                            <w:sz w:val="28"/>
                            <w:szCs w:val="28"/>
                          </w:rPr>
                          <w:t>AYSAN SOMA</w:t>
                        </w:r>
                      </w:p>
                    </w:txbxContent>
                  </v:textbox>
                </v:rect>
              </w:pict>
            </w:r>
          </w:p>
          <w:p w:rsidR="003E2602" w:rsidRPr="00C43FA4" w:rsidRDefault="003E2602" w:rsidP="00C43FA4">
            <w:pPr>
              <w:spacing w:after="0" w:line="240" w:lineRule="auto"/>
              <w:rPr>
                <w:rFonts w:ascii="Comic Sans MS" w:hAnsi="Comic Sans MS"/>
                <w:b/>
                <w:noProof/>
                <w:color w:val="0070C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E2602" w:rsidRPr="008B06B9" w:rsidRDefault="003E2602">
      <w:pPr>
        <w:rPr>
          <w:rFonts w:ascii="Comic Sans MS" w:hAnsi="Comic Sans MS"/>
          <w:b/>
          <w:color w:val="00B050"/>
          <w:sz w:val="24"/>
          <w:szCs w:val="24"/>
        </w:rPr>
      </w:pPr>
      <w:r>
        <w:rPr>
          <w:noProof/>
        </w:rPr>
      </w:r>
      <w:r w:rsidRPr="001F4B78">
        <w:rPr>
          <w:noProof/>
        </w:rPr>
        <w:pict>
          <v:rect id="AutoShape 1" o:spid="_x0000_s1032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eflyJ7ACAAC3BQAADgAAAAAAAAAA&#10;AAAAAAAuAgAAZHJzL2Uyb0RvYy54bWxQSwECLQAUAAYACAAAACEATKDpLNgAAAADAQAADwAAAAAA&#10;AAAAAAAAAAAKBQAAZHJzL2Rvd25yZXYueG1sUEsFBgAAAAAEAAQA8wAAAA8GAAAAAA==&#10;" filled="f" stroked="f">
            <o:lock v:ext="edit" aspectratio="t"/>
            <w10:anchorlock/>
          </v:rect>
        </w:pict>
      </w:r>
      <w:r w:rsidRPr="003813A0">
        <w:t xml:space="preserve"> </w:t>
      </w:r>
      <w:r>
        <w:rPr>
          <w:noProof/>
        </w:rPr>
      </w:r>
      <w:r>
        <w:rPr>
          <w:noProof/>
        </w:rPr>
        <w:pict>
          <v:rect id="AutoShape 2" o:spid="_x0000_s1033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37dpt7ACAAC3BQAADgAAAAAAAAAA&#10;AAAAAAAuAgAAZHJzL2Uyb0RvYy54bWxQSwECLQAUAAYACAAAACEATKDpLNgAAAADAQAADwAAAAAA&#10;AAAAAAAAAAAKBQAAZHJzL2Rvd25yZXYueG1sUEsFBgAAAAAEAAQA8wAAAA8GAAAAAA==&#10;" filled="f" stroked="f">
            <o:lock v:ext="edit" aspectratio="t"/>
            <w10:anchorlock/>
          </v:rect>
        </w:pict>
      </w:r>
      <w:r w:rsidRPr="003813A0">
        <w:t xml:space="preserve"> </w:t>
      </w:r>
    </w:p>
    <w:sectPr w:rsidR="003E2602" w:rsidRPr="008B06B9" w:rsidSect="008B06B9">
      <w:pgSz w:w="11906" w:h="16838"/>
      <w:pgMar w:top="1417" w:right="1417" w:bottom="1417" w:left="1417" w:header="708" w:footer="708" w:gutter="0"/>
      <w:pgBorders w:offsetFrom="page">
        <w:top w:val="thinThickSmallGap" w:sz="24" w:space="24" w:color="00B050"/>
        <w:left w:val="thinThickSmallGap" w:sz="24" w:space="24" w:color="00B050"/>
        <w:bottom w:val="thickThinSmallGap" w:sz="24" w:space="24" w:color="00B050"/>
        <w:right w:val="thickThinSmallGap" w:sz="24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A6C56"/>
    <w:multiLevelType w:val="hybridMultilevel"/>
    <w:tmpl w:val="E5127146"/>
    <w:lvl w:ilvl="0" w:tplc="27C03606">
      <w:start w:val="1"/>
      <w:numFmt w:val="upperLetter"/>
      <w:lvlText w:val="%1)"/>
      <w:lvlJc w:val="left"/>
      <w:pPr>
        <w:ind w:left="9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1">
    <w:nsid w:val="211C560E"/>
    <w:multiLevelType w:val="hybridMultilevel"/>
    <w:tmpl w:val="D3864F14"/>
    <w:lvl w:ilvl="0" w:tplc="3E8629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302CA7"/>
    <w:multiLevelType w:val="hybridMultilevel"/>
    <w:tmpl w:val="82F6AD20"/>
    <w:lvl w:ilvl="0" w:tplc="6F1E34D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0E45E8"/>
    <w:multiLevelType w:val="hybridMultilevel"/>
    <w:tmpl w:val="8E8288FE"/>
    <w:lvl w:ilvl="0" w:tplc="E9A2AC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C92B7C"/>
    <w:multiLevelType w:val="hybridMultilevel"/>
    <w:tmpl w:val="DC88D142"/>
    <w:lvl w:ilvl="0" w:tplc="4C18A1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EB556FF"/>
    <w:multiLevelType w:val="hybridMultilevel"/>
    <w:tmpl w:val="EC38A6BE"/>
    <w:lvl w:ilvl="0" w:tplc="E26245D2">
      <w:start w:val="1"/>
      <w:numFmt w:val="upperLetter"/>
      <w:lvlText w:val="%1)"/>
      <w:lvlJc w:val="left"/>
      <w:pPr>
        <w:ind w:left="5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6">
    <w:nsid w:val="45290151"/>
    <w:multiLevelType w:val="hybridMultilevel"/>
    <w:tmpl w:val="89B2F192"/>
    <w:lvl w:ilvl="0" w:tplc="E5F45DA8">
      <w:start w:val="1"/>
      <w:numFmt w:val="upperLetter"/>
      <w:lvlText w:val="%1)"/>
      <w:lvlJc w:val="left"/>
      <w:pPr>
        <w:ind w:left="8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7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8">
    <w:nsid w:val="60AA29E8"/>
    <w:multiLevelType w:val="hybridMultilevel"/>
    <w:tmpl w:val="C5409F30"/>
    <w:lvl w:ilvl="0" w:tplc="5D54D5A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347148"/>
    <w:multiLevelType w:val="hybridMultilevel"/>
    <w:tmpl w:val="CA06C564"/>
    <w:lvl w:ilvl="0" w:tplc="3A26495C">
      <w:start w:val="1"/>
      <w:numFmt w:val="lowerLetter"/>
      <w:lvlText w:val="%1)"/>
      <w:lvlJc w:val="left"/>
      <w:pPr>
        <w:ind w:left="5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6B9"/>
    <w:rsid w:val="000122FA"/>
    <w:rsid w:val="001F4B78"/>
    <w:rsid w:val="002A6BB0"/>
    <w:rsid w:val="002C3A21"/>
    <w:rsid w:val="00331ECB"/>
    <w:rsid w:val="003813A0"/>
    <w:rsid w:val="003D5915"/>
    <w:rsid w:val="003E2602"/>
    <w:rsid w:val="004B2D6C"/>
    <w:rsid w:val="0081042E"/>
    <w:rsid w:val="008B06B9"/>
    <w:rsid w:val="00935DFA"/>
    <w:rsid w:val="00AB37F1"/>
    <w:rsid w:val="00BD5E1D"/>
    <w:rsid w:val="00C43FA4"/>
    <w:rsid w:val="00D37921"/>
    <w:rsid w:val="00E72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B7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B06B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B06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B0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06B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C3A2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267</Words>
  <Characters>1525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BİRSEN</cp:lastModifiedBy>
  <cp:revision>3</cp:revision>
  <dcterms:created xsi:type="dcterms:W3CDTF">2015-08-06T09:12:00Z</dcterms:created>
  <dcterms:modified xsi:type="dcterms:W3CDTF">2015-08-06T20:39:00Z</dcterms:modified>
</cp:coreProperties>
</file>