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14F" w:rsidRDefault="00C0714F">
      <w:r>
        <w:rPr>
          <w:noProof/>
        </w:rPr>
        <w:pict>
          <v:roundrect id="AutoShape 12" o:spid="_x0000_s1026" style="position:absolute;margin-left:503.7pt;margin-top:15.45pt;width:139.5pt;height:216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">
            <v:textbox>
              <w:txbxContent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BRITAİN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(İngiltere)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hyperlink r:id="rId4" w:history="1">
                    <w:r w:rsidRPr="006418D7">
                      <w:rPr>
                        <w:noProof/>
                        <w:color w:val="0000FF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irc_mi" o:spid="_x0000_i1026" type="#_x0000_t75" alt="http://www.onlinetercumanlik.com/bayrak/ingiltere_bayragi/ingiltere_buyuk.gif" href="http://www.google.com.tr/url?sa=i&amp;rct=j&amp;q=&amp;esrc=s&amp;source=images&amp;cd=&amp;cad=rja&amp;uact=8&amp;ved=0CAcQjRxqFQoTCMTQm46n0cgCFeX-cgodF0sPWw&amp;url=http://www.onlinetercumanlik.com/ulke-bayraklari/ingiltere-bayragi/&amp;bvm=bv.105454873,d.bGg&amp;psig=AFQjCNHEUJXMgSgBV2zan2wiCUKVrtwFRA&amp;ust=14454392895810" style="width:108.75pt;height:70.5pt;visibility:visible" o:button="t">
                          <v:fill o:detectmouseclick="t"/>
                          <v:imagedata r:id="rId5" o:title=""/>
                        </v:shape>
                      </w:pict>
                    </w:r>
                  </w:hyperlink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BRITISH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(İngiliz)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1" o:spid="_x0000_s1027" style="position:absolute;margin-left:660.45pt;margin-top:291.3pt;width:139.5pt;height:216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">
            <v:textbox>
              <w:txbxContent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EGYPT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(Mısır)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hyperlink r:id="rId6" w:history="1">
                    <w:r w:rsidRPr="006418D7">
                      <w:rPr>
                        <w:noProof/>
                        <w:color w:val="0000FF"/>
                      </w:rPr>
                      <w:pict>
                        <v:shape id="_x0000_i1028" type="#_x0000_t75" alt="http://www.yenimakale.com/resim/4/misir-bayragi.png" href="http://www.google.com.tr/url?sa=i&amp;rct=j&amp;q=&amp;esrc=s&amp;source=images&amp;cd=&amp;cad=rja&amp;uact=8&amp;ved=0CAcQjRxqFQoTCJLt-fup0cgCFaK8cgodJowNHw&amp;url=http://www.yenimakale.com/ulke-bayraklari.html&amp;bvm=bv.105454873,d.bGg&amp;psig=AFQjCNEpa1GzKybkGq-0Hm1_dZUhqI7_ww&amp;ust=14454400551634" style="width:108.75pt;height:72.75pt;visibility:visible" o:button="t">
                          <v:fill o:detectmouseclick="t"/>
                          <v:imagedata r:id="rId7" o:title=""/>
                        </v:shape>
                      </w:pict>
                    </w:r>
                  </w:hyperlink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EGYPTIAN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(Mısırlı)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0" o:spid="_x0000_s1028" style="position:absolute;margin-left:497.7pt;margin-top:294.45pt;width:139.5pt;height:216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">
            <v:textbox>
              <w:txbxContent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JAPAN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(Japonya)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hyperlink r:id="rId8" w:history="1">
                    <w:r w:rsidRPr="006418D7">
                      <w:rPr>
                        <w:noProof/>
                        <w:color w:val="0000FF"/>
                      </w:rPr>
                      <w:pict>
                        <v:shape id="_x0000_i1030" type="#_x0000_t75" alt="http://www.onlinetercumanlik.com/bayrak/japonya_bayragi/japonya_buyuk.gif" href="http://www.google.com.tr/url?sa=i&amp;rct=j&amp;q=&amp;esrc=s&amp;source=images&amp;cd=&amp;cad=rja&amp;uact=8&amp;ved=0CAcQjRxqFQoTCJrvyLSp0cgCFSEDcwoda_MKaA&amp;url=http://www.onlinetercumanlik.com/ulke-bayraklari/japonya-bayragi/&amp;bvm=bv.105454873,d.bGg&amp;psig=AFQjCNE2r0xen4xiRI1lKrMtBMnF40Nz0g&amp;ust=14454399080465" style="width:105pt;height:75pt;visibility:visible" o:button="t">
                          <v:fill o:detectmouseclick="t"/>
                          <v:imagedata r:id="rId9" o:title=""/>
                        </v:shape>
                      </w:pict>
                    </w:r>
                  </w:hyperlink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JAPANASE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(Japon)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9" o:spid="_x0000_s1029" style="position:absolute;margin-left:338.7pt;margin-top:294.45pt;width:139.5pt;height:216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">
            <v:textbox>
              <w:txbxContent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RUSSIA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(Rusya)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hyperlink r:id="rId10" w:history="1">
                    <w:r w:rsidRPr="006418D7">
                      <w:rPr>
                        <w:noProof/>
                        <w:color w:val="0000FF"/>
                      </w:rPr>
                      <w:pict>
                        <v:shape id="_x0000_i1032" type="#_x0000_t75" alt="http://www.gezginturk.net/img2/rusya-bayragijpg-BiGUQYcrMN.jpg" href="http://www.google.com.tr/url?sa=i&amp;rct=j&amp;q=&amp;esrc=s&amp;source=images&amp;cd=&amp;cad=rja&amp;uact=8&amp;ved=0CAcQjRxqFQoTCM7h7dmp0cgCFUa9cgodtgEG3g&amp;url=http://www.gezginturk.net/galeri/rusya-bayragi-resimi-1928.html&amp;bvm=bv.105454873,d.bGg&amp;psig=AFQjCNH0WTWmiRA225uQ7qTlJxRJdD3JaQ&amp;ust=14454399857467" style="width:111pt;height:68.25pt;visibility:visible" o:button="t">
                          <v:fill o:detectmouseclick="t"/>
                          <v:imagedata r:id="rId11" o:title=""/>
                        </v:shape>
                      </w:pict>
                    </w:r>
                  </w:hyperlink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RUSSIAN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(Rus)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8" o:spid="_x0000_s1030" style="position:absolute;margin-left:173.7pt;margin-top:294.45pt;width:139.5pt;height:216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">
            <v:textbox>
              <w:txbxContent>
                <w:p w:rsidR="00C0714F" w:rsidRPr="00E74815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  <w:p w:rsidR="00C0714F" w:rsidRPr="00E74815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 w:rsidRPr="00E74815">
                    <w:rPr>
                      <w:sz w:val="32"/>
                      <w:szCs w:val="32"/>
                    </w:rPr>
                    <w:t>SPAIN</w:t>
                  </w:r>
                </w:p>
                <w:p w:rsidR="00C0714F" w:rsidRPr="00E74815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 w:rsidRPr="00E74815">
                    <w:rPr>
                      <w:sz w:val="32"/>
                      <w:szCs w:val="32"/>
                    </w:rPr>
                    <w:t>(İspanya)</w:t>
                  </w:r>
                </w:p>
                <w:p w:rsidR="00C0714F" w:rsidRPr="00E74815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hyperlink r:id="rId12" w:history="1">
                    <w:r w:rsidRPr="006418D7">
                      <w:rPr>
                        <w:noProof/>
                        <w:color w:val="0000FF"/>
                      </w:rPr>
                      <w:pict>
                        <v:shape id="_x0000_i1034" type="#_x0000_t75" alt="http://www.gokbayraklar.com/upload/editor/data/ispanya.gif" href="http://www.google.com.tr/url?sa=i&amp;rct=j&amp;q=&amp;esrc=s&amp;source=images&amp;cd=&amp;cad=rja&amp;uact=8&amp;ved=0CAcQjRxqFQoTCJbynsio0cgCFSvucgod-V8Alg&amp;url=http://www.gokbayraklar.com/tr/ispanya-devlet-bayragi--u&amp;bvm=bv.105454873,d.bGg&amp;psig=AFQjCNHguooK6xRcrmyMSsHvrNs8ZHjDRg&amp;ust=14454396785937" style="width:111.75pt;height:74.25pt;visibility:visible" o:button="t">
                          <v:fill o:detectmouseclick="t"/>
                          <v:imagedata r:id="rId13" o:title=""/>
                        </v:shape>
                      </w:pict>
                    </w:r>
                  </w:hyperlink>
                </w:p>
                <w:p w:rsidR="00C0714F" w:rsidRPr="00E74815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 w:rsidRPr="00E74815">
                    <w:rPr>
                      <w:sz w:val="32"/>
                      <w:szCs w:val="32"/>
                    </w:rPr>
                    <w:t>SPANISH</w:t>
                  </w:r>
                </w:p>
                <w:p w:rsidR="00C0714F" w:rsidRPr="00E74815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 w:rsidRPr="00E74815">
                    <w:rPr>
                      <w:sz w:val="32"/>
                      <w:szCs w:val="32"/>
                    </w:rPr>
                    <w:t>(İspanyol)</w:t>
                  </w:r>
                </w:p>
                <w:p w:rsidR="00C0714F" w:rsidRPr="00341233" w:rsidRDefault="00C0714F" w:rsidP="00F1793A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7" o:spid="_x0000_s1031" style="position:absolute;margin-left:7.2pt;margin-top:294.45pt;width:139.5pt;height:216.7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">
            <v:textbox>
              <w:txbxContent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ITALY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(İtalya)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hyperlink r:id="rId14" w:history="1">
                    <w:r w:rsidRPr="006418D7">
                      <w:rPr>
                        <w:noProof/>
                        <w:color w:val="0000FF"/>
                      </w:rPr>
                      <w:pict>
                        <v:shape id="_x0000_i1036" type="#_x0000_t75" alt="http://www.onlinetercumanlik.com/bayrak/italya_bayragi/italya_buyuk.gif" href="http://www.google.com.tr/url?sa=i&amp;rct=j&amp;q=&amp;esrc=s&amp;source=images&amp;cd=&amp;cad=rja&amp;uact=8&amp;ved=0CAcQjRxqFQoTCJbzxJ6o0cgCFeKicgodPA4KOA&amp;url=http://www.onlinetercumanlik.com/ulke-bayraklari/italya-bayragi/&amp;bvm=bv.105454873,d.bGg&amp;psig=AFQjCNGeTg7rZ2Q1EmGHLvwIzd8RVmusvA&amp;ust=14454395905709" style="width:111.75pt;height:75pt;visibility:visible" o:button="t">
                          <v:fill o:detectmouseclick="t"/>
                          <v:imagedata r:id="rId15" o:title=""/>
                        </v:shape>
                      </w:pict>
                    </w:r>
                  </w:hyperlink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ITALIAN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(İtalyan)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4" o:spid="_x0000_s1032" style="position:absolute;margin-left:660.45pt;margin-top:10.95pt;width:139.5pt;height:216.7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">
            <v:textbox>
              <w:txbxContent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USA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(Amerika)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hyperlink r:id="rId16" w:history="1">
                    <w:r w:rsidRPr="006418D7">
                      <w:rPr>
                        <w:noProof/>
                        <w:color w:val="0000FF"/>
                      </w:rPr>
                      <w:pict>
                        <v:shape id="_x0000_i1038" type="#_x0000_t75" alt="http://www.bayraklar.info/data/flags/ultra/us.png" href="http://www.google.com.tr/url?sa=i&amp;rct=j&amp;q=&amp;esrc=s&amp;source=images&amp;cd=&amp;cad=rja&amp;uact=8&amp;ved=0CAcQjRxqFQoTCKigwMWn0cgCFSKocgodeNQFPA&amp;url=http://www.bayraklar.info/amerika-birlesik-devletleri&amp;bvm=bv.105454873,d.bGg&amp;psig=AFQjCNHAM47ifCunz5y5MHzNh0LF4pmdOw&amp;ust=14454394045486" style="width:108.75pt;height:78pt;visibility:visible" o:button="t">
                          <v:fill o:detectmouseclick="t"/>
                          <v:imagedata r:id="rId17" o:title=""/>
                        </v:shape>
                      </w:pict>
                    </w:r>
                  </w:hyperlink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AMERİCAN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(Amerikan)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3" style="position:absolute;margin-left:343.95pt;margin-top:10.95pt;width:139.5pt;height:216.75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">
            <v:textbox>
              <w:txbxContent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FRANCE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(Fransa)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hyperlink r:id="rId18" w:history="1">
                    <w:r w:rsidRPr="006418D7">
                      <w:rPr>
                        <w:noProof/>
                        <w:color w:val="0000FF"/>
                      </w:rPr>
                      <w:pict>
                        <v:shape id="_x0000_i1040" type="#_x0000_t75" alt="http://www.yenimakale.com/resim/4/fransa-bayragi.gif" href="http://www.google.com.tr/url?sa=i&amp;rct=j&amp;q=&amp;esrc=s&amp;source=images&amp;cd=&amp;cad=rja&amp;uact=8&amp;ved=0CAcQjRxqFQoTCNHl37Sl0cgCFWeXcgodnU4NtA&amp;url=http://www.yenimakale.com/ulke-bayraklari.html&amp;bvm=bv.105454873,d.bGg&amp;psig=AFQjCNGY4sGtFlAHJTzU5EIqV2k4U4aB6g&amp;ust=14454388311489" style="width:111.75pt;height:7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FRENCH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(Fransız)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" o:spid="_x0000_s1034" style="position:absolute;margin-left:180.45pt;margin-top:10.95pt;width:139.5pt;height:216.75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">
            <v:textbox>
              <w:txbxContent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GERMANY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(Almanya)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hyperlink r:id="rId20" w:history="1">
                    <w:r w:rsidRPr="006418D7">
                      <w:rPr>
                        <w:noProof/>
                        <w:color w:val="0000FF"/>
                      </w:rPr>
                      <w:pict>
                        <v:shape id="_x0000_i1042" type="#_x0000_t75" alt="http://www.ahmetakyol.net/wp-content/uploads/2014/01/almanya-bayragi.jpg" href="http://www.google.com.tr/url?sa=i&amp;rct=j&amp;q=&amp;esrc=s&amp;source=images&amp;cd=&amp;cad=rja&amp;uact=8&amp;ved=0CAcQjRxqFQoTCK6iov2k0cgCFQXrcgodoHoHQg&amp;url=http://www.ahmetakyol.net/bozkurt-ve-ataturkun-dusundugu-bayrak/&amp;bvm=bv.105454873,d.bGg&amp;psig=AFQjCNFEd7lR1XT3keAxgijRpelnujFYoA&amp;ust=14454387173979" style="width:111pt;height:73.5pt;visibility:visible" o:button="t">
                          <v:fill o:detectmouseclick="t"/>
                          <v:imagedata r:id="rId21" o:title=""/>
                        </v:shape>
                      </w:pict>
                    </w:r>
                  </w:hyperlink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GERMAN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(Alman)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" o:spid="_x0000_s1035" style="position:absolute;margin-left:11.7pt;margin-top:5.7pt;width:139.5pt;height:216.7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">
            <v:textbox>
              <w:txbxContent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TURKEY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(Türkiye)</w:t>
                  </w:r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hyperlink r:id="rId22" w:history="1">
                    <w:r w:rsidRPr="006418D7">
                      <w:rPr>
                        <w:noProof/>
                        <w:sz w:val="32"/>
                        <w:szCs w:val="32"/>
                      </w:rPr>
                      <w:pict>
                        <v:shape id="_x0000_i1044" type="#_x0000_t75" alt="http://yos.ogu.edu.tr/images/flags/tr.gif" href="http://www.google.com.tr/url?sa=i&amp;rct=j&amp;q=&amp;esrc=s&amp;source=images&amp;cd=&amp;cad=rja&amp;uact=8&amp;ved=&amp;url=http://yos.ogu.edu.tr/centers.html&amp;bvm=bv.105454873,d.bGg&amp;psig=AFQjCNFIkjCzbyzSakib8eVd1AgfmB0arQ&amp;ust=14454382977312" style="width:111.75pt;height:75pt;visibility:visible" o:button="t">
                          <v:fill o:detectmouseclick="t"/>
                          <v:imagedata r:id="rId23" o:title=""/>
                        </v:shape>
                      </w:pict>
                    </w:r>
                  </w:hyperlink>
                </w:p>
                <w:p w:rsidR="00C0714F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TURKISH</w:t>
                  </w:r>
                </w:p>
                <w:p w:rsidR="00C0714F" w:rsidRPr="00F1793A" w:rsidRDefault="00C0714F" w:rsidP="00F1793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(Türk)</w:t>
                  </w:r>
                </w:p>
              </w:txbxContent>
            </v:textbox>
          </v:roundrect>
        </w:pict>
      </w:r>
    </w:p>
    <w:p w:rsidR="00C0714F" w:rsidRPr="008119C0" w:rsidRDefault="00C0714F" w:rsidP="008119C0"/>
    <w:p w:rsidR="00C0714F" w:rsidRPr="008119C0" w:rsidRDefault="00C0714F" w:rsidP="008119C0"/>
    <w:p w:rsidR="00C0714F" w:rsidRPr="008119C0" w:rsidRDefault="00C0714F" w:rsidP="008119C0"/>
    <w:p w:rsidR="00C0714F" w:rsidRPr="008119C0" w:rsidRDefault="00C0714F" w:rsidP="008119C0"/>
    <w:p w:rsidR="00C0714F" w:rsidRPr="008119C0" w:rsidRDefault="00C0714F" w:rsidP="008119C0"/>
    <w:p w:rsidR="00C0714F" w:rsidRPr="008119C0" w:rsidRDefault="00C0714F" w:rsidP="008119C0"/>
    <w:p w:rsidR="00C0714F" w:rsidRPr="008119C0" w:rsidRDefault="00C0714F" w:rsidP="008119C0"/>
    <w:p w:rsidR="00C0714F" w:rsidRPr="008119C0" w:rsidRDefault="00C0714F" w:rsidP="008119C0"/>
    <w:p w:rsidR="00C0714F" w:rsidRDefault="00C0714F" w:rsidP="008119C0"/>
    <w:p w:rsidR="00C0714F" w:rsidRDefault="00C0714F" w:rsidP="009A31B6">
      <w:r>
        <w:tab/>
      </w:r>
      <w:bookmarkStart w:id="0" w:name="_GoBack"/>
      <w:bookmarkEnd w:id="0"/>
      <w:r>
        <w:rPr>
          <w:rFonts w:ascii="Comic Sans MS" w:hAnsi="Comic Sans MS" w:cs="Comic Sans MS"/>
          <w:color w:val="000000"/>
          <w:sz w:val="28"/>
          <w:szCs w:val="28"/>
        </w:rPr>
        <w:fldChar w:fldCharType="begin"/>
      </w:r>
      <w:r>
        <w:rPr>
          <w:rFonts w:ascii="Comic Sans MS" w:hAnsi="Comic Sans MS" w:cs="Comic Sans MS"/>
          <w:color w:val="000000"/>
          <w:sz w:val="28"/>
          <w:szCs w:val="28"/>
        </w:rPr>
        <w:instrText xml:space="preserve"> HYPERLINK "http://www.sorubak.com/" </w:instrText>
      </w:r>
      <w:r>
        <w:rPr>
          <w:rFonts w:ascii="Comic Sans MS" w:hAnsi="Comic Sans MS" w:cs="Comic Sans MS"/>
          <w:color w:val="000000"/>
          <w:sz w:val="28"/>
          <w:szCs w:val="28"/>
        </w:rPr>
        <w:fldChar w:fldCharType="separate"/>
      </w:r>
      <w:r>
        <w:rPr>
          <w:rStyle w:val="Hyperlink"/>
          <w:rFonts w:cs="Comic Sans MS"/>
          <w:sz w:val="28"/>
          <w:szCs w:val="28"/>
        </w:rPr>
        <w:t xml:space="preserve">www.sorubak.com </w:t>
      </w:r>
      <w:r>
        <w:rPr>
          <w:rFonts w:ascii="Comic Sans MS" w:hAnsi="Comic Sans MS" w:cs="Comic Sans MS"/>
          <w:color w:val="000000"/>
          <w:sz w:val="28"/>
          <w:szCs w:val="28"/>
        </w:rPr>
        <w:fldChar w:fldCharType="end"/>
      </w:r>
      <w:r>
        <w:t xml:space="preserve"> </w:t>
      </w:r>
    </w:p>
    <w:p w:rsidR="00C0714F" w:rsidRPr="008119C0" w:rsidRDefault="00C0714F" w:rsidP="008119C0">
      <w:pPr>
        <w:tabs>
          <w:tab w:val="left" w:pos="4725"/>
        </w:tabs>
      </w:pPr>
    </w:p>
    <w:sectPr w:rsidR="00C0714F" w:rsidRPr="008119C0" w:rsidSect="00F1793A">
      <w:pgSz w:w="16838" w:h="11906" w:orient="landscape"/>
      <w:pgMar w:top="426" w:right="395" w:bottom="426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93A"/>
    <w:rsid w:val="000C15DE"/>
    <w:rsid w:val="00341233"/>
    <w:rsid w:val="003D4A0D"/>
    <w:rsid w:val="006418D7"/>
    <w:rsid w:val="008119C0"/>
    <w:rsid w:val="008121FF"/>
    <w:rsid w:val="009A31B6"/>
    <w:rsid w:val="00BC5965"/>
    <w:rsid w:val="00C0714F"/>
    <w:rsid w:val="00CA7CD9"/>
    <w:rsid w:val="00E74815"/>
    <w:rsid w:val="00F17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CD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1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793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119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5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xqFQoTCJrvyLSp0cgCFSEDcwoda_MKaA&amp;url=http://www.onlinetercumanlik.com/ulke-bayraklari/japonya-bayragi/&amp;bvm=bv.105454873,d.bGg&amp;psig=AFQjCNE2r0xen4xiRI1lKrMtBMnF40Nz0g&amp;ust=1445439908046579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google.com.tr/url?sa=i&amp;rct=j&amp;q=&amp;esrc=s&amp;source=images&amp;cd=&amp;cad=rja&amp;uact=8&amp;ved=0CAcQjRxqFQoTCNHl37Sl0cgCFWeXcgodnU4NtA&amp;url=http://www.yenimakale.com/ulke-bayraklari.html&amp;bvm=bv.105454873,d.bGg&amp;psig=AFQjCNGY4sGtFlAHJTzU5EIqV2k4U4aB6g&amp;ust=1445438831148904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image" Target="media/image2.png"/><Relationship Id="rId12" Type="http://schemas.openxmlformats.org/officeDocument/2006/relationships/hyperlink" Target="http://www.google.com.tr/url?sa=i&amp;rct=j&amp;q=&amp;esrc=s&amp;source=images&amp;cd=&amp;cad=rja&amp;uact=8&amp;ved=0CAcQjRxqFQoTCJbynsio0cgCFSvucgod-V8Alg&amp;url=http://www.gokbayraklar.com/tr/ispanya-devlet-bayragi--u&amp;bvm=bv.105454873,d.bGg&amp;psig=AFQjCNHguooK6xRcrmyMSsHvrNs8ZHjDRg&amp;ust=1445439678593780" TargetMode="External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source=images&amp;cd=&amp;cad=rja&amp;uact=8&amp;ved=0CAcQjRxqFQoTCKigwMWn0cgCFSKocgodeNQFPA&amp;url=http://www.bayraklar.info/amerika-birlesik-devletleri&amp;bvm=bv.105454873,d.bGg&amp;psig=AFQjCNHAM47ifCunz5y5MHzNh0LF4pmdOw&amp;ust=1445439404548634" TargetMode="External"/><Relationship Id="rId20" Type="http://schemas.openxmlformats.org/officeDocument/2006/relationships/hyperlink" Target="http://www.google.com.tr/url?sa=i&amp;rct=j&amp;q=&amp;esrc=s&amp;source=images&amp;cd=&amp;cad=rja&amp;uact=8&amp;ved=0CAcQjRxqFQoTCK6iov2k0cgCFQXrcgodoHoHQg&amp;url=http://www.ahmetakyol.net/bozkurt-ve-ataturkun-dusundugu-bayrak/&amp;bvm=bv.105454873,d.bGg&amp;psig=AFQjCNFEd7lR1XT3keAxgijRpelnujFYoA&amp;ust=1445438717397994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CAcQjRxqFQoTCJLt-fup0cgCFaK8cgodJowNHw&amp;url=http://www.yenimakale.com/ulke-bayraklari.html&amp;bvm=bv.105454873,d.bGg&amp;psig=AFQjCNEpa1GzKybkGq-0Hm1_dZUhqI7_ww&amp;ust=1445440055163406" TargetMode="Externa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10" Type="http://schemas.openxmlformats.org/officeDocument/2006/relationships/hyperlink" Target="http://www.google.com.tr/url?sa=i&amp;rct=j&amp;q=&amp;esrc=s&amp;source=images&amp;cd=&amp;cad=rja&amp;uact=8&amp;ved=0CAcQjRxqFQoTCM7h7dmp0cgCFUa9cgodtgEG3g&amp;url=http://www.gezginturk.net/galeri/rusya-bayragi-resimi-1928.html&amp;bvm=bv.105454873,d.bGg&amp;psig=AFQjCNH0WTWmiRA225uQ7qTlJxRJdD3JaQ&amp;ust=1445439985746787" TargetMode="External"/><Relationship Id="rId19" Type="http://schemas.openxmlformats.org/officeDocument/2006/relationships/image" Target="media/image8.png"/><Relationship Id="rId4" Type="http://schemas.openxmlformats.org/officeDocument/2006/relationships/hyperlink" Target="http://www.google.com.tr/url?sa=i&amp;rct=j&amp;q=&amp;esrc=s&amp;source=images&amp;cd=&amp;cad=rja&amp;uact=8&amp;ved=0CAcQjRxqFQoTCMTQm46n0cgCFeX-cgodF0sPWw&amp;url=http://www.onlinetercumanlik.com/ulke-bayraklari/ingiltere-bayragi/&amp;bvm=bv.105454873,d.bGg&amp;psig=AFQjCNHEUJXMgSgBV2zan2wiCUKVrtwFRA&amp;ust=1445439289581097" TargetMode="External"/><Relationship Id="rId9" Type="http://schemas.openxmlformats.org/officeDocument/2006/relationships/image" Target="media/image3.png"/><Relationship Id="rId14" Type="http://schemas.openxmlformats.org/officeDocument/2006/relationships/hyperlink" Target="http://www.google.com.tr/url?sa=i&amp;rct=j&amp;q=&amp;esrc=s&amp;source=images&amp;cd=&amp;cad=rja&amp;uact=8&amp;ved=0CAcQjRxqFQoTCJbzxJ6o0cgCFeKicgodPA4KOA&amp;url=http://www.onlinetercumanlik.com/ulke-bayraklari/italya-bayragi/&amp;bvm=bv.105454873,d.bGg&amp;psig=AFQjCNGeTg7rZ2Q1EmGHLvwIzd8RVmusvA&amp;ust=1445439590570983" TargetMode="External"/><Relationship Id="rId22" Type="http://schemas.openxmlformats.org/officeDocument/2006/relationships/hyperlink" Target="http://www.google.com.tr/url?sa=i&amp;rct=j&amp;q=&amp;esrc=s&amp;source=images&amp;cd=&amp;cad=rja&amp;uact=8&amp;ved=&amp;url=http://yos.ogu.edu.tr/centers.html&amp;bvm=bv.105454873,d.bGg&amp;psig=AFQjCNFIkjCzbyzSakib8eVd1AgfmB0arQ&amp;ust=14454382977312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11</Words>
  <Characters>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BİRSEN</cp:lastModifiedBy>
  <cp:revision>3</cp:revision>
  <dcterms:created xsi:type="dcterms:W3CDTF">2015-10-20T15:15:00Z</dcterms:created>
  <dcterms:modified xsi:type="dcterms:W3CDTF">2015-10-20T21:46:00Z</dcterms:modified>
</cp:coreProperties>
</file>