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075" w:rsidRDefault="002F4075">
      <w:pPr>
        <w:rPr>
          <w:rFonts w:ascii="Comic Sans MS" w:hAnsi="Comic Sans MS"/>
          <w:b/>
          <w:i/>
          <w:color w:val="FF0000"/>
          <w:sz w:val="28"/>
          <w:szCs w:val="28"/>
        </w:rPr>
      </w:pPr>
      <w:r>
        <w:rPr>
          <w:rFonts w:ascii="Comic Sans MS" w:hAnsi="Comic Sans MS"/>
          <w:b/>
          <w:i/>
          <w:color w:val="FF0000"/>
          <w:sz w:val="28"/>
          <w:szCs w:val="28"/>
        </w:rPr>
        <w:t xml:space="preserve">                    </w:t>
      </w:r>
      <w:r w:rsidRPr="002D47F0">
        <w:rPr>
          <w:rFonts w:ascii="Comic Sans MS" w:hAnsi="Comic Sans MS"/>
          <w:b/>
          <w:i/>
          <w:color w:val="FF0000"/>
          <w:sz w:val="28"/>
          <w:szCs w:val="28"/>
        </w:rPr>
        <w:t>MATEMATİK TESTİ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1"/>
        <w:gridCol w:w="8678"/>
      </w:tblGrid>
      <w:tr w:rsidR="002F4075" w:rsidRPr="00203956" w:rsidTr="00203956">
        <w:tc>
          <w:tcPr>
            <w:tcW w:w="571" w:type="dxa"/>
          </w:tcPr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1-</w:t>
            </w:r>
          </w:p>
        </w:tc>
        <w:tc>
          <w:tcPr>
            <w:tcW w:w="8678" w:type="dxa"/>
          </w:tcPr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sz w:val="24"/>
                <w:szCs w:val="24"/>
              </w:rPr>
              <w:t>“Altı yüz altı bin on altı” biçiminde okunan sayı aşağıdakilerden hangisidir?</w:t>
            </w: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2F4075" w:rsidRPr="00203956" w:rsidRDefault="002F4075" w:rsidP="0020395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sz w:val="24"/>
                <w:szCs w:val="24"/>
              </w:rPr>
              <w:t>660  006    B) 606 006  C) 606  616  D) 606 016</w:t>
            </w: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2F4075" w:rsidRPr="00203956" w:rsidTr="00203956">
        <w:tc>
          <w:tcPr>
            <w:tcW w:w="571" w:type="dxa"/>
          </w:tcPr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2-</w:t>
            </w:r>
          </w:p>
        </w:tc>
        <w:tc>
          <w:tcPr>
            <w:tcW w:w="8678" w:type="dxa"/>
          </w:tcPr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sz w:val="24"/>
                <w:szCs w:val="24"/>
              </w:rPr>
              <w:t>“Yedi yüz yetmiş bin yetmiş yedi “biçiminde okunan sayının  çözümlenmiş hali aşağıdakilerden hangisidir?</w:t>
            </w: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2F4075" w:rsidRPr="00203956" w:rsidRDefault="002F4075" w:rsidP="0020395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sz w:val="24"/>
                <w:szCs w:val="24"/>
              </w:rPr>
              <w:t>(7x100 000)+(7x1000)+(7x10) +(7x1)</w:t>
            </w:r>
          </w:p>
          <w:p w:rsidR="002F4075" w:rsidRPr="00203956" w:rsidRDefault="002F4075" w:rsidP="0020395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sz w:val="24"/>
                <w:szCs w:val="24"/>
              </w:rPr>
              <w:t>(7x100 000)+(7x1000)+(7x100) +(7x1)</w:t>
            </w:r>
          </w:p>
          <w:p w:rsidR="002F4075" w:rsidRPr="00203956" w:rsidRDefault="002F4075" w:rsidP="0020395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sz w:val="24"/>
                <w:szCs w:val="24"/>
              </w:rPr>
              <w:t>(7x100 000)+(7x10 000)+(7x10) +(7x1)</w:t>
            </w:r>
          </w:p>
          <w:p w:rsidR="002F4075" w:rsidRPr="00203956" w:rsidRDefault="002F4075" w:rsidP="0020395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sz w:val="24"/>
                <w:szCs w:val="24"/>
              </w:rPr>
              <w:t>(7x100 000)+(7x10 000)+(7x100) +(7x1)</w:t>
            </w:r>
          </w:p>
          <w:p w:rsidR="002F4075" w:rsidRPr="00203956" w:rsidRDefault="002F4075" w:rsidP="00203956">
            <w:pPr>
              <w:pStyle w:val="ListParagraph"/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2F4075" w:rsidRPr="00203956" w:rsidRDefault="002F4075" w:rsidP="00203956">
            <w:pPr>
              <w:pStyle w:val="ListParagraph"/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2F4075" w:rsidRPr="00203956" w:rsidTr="00203956">
        <w:tc>
          <w:tcPr>
            <w:tcW w:w="571" w:type="dxa"/>
          </w:tcPr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3-</w:t>
            </w:r>
          </w:p>
        </w:tc>
        <w:tc>
          <w:tcPr>
            <w:tcW w:w="8678" w:type="dxa"/>
          </w:tcPr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sz w:val="24"/>
                <w:szCs w:val="24"/>
              </w:rPr>
              <w:t>Aşağıdaki sayıların hangisinde binler bölüğündeki sayı birler bölüğündeki sayının iki katıdır?</w:t>
            </w: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2F4075" w:rsidRPr="00203956" w:rsidRDefault="002F4075" w:rsidP="0020395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sz w:val="24"/>
                <w:szCs w:val="24"/>
              </w:rPr>
              <w:t>264 130     B) 242 130      C) 163 023    D) 136 063</w:t>
            </w: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2F4075" w:rsidRPr="00203956" w:rsidTr="00203956">
        <w:tc>
          <w:tcPr>
            <w:tcW w:w="571" w:type="dxa"/>
          </w:tcPr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4-</w:t>
            </w:r>
          </w:p>
        </w:tc>
        <w:tc>
          <w:tcPr>
            <w:tcW w:w="8678" w:type="dxa"/>
          </w:tcPr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sz w:val="24"/>
                <w:szCs w:val="24"/>
              </w:rPr>
              <w:t>“608 205”sayısıyla ilgili aşağıdakilerden hangisi yanlıştır?</w:t>
            </w: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2F4075" w:rsidRPr="00203956" w:rsidRDefault="002F4075" w:rsidP="0020395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sz w:val="24"/>
                <w:szCs w:val="24"/>
              </w:rPr>
              <w:t>Binler bölüğündeki rakamların toplamı,birler bölüğündeki rakamların toplamının 2 katıdır.</w:t>
            </w:r>
          </w:p>
          <w:p w:rsidR="002F4075" w:rsidRPr="00203956" w:rsidRDefault="002F4075" w:rsidP="0020395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sz w:val="24"/>
                <w:szCs w:val="24"/>
              </w:rPr>
              <w:t>Basamak değeri kendisine eşit bir tane rakam vardır.</w:t>
            </w:r>
          </w:p>
          <w:p w:rsidR="002F4075" w:rsidRPr="00203956" w:rsidRDefault="002F4075" w:rsidP="0020395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sz w:val="24"/>
                <w:szCs w:val="24"/>
              </w:rPr>
              <w:t>Onlar basamağındaki rakamı ile on binler basamağındaki rakamın yerleri değişirse sayının değeri değişmez.</w:t>
            </w:r>
          </w:p>
          <w:p w:rsidR="002F4075" w:rsidRPr="00203956" w:rsidRDefault="002F4075" w:rsidP="0020395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sz w:val="24"/>
                <w:szCs w:val="24"/>
              </w:rPr>
              <w:t>Birler bölüğü ile binler bölüğünün yerleri değiştirilirse sayının değeri azalır.</w:t>
            </w: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2F4075" w:rsidRPr="00203956" w:rsidTr="00203956">
        <w:tc>
          <w:tcPr>
            <w:tcW w:w="571" w:type="dxa"/>
          </w:tcPr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5-</w:t>
            </w:r>
          </w:p>
        </w:tc>
        <w:tc>
          <w:tcPr>
            <w:tcW w:w="8678" w:type="dxa"/>
          </w:tcPr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sz w:val="24"/>
                <w:szCs w:val="24"/>
              </w:rPr>
              <w:t>216 405  &gt; 216 A05 &gt; 216 805</w:t>
            </w: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sz w:val="24"/>
                <w:szCs w:val="24"/>
              </w:rPr>
              <w:t>Sıralamasının doğru olabilmesi için A yerine kaç farklı rakam gelebilir?</w:t>
            </w: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2F4075" w:rsidRPr="00203956" w:rsidRDefault="002F4075" w:rsidP="00203956">
            <w:pPr>
              <w:spacing w:after="0" w:line="240" w:lineRule="auto"/>
              <w:ind w:left="60"/>
              <w:rPr>
                <w:rFonts w:ascii="Comic Sans MS" w:hAnsi="Comic Sans MS"/>
                <w:i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sz w:val="24"/>
                <w:szCs w:val="24"/>
              </w:rPr>
              <w:t xml:space="preserve">          A)    3           B) 4            C)5           D)8</w:t>
            </w:r>
          </w:p>
          <w:p w:rsidR="002F4075" w:rsidRPr="00203956" w:rsidRDefault="002F4075" w:rsidP="00203956">
            <w:pPr>
              <w:spacing w:after="0" w:line="240" w:lineRule="auto"/>
              <w:ind w:left="60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2F4075" w:rsidRPr="00203956" w:rsidRDefault="002F4075" w:rsidP="00203956">
            <w:pPr>
              <w:spacing w:after="0" w:line="240" w:lineRule="auto"/>
              <w:ind w:left="60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2F4075" w:rsidRPr="00203956" w:rsidRDefault="002F4075" w:rsidP="00203956">
            <w:pPr>
              <w:spacing w:after="0" w:line="240" w:lineRule="auto"/>
              <w:ind w:left="60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2F4075" w:rsidRPr="00203956" w:rsidRDefault="002F4075" w:rsidP="00203956">
            <w:pPr>
              <w:spacing w:after="0" w:line="240" w:lineRule="auto"/>
              <w:ind w:left="60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2F4075" w:rsidRPr="00203956" w:rsidTr="00203956">
        <w:tc>
          <w:tcPr>
            <w:tcW w:w="571" w:type="dxa"/>
          </w:tcPr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6-</w:t>
            </w:r>
          </w:p>
        </w:tc>
        <w:tc>
          <w:tcPr>
            <w:tcW w:w="8678" w:type="dxa"/>
          </w:tcPr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sz w:val="24"/>
                <w:szCs w:val="24"/>
              </w:rPr>
              <w:t>4,0,1,8 rakamları ile yazılabilen rakamları farklı,dört basamaklı doğal sayılarla ilgili;</w:t>
            </w:r>
          </w:p>
          <w:p w:rsidR="002F4075" w:rsidRPr="00203956" w:rsidRDefault="002F4075" w:rsidP="0020395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sz w:val="24"/>
                <w:szCs w:val="24"/>
              </w:rPr>
              <w:t>En büyük sayı 8 410 ‘dur.</w:t>
            </w:r>
          </w:p>
          <w:p w:rsidR="002F4075" w:rsidRPr="00203956" w:rsidRDefault="002F4075" w:rsidP="0020395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sz w:val="24"/>
                <w:szCs w:val="24"/>
              </w:rPr>
              <w:t>En küçük tek sayı 4 081 ‘dir.</w:t>
            </w:r>
          </w:p>
          <w:p w:rsidR="002F4075" w:rsidRPr="00203956" w:rsidRDefault="002F4075" w:rsidP="0020395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sz w:val="24"/>
                <w:szCs w:val="24"/>
              </w:rPr>
              <w:t>En küçük sayı  1 408’dir.</w:t>
            </w:r>
          </w:p>
          <w:p w:rsidR="002F4075" w:rsidRPr="00203956" w:rsidRDefault="002F4075" w:rsidP="00203956">
            <w:pPr>
              <w:pStyle w:val="ListParagraph"/>
              <w:spacing w:after="0" w:line="240" w:lineRule="auto"/>
              <w:ind w:left="1080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sz w:val="24"/>
                <w:szCs w:val="24"/>
              </w:rPr>
              <w:t>İfadelerinden hangileri doğrudur?</w:t>
            </w:r>
          </w:p>
          <w:p w:rsidR="002F4075" w:rsidRPr="00203956" w:rsidRDefault="002F4075" w:rsidP="00203956">
            <w:pPr>
              <w:pStyle w:val="ListParagraph"/>
              <w:spacing w:after="0" w:line="240" w:lineRule="auto"/>
              <w:ind w:left="1080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2F4075" w:rsidRPr="00203956" w:rsidRDefault="002F4075" w:rsidP="0020395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sz w:val="24"/>
                <w:szCs w:val="24"/>
              </w:rPr>
              <w:t>Yalnız II       B) Yalnız III   C) I ve II    D) I ve III</w:t>
            </w: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2F4075" w:rsidRPr="00203956" w:rsidRDefault="002F4075" w:rsidP="00203956">
            <w:pPr>
              <w:pStyle w:val="ListParagraph"/>
              <w:spacing w:after="0" w:line="240" w:lineRule="auto"/>
              <w:ind w:left="1080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2F4075" w:rsidRPr="00203956" w:rsidTr="00203956">
        <w:tc>
          <w:tcPr>
            <w:tcW w:w="571" w:type="dxa"/>
          </w:tcPr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7-</w:t>
            </w:r>
          </w:p>
        </w:tc>
        <w:tc>
          <w:tcPr>
            <w:tcW w:w="8678" w:type="dxa"/>
          </w:tcPr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sz w:val="24"/>
                <w:szCs w:val="24"/>
              </w:rPr>
              <w:t>6658 sayısının en yakın yüzlüğe yuvarlatılmış hali için aşağıdakilerden hangisi doğrudur?</w:t>
            </w: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2F4075" w:rsidRPr="00203956" w:rsidRDefault="002F4075" w:rsidP="0020395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sz w:val="24"/>
                <w:szCs w:val="24"/>
              </w:rPr>
              <w:t>Basamak değeri kendisine eşit 3 tane rakam vardır.</w:t>
            </w:r>
          </w:p>
          <w:p w:rsidR="002F4075" w:rsidRPr="00203956" w:rsidRDefault="002F4075" w:rsidP="0020395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sz w:val="24"/>
                <w:szCs w:val="24"/>
              </w:rPr>
              <w:t>Rakamları toplamı 12’dir.</w:t>
            </w:r>
          </w:p>
          <w:p w:rsidR="002F4075" w:rsidRPr="00203956" w:rsidRDefault="002F4075" w:rsidP="0020395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sz w:val="24"/>
                <w:szCs w:val="24"/>
              </w:rPr>
              <w:t>Binler basamağındaki rakamı,yüzler basamağındakinden 1 eksiktir.</w:t>
            </w:r>
          </w:p>
          <w:p w:rsidR="002F4075" w:rsidRPr="00203956" w:rsidRDefault="002F4075" w:rsidP="0020395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sz w:val="24"/>
                <w:szCs w:val="24"/>
              </w:rPr>
              <w:t>İlk sayıdan 42 eksiktir.</w:t>
            </w:r>
          </w:p>
          <w:p w:rsidR="002F4075" w:rsidRPr="00203956" w:rsidRDefault="002F4075" w:rsidP="00203956">
            <w:pPr>
              <w:pStyle w:val="ListParagraph"/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2F4075" w:rsidRPr="00203956" w:rsidTr="00203956">
        <w:tc>
          <w:tcPr>
            <w:tcW w:w="571" w:type="dxa"/>
          </w:tcPr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8-</w:t>
            </w:r>
          </w:p>
        </w:tc>
        <w:tc>
          <w:tcPr>
            <w:tcW w:w="8678" w:type="dxa"/>
          </w:tcPr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sz w:val="24"/>
                <w:szCs w:val="24"/>
              </w:rPr>
              <w:t xml:space="preserve">                     4365</w:t>
            </w: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sz w:val="24"/>
                <w:szCs w:val="24"/>
              </w:rPr>
              <w:t xml:space="preserve">             +       3214</w:t>
            </w: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7" type="#_x0000_t32" style="position:absolute;margin-left:51.7pt;margin-top:1.7pt;width:71.25pt;height:.7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"/>
              </w:pict>
            </w: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sz w:val="24"/>
                <w:szCs w:val="24"/>
              </w:rPr>
              <w:t>Toplama işleminde I. Toplanan en yakın yüzlüğe,II. Toplanan en yakın onluğa yuvarlatılarak yapılırsa sonuç kaç olur?</w:t>
            </w: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sz w:val="24"/>
                <w:szCs w:val="24"/>
              </w:rPr>
              <w:t>A)   7610             B) 7600               C)7510              D)7500</w:t>
            </w: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2F4075" w:rsidRPr="00203956" w:rsidTr="00203956">
        <w:tc>
          <w:tcPr>
            <w:tcW w:w="571" w:type="dxa"/>
          </w:tcPr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9-</w:t>
            </w:r>
          </w:p>
        </w:tc>
        <w:tc>
          <w:tcPr>
            <w:tcW w:w="8678" w:type="dxa"/>
          </w:tcPr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sz w:val="24"/>
                <w:szCs w:val="24"/>
              </w:rPr>
              <w:t xml:space="preserve">             7 A 3 B</w:t>
            </w:r>
          </w:p>
          <w:p w:rsidR="002F4075" w:rsidRPr="00203956" w:rsidRDefault="002F4075" w:rsidP="0020395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sz w:val="24"/>
                <w:szCs w:val="24"/>
              </w:rPr>
              <w:t xml:space="preserve"> D 5 C 9</w:t>
            </w:r>
          </w:p>
          <w:p w:rsidR="002F4075" w:rsidRPr="00203956" w:rsidRDefault="002F4075" w:rsidP="00203956">
            <w:pPr>
              <w:spacing w:after="0" w:line="240" w:lineRule="auto"/>
              <w:ind w:left="840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noProof/>
              </w:rPr>
              <w:pict>
                <v:shape id="AutoShape 3" o:spid="_x0000_s1028" type="#_x0000_t32" style="position:absolute;left:0;text-align:left;margin-left:28.45pt;margin-top:.2pt;width:71.25pt;height:.7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"/>
              </w:pict>
            </w:r>
            <w:r w:rsidRPr="00203956">
              <w:rPr>
                <w:rFonts w:ascii="Comic Sans MS" w:hAnsi="Comic Sans MS"/>
                <w:i/>
                <w:sz w:val="24"/>
                <w:szCs w:val="24"/>
              </w:rPr>
              <w:t>6 0 4 3</w:t>
            </w: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sz w:val="24"/>
                <w:szCs w:val="24"/>
              </w:rPr>
              <w:t>Yukarıdaki çıkarma işlemine göre ( A + B + D ) – C kaçtır?</w:t>
            </w: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2F4075" w:rsidRPr="00203956" w:rsidRDefault="002F4075" w:rsidP="00203956">
            <w:pPr>
              <w:spacing w:after="0" w:line="240" w:lineRule="auto"/>
              <w:ind w:left="60"/>
              <w:rPr>
                <w:rFonts w:ascii="Comic Sans MS" w:hAnsi="Comic Sans MS"/>
                <w:i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sz w:val="24"/>
                <w:szCs w:val="24"/>
              </w:rPr>
              <w:t xml:space="preserve">             A)    0         B) 1       C)2      D)3</w:t>
            </w: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2F4075" w:rsidRPr="00203956" w:rsidTr="00203956">
        <w:tc>
          <w:tcPr>
            <w:tcW w:w="571" w:type="dxa"/>
          </w:tcPr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10</w:t>
            </w:r>
          </w:p>
        </w:tc>
        <w:tc>
          <w:tcPr>
            <w:tcW w:w="8678" w:type="dxa"/>
          </w:tcPr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5" o:spid="_x0000_s1029" type="#_x0000_t5" style="position:absolute;margin-left:151.45pt;margin-top:10pt;width:18pt;height:22.5pt;z-index: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"/>
              </w:pict>
            </w:r>
            <w:r w:rsidRPr="00203956">
              <w:rPr>
                <w:rFonts w:ascii="Comic Sans MS" w:hAnsi="Comic Sans MS"/>
                <w:i/>
                <w:sz w:val="24"/>
                <w:szCs w:val="24"/>
              </w:rPr>
              <w:t xml:space="preserve">                </w:t>
            </w: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noProof/>
              </w:rPr>
              <w:pict>
                <v:rect id="Rectangle 6" o:spid="_x0000_s1030" style="position:absolute;margin-left:212.95pt;margin-top:1.55pt;width:15.75pt;height:14.2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"/>
              </w:pict>
            </w:r>
            <w:r w:rsidRPr="00203956">
              <w:rPr>
                <w:rFonts w:ascii="Comic Sans MS" w:hAnsi="Comic Sans MS"/>
                <w:i/>
                <w:sz w:val="24"/>
                <w:szCs w:val="24"/>
              </w:rPr>
              <w:t xml:space="preserve">                   7     16      25            43   </w:t>
            </w: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noProof/>
              </w:rPr>
              <w:pict>
                <v:shape id="AutoShape 7" o:spid="_x0000_s1031" type="#_x0000_t5" style="position:absolute;margin-left:321.7pt;margin-top:11.05pt;width:18pt;height:22.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"/>
              </w:pict>
            </w:r>
          </w:p>
          <w:p w:rsidR="002F4075" w:rsidRPr="00203956" w:rsidRDefault="002F4075" w:rsidP="00203956">
            <w:pPr>
              <w:spacing w:after="0" w:line="240" w:lineRule="auto"/>
              <w:ind w:left="60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noProof/>
              </w:rPr>
              <w:pict>
                <v:rect id="Rectangle 8" o:spid="_x0000_s1032" style="position:absolute;left:0;text-align:left;margin-left:360.7pt;margin-top:2.6pt;width:15.75pt;height:14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"/>
              </w:pict>
            </w:r>
            <w:r w:rsidRPr="00203956">
              <w:rPr>
                <w:rFonts w:ascii="Comic Sans MS" w:hAnsi="Comic Sans MS"/>
                <w:i/>
                <w:sz w:val="24"/>
                <w:szCs w:val="24"/>
              </w:rPr>
              <w:t>Yukarıdaki sayılar bir kurala göre yazılmıştır. Buna göre          +        kaçtır?</w:t>
            </w:r>
          </w:p>
          <w:p w:rsidR="002F4075" w:rsidRPr="00203956" w:rsidRDefault="002F4075" w:rsidP="00203956">
            <w:pPr>
              <w:spacing w:after="0" w:line="240" w:lineRule="auto"/>
              <w:ind w:left="60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2F4075" w:rsidRPr="00203956" w:rsidRDefault="002F4075" w:rsidP="00203956">
            <w:pPr>
              <w:spacing w:after="0" w:line="240" w:lineRule="auto"/>
              <w:ind w:left="60"/>
              <w:rPr>
                <w:rFonts w:ascii="Comic Sans MS" w:hAnsi="Comic Sans MS"/>
                <w:i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sz w:val="24"/>
                <w:szCs w:val="24"/>
              </w:rPr>
              <w:t xml:space="preserve">                   A)    96           B) 92        C) 86      D)82</w:t>
            </w: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2F4075" w:rsidRPr="00203956" w:rsidTr="00203956">
        <w:tc>
          <w:tcPr>
            <w:tcW w:w="571" w:type="dxa"/>
          </w:tcPr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11-</w:t>
            </w:r>
          </w:p>
        </w:tc>
        <w:tc>
          <w:tcPr>
            <w:tcW w:w="8678" w:type="dxa"/>
          </w:tcPr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</w:pPr>
            <w:r>
              <w:rPr>
                <w:noProof/>
              </w:rPr>
              <w:pict>
                <v:oval id="Oval 9" o:spid="_x0000_s1033" style="position:absolute;margin-left:70.45pt;margin-top:9.65pt;width:29.25pt;height:29.2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">
                  <v:textbox>
                    <w:txbxContent>
                      <w:p w:rsidR="002F4075" w:rsidRDefault="002F4075">
                        <w:r>
                          <w:t>1</w:t>
                        </w:r>
                      </w:p>
                    </w:txbxContent>
                  </v:textbox>
                </v:oval>
              </w:pict>
            </w:r>
          </w:p>
          <w:p w:rsidR="002F4075" w:rsidRPr="00203956" w:rsidRDefault="002F4075" w:rsidP="00203956">
            <w:pPr>
              <w:tabs>
                <w:tab w:val="center" w:pos="4231"/>
              </w:tabs>
              <w:spacing w:after="0" w:line="240" w:lineRule="auto"/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</w:pPr>
            <w:r>
              <w:rPr>
                <w:noProof/>
              </w:rPr>
              <w:pict>
                <v:shape id="AutoShape 13" o:spid="_x0000_s1034" type="#_x0000_t32" style="position:absolute;margin-left:123.7pt;margin-top:10.2pt;width:92.25pt;height:0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">
                  <v:stroke endarrow="block"/>
                </v:shape>
              </w:pict>
            </w:r>
            <w:r w:rsidRPr="00203956"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  <w:tab/>
              <w:t xml:space="preserve">        0</w:t>
            </w: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</w:pPr>
            <w:r>
              <w:rPr>
                <w:noProof/>
              </w:rPr>
              <w:pict>
                <v:oval id="Oval 10" o:spid="_x0000_s1035" style="position:absolute;margin-left:70.45pt;margin-top:12.2pt;width:29.25pt;height:29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">
                  <v:textbox>
                    <w:txbxContent>
                      <w:p w:rsidR="002F4075" w:rsidRDefault="002F4075">
                        <w:r>
                          <w:t>3</w:t>
                        </w:r>
                      </w:p>
                    </w:txbxContent>
                  </v:textbox>
                </v:oval>
              </w:pict>
            </w: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</w:pPr>
            <w:r>
              <w:rPr>
                <w:noProof/>
              </w:rPr>
              <w:pict>
                <v:shape id="AutoShape 14" o:spid="_x0000_s1036" type="#_x0000_t32" style="position:absolute;margin-left:123.7pt;margin-top:9pt;width:92.25pt;height:0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LgmNAIAAF4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">
                  <v:stroke endarrow="block"/>
                </v:shape>
              </w:pict>
            </w:r>
            <w:r w:rsidRPr="00203956"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  <w:t xml:space="preserve">                                             8</w:t>
            </w: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</w:pPr>
            <w:r>
              <w:rPr>
                <w:noProof/>
              </w:rPr>
              <w:pict>
                <v:oval id="Oval 11" o:spid="_x0000_s1037" style="position:absolute;margin-left:70.45pt;margin-top:12.5pt;width:29.25pt;height:29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">
                  <v:textbox>
                    <w:txbxContent>
                      <w:p w:rsidR="002F4075" w:rsidRDefault="002F4075">
                        <w:r>
                          <w:t>7</w:t>
                        </w:r>
                      </w:p>
                    </w:txbxContent>
                  </v:textbox>
                </v:oval>
              </w:pict>
            </w: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</w:pPr>
            <w:r>
              <w:rPr>
                <w:noProof/>
              </w:rPr>
              <w:pict>
                <v:shape id="AutoShape 15" o:spid="_x0000_s1038" type="#_x0000_t32" style="position:absolute;margin-left:123.7pt;margin-top:7.8pt;width:92.25pt;height:0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ziTNAIAAF4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">
                  <v:stroke endarrow="block"/>
                </v:shape>
              </w:pict>
            </w:r>
            <w:r w:rsidRPr="00203956"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  <w:t xml:space="preserve">                                            48</w:t>
            </w: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</w:pPr>
            <w:r>
              <w:rPr>
                <w:noProof/>
              </w:rPr>
              <w:pict>
                <v:oval id="Oval 12" o:spid="_x0000_s1039" style="position:absolute;margin-left:70.45pt;margin-top:12.05pt;width:29.25pt;height:29.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">
                  <v:textbox>
                    <w:txbxContent>
                      <w:p w:rsidR="002F4075" w:rsidRDefault="002F4075">
                        <w:r>
                          <w:t>9</w:t>
                        </w:r>
                      </w:p>
                    </w:txbxContent>
                  </v:textbox>
                </v:oval>
              </w:pict>
            </w:r>
            <w:r w:rsidRPr="00203956"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  <w:t xml:space="preserve">                                                   </w:t>
            </w: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</w:pPr>
            <w:r>
              <w:rPr>
                <w:noProof/>
              </w:rPr>
              <w:pict>
                <v:shape id="AutoShape 16" o:spid="_x0000_s1040" type="#_x0000_t32" style="position:absolute;margin-left:123.7pt;margin-top:6.6pt;width:92.25pt;height:0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FQ9NAIAAF4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">
                  <v:stroke endarrow="block"/>
                </v:shape>
              </w:pict>
            </w:r>
            <w:r w:rsidRPr="00203956"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  <w:t xml:space="preserve">                                              ?</w:t>
            </w: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</w:pP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noProof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noProof/>
                <w:sz w:val="24"/>
                <w:szCs w:val="24"/>
              </w:rPr>
              <w:t>Yukarıda halkalardaki sayılarla okun ucundaki sayılar arasında bir kural vardır.</w:t>
            </w: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noProof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noProof/>
                <w:sz w:val="24"/>
                <w:szCs w:val="24"/>
              </w:rPr>
              <w:t>Buna göre ? işaretli yerine hangi sayı gelmelidir?</w:t>
            </w: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noProof/>
                <w:sz w:val="24"/>
                <w:szCs w:val="24"/>
              </w:rPr>
            </w:pP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noProof/>
                <w:sz w:val="24"/>
                <w:szCs w:val="24"/>
              </w:rPr>
            </w:pP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noProof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sz w:val="24"/>
                <w:szCs w:val="24"/>
              </w:rPr>
              <w:t xml:space="preserve">                 A)   81           B)  80        C) 78     D) 72</w:t>
            </w: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</w:pP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</w:pPr>
          </w:p>
        </w:tc>
      </w:tr>
      <w:tr w:rsidR="002F4075" w:rsidRPr="00203956" w:rsidTr="00203956">
        <w:tc>
          <w:tcPr>
            <w:tcW w:w="571" w:type="dxa"/>
          </w:tcPr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sz w:val="24"/>
                <w:szCs w:val="24"/>
              </w:rPr>
              <w:t>12-</w:t>
            </w:r>
          </w:p>
        </w:tc>
        <w:tc>
          <w:tcPr>
            <w:tcW w:w="8678" w:type="dxa"/>
          </w:tcPr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noProof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noProof/>
                <w:sz w:val="24"/>
                <w:szCs w:val="24"/>
              </w:rPr>
              <w:t>Batu kumbarasındaki paradan ,önce 15 TL,sonra 19 TL alıyor. Daha sonra kumbarasına 5 TL koyuyor. Ve kumbarasında 20 TL parası olduğunu görüyor.</w:t>
            </w: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noProof/>
                <w:sz w:val="24"/>
                <w:szCs w:val="24"/>
                <w:u w:val="thick"/>
              </w:rPr>
            </w:pPr>
            <w:r w:rsidRPr="00203956">
              <w:rPr>
                <w:rFonts w:ascii="Comic Sans MS" w:hAnsi="Comic Sans MS"/>
                <w:i/>
                <w:noProof/>
                <w:sz w:val="24"/>
                <w:szCs w:val="24"/>
              </w:rPr>
              <w:t xml:space="preserve">Batu’nun kumbarasında </w:t>
            </w:r>
            <w:r w:rsidRPr="00203956">
              <w:rPr>
                <w:rFonts w:ascii="Comic Sans MS" w:hAnsi="Comic Sans MS"/>
                <w:i/>
                <w:noProof/>
                <w:sz w:val="24"/>
                <w:szCs w:val="24"/>
                <w:u w:val="thick"/>
              </w:rPr>
              <w:t>en başta Kaç Türk lirası vardı?</w:t>
            </w: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noProof/>
                <w:sz w:val="24"/>
                <w:szCs w:val="24"/>
                <w:u w:val="thick"/>
              </w:rPr>
            </w:pP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sz w:val="24"/>
                <w:szCs w:val="24"/>
              </w:rPr>
              <w:t xml:space="preserve">            </w:t>
            </w: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03956">
              <w:rPr>
                <w:rFonts w:ascii="Comic Sans MS" w:hAnsi="Comic Sans MS"/>
                <w:i/>
                <w:sz w:val="24"/>
                <w:szCs w:val="24"/>
              </w:rPr>
              <w:t xml:space="preserve">                    A)    49          B) 54       C) 59     D) 62</w:t>
            </w: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i/>
                <w:noProof/>
                <w:sz w:val="24"/>
                <w:szCs w:val="24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s1041" type="#_x0000_t75" alt="http://www.hediyerengi.com/urun/emergency-sekilli-kasa-kumbara-3376/emergency-sekilli-kasa-kumbara.jpg" style="position:absolute;margin-left:276.35pt;margin-top:.25pt;width:126pt;height:99pt;z-index:251664896;visibility:visible">
                  <v:imagedata r:id="rId7" o:title=""/>
                </v:shape>
              </w:pict>
            </w: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b/>
                <w:i/>
                <w:noProof/>
                <w:sz w:val="24"/>
                <w:szCs w:val="24"/>
              </w:rPr>
            </w:pP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b/>
                <w:i/>
                <w:noProof/>
                <w:sz w:val="24"/>
                <w:szCs w:val="24"/>
              </w:rPr>
            </w:pP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b/>
                <w:i/>
                <w:noProof/>
                <w:sz w:val="24"/>
                <w:szCs w:val="24"/>
              </w:rPr>
            </w:pP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b/>
                <w:i/>
                <w:noProof/>
                <w:sz w:val="24"/>
                <w:szCs w:val="24"/>
              </w:rPr>
            </w:pP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b/>
                <w:i/>
                <w:noProof/>
                <w:sz w:val="24"/>
                <w:szCs w:val="24"/>
              </w:rPr>
            </w:pPr>
          </w:p>
          <w:p w:rsidR="002F4075" w:rsidRPr="00203956" w:rsidRDefault="002F4075" w:rsidP="00203956">
            <w:pPr>
              <w:spacing w:after="0" w:line="240" w:lineRule="auto"/>
              <w:rPr>
                <w:rFonts w:ascii="Comic Sans MS" w:hAnsi="Comic Sans MS"/>
                <w:b/>
                <w:i/>
                <w:noProof/>
                <w:sz w:val="24"/>
                <w:szCs w:val="24"/>
              </w:rPr>
            </w:pPr>
          </w:p>
        </w:tc>
      </w:tr>
    </w:tbl>
    <w:bookmarkStart w:id="0" w:name="_GoBack"/>
    <w:bookmarkEnd w:id="0"/>
    <w:p w:rsidR="002F4075" w:rsidRPr="00F00604" w:rsidRDefault="002F4075" w:rsidP="00A921B4">
      <w:r>
        <w:fldChar w:fldCharType="begin"/>
      </w:r>
      <w:r>
        <w:instrText xml:space="preserve"> HYPERLINK "http://www.sorubak.com/" </w:instrText>
      </w:r>
      <w:r>
        <w:fldChar w:fldCharType="separate"/>
      </w:r>
      <w:r>
        <w:rPr>
          <w:rStyle w:val="Hyperlink"/>
        </w:rPr>
        <w:t>http://www.sorubak.com/</w:t>
      </w:r>
      <w:r>
        <w:fldChar w:fldCharType="end"/>
      </w:r>
    </w:p>
    <w:sectPr w:rsidR="002F4075" w:rsidRPr="00F00604" w:rsidSect="002D47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Borders w:offsetFrom="page">
        <w:top w:val="triple" w:sz="4" w:space="24" w:color="FF0000"/>
        <w:left w:val="triple" w:sz="4" w:space="24" w:color="FF0000"/>
        <w:bottom w:val="triple" w:sz="4" w:space="24" w:color="FF0000"/>
        <w:right w:val="triple" w:sz="4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075" w:rsidRDefault="002F4075" w:rsidP="00F00604">
      <w:pPr>
        <w:spacing w:after="0" w:line="240" w:lineRule="auto"/>
      </w:pPr>
      <w:r>
        <w:separator/>
      </w:r>
    </w:p>
  </w:endnote>
  <w:endnote w:type="continuationSeparator" w:id="0">
    <w:p w:rsidR="002F4075" w:rsidRDefault="002F4075" w:rsidP="00F00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075" w:rsidRDefault="002F407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075" w:rsidRDefault="002F4075">
    <w:pPr>
      <w:pStyle w:val="Footer"/>
    </w:pPr>
    <w:r>
      <w:t>AYSAN SOMA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075" w:rsidRDefault="002F407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075" w:rsidRDefault="002F4075" w:rsidP="00F00604">
      <w:pPr>
        <w:spacing w:after="0" w:line="240" w:lineRule="auto"/>
      </w:pPr>
      <w:r>
        <w:separator/>
      </w:r>
    </w:p>
  </w:footnote>
  <w:footnote w:type="continuationSeparator" w:id="0">
    <w:p w:rsidR="002F4075" w:rsidRDefault="002F4075" w:rsidP="00F00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075" w:rsidRDefault="002F407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075" w:rsidRDefault="002F407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6" o:spid="_x0000_s2049" type="#_x0000_t75" alt="http://www.kadinveyasam.com/blog/wp-content/uploads/2013/12/zeki-%C3%A7ocuk.jpg" style="position:absolute;margin-left:330.4pt;margin-top:-10.65pt;width:148.5pt;height:44.25pt;z-index:251660288;visibility:visible">
          <v:imagedata r:id="rId1" o:title="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075" w:rsidRDefault="002F407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C3557"/>
    <w:multiLevelType w:val="hybridMultilevel"/>
    <w:tmpl w:val="A3AC81B4"/>
    <w:lvl w:ilvl="0" w:tplc="5600BD1E">
      <w:start w:val="7"/>
      <w:numFmt w:val="bullet"/>
      <w:lvlText w:val="-"/>
      <w:lvlJc w:val="left"/>
      <w:pPr>
        <w:ind w:left="840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05E97E64"/>
    <w:multiLevelType w:val="hybridMultilevel"/>
    <w:tmpl w:val="CC10FDA2"/>
    <w:lvl w:ilvl="0" w:tplc="236A16F4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4761932"/>
    <w:multiLevelType w:val="hybridMultilevel"/>
    <w:tmpl w:val="1BC00712"/>
    <w:lvl w:ilvl="0" w:tplc="CD281A5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F10001"/>
    <w:multiLevelType w:val="hybridMultilevel"/>
    <w:tmpl w:val="4274C278"/>
    <w:lvl w:ilvl="0" w:tplc="CD281A5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F780537"/>
    <w:multiLevelType w:val="hybridMultilevel"/>
    <w:tmpl w:val="13B094B0"/>
    <w:lvl w:ilvl="0" w:tplc="4DD685E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3D31EAA"/>
    <w:multiLevelType w:val="hybridMultilevel"/>
    <w:tmpl w:val="2ED8889A"/>
    <w:lvl w:ilvl="0" w:tplc="CD281A5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52062F4"/>
    <w:multiLevelType w:val="hybridMultilevel"/>
    <w:tmpl w:val="18F4B448"/>
    <w:lvl w:ilvl="0" w:tplc="A266D0FE">
      <w:start w:val="1"/>
      <w:numFmt w:val="upperLetter"/>
      <w:lvlText w:val="%1)"/>
      <w:lvlJc w:val="left"/>
      <w:pPr>
        <w:ind w:left="4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7">
    <w:nsid w:val="5C643C38"/>
    <w:multiLevelType w:val="hybridMultilevel"/>
    <w:tmpl w:val="89CE3800"/>
    <w:lvl w:ilvl="0" w:tplc="287A51AC">
      <w:start w:val="1"/>
      <w:numFmt w:val="upperRoman"/>
      <w:lvlText w:val="%1)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FF4043F"/>
    <w:multiLevelType w:val="hybridMultilevel"/>
    <w:tmpl w:val="4274C278"/>
    <w:lvl w:ilvl="0" w:tplc="CD281A5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2"/>
  </w:num>
  <w:num w:numId="5">
    <w:abstractNumId w:val="6"/>
  </w:num>
  <w:num w:numId="6">
    <w:abstractNumId w:val="7"/>
  </w:num>
  <w:num w:numId="7">
    <w:abstractNumId w:val="1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47F0"/>
    <w:rsid w:val="0015124F"/>
    <w:rsid w:val="00203956"/>
    <w:rsid w:val="0022460B"/>
    <w:rsid w:val="002375BC"/>
    <w:rsid w:val="002A6BB0"/>
    <w:rsid w:val="002D47F0"/>
    <w:rsid w:val="002F4075"/>
    <w:rsid w:val="003D5915"/>
    <w:rsid w:val="00445B93"/>
    <w:rsid w:val="004B2D6C"/>
    <w:rsid w:val="004D31E6"/>
    <w:rsid w:val="006C27BF"/>
    <w:rsid w:val="008C0E42"/>
    <w:rsid w:val="008F6EA4"/>
    <w:rsid w:val="00935DFA"/>
    <w:rsid w:val="00A730A6"/>
    <w:rsid w:val="00A921B4"/>
    <w:rsid w:val="00B23F64"/>
    <w:rsid w:val="00C15913"/>
    <w:rsid w:val="00CD5D0E"/>
    <w:rsid w:val="00DD3B66"/>
    <w:rsid w:val="00DE473D"/>
    <w:rsid w:val="00E449E6"/>
    <w:rsid w:val="00E72DDE"/>
    <w:rsid w:val="00F00604"/>
    <w:rsid w:val="00FD0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D0E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D47F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D47F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F00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0060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00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00604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51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5124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FD060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463</Words>
  <Characters>2640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BİRSEN</cp:lastModifiedBy>
  <cp:revision>3</cp:revision>
  <dcterms:created xsi:type="dcterms:W3CDTF">2015-09-29T20:07:00Z</dcterms:created>
  <dcterms:modified xsi:type="dcterms:W3CDTF">2015-09-30T10:46:00Z</dcterms:modified>
</cp:coreProperties>
</file>