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489" w:rsidRDefault="00851489" w:rsidP="00FD6420">
      <w:r>
        <w:rPr>
          <w:rFonts w:ascii="Cambria" w:hAnsi="Cambria"/>
        </w:rPr>
        <w:t xml:space="preserve">Adı Soyadı </w:t>
      </w:r>
      <w:r>
        <w:rPr>
          <w:rFonts w:ascii="Cambria" w:hAnsi="Cambria"/>
          <w:sz w:val="18"/>
          <w:szCs w:val="18"/>
        </w:rPr>
        <w:t xml:space="preserve">:…………………………………………..                                                                                                        </w:t>
      </w:r>
    </w:p>
    <w:tbl>
      <w:tblPr>
        <w:tblW w:w="10391" w:type="dxa"/>
        <w:jc w:val="center"/>
        <w:tblCellMar>
          <w:left w:w="70" w:type="dxa"/>
          <w:right w:w="70" w:type="dxa"/>
        </w:tblCellMar>
        <w:tblLook w:val="00A0"/>
      </w:tblPr>
      <w:tblGrid>
        <w:gridCol w:w="1435"/>
        <w:gridCol w:w="7361"/>
        <w:gridCol w:w="1595"/>
      </w:tblGrid>
      <w:tr w:rsidR="00851489" w:rsidTr="00AD435A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851489" w:rsidRDefault="00851489" w:rsidP="00AD435A">
            <w:pPr>
              <w:pStyle w:val="Header"/>
              <w:ind w:firstLine="317"/>
              <w:rPr>
                <w:rFonts w:ascii="Cambria" w:hAnsi="Cambria"/>
                <w:sz w:val="18"/>
                <w:szCs w:val="18"/>
              </w:rPr>
            </w:pPr>
            <w:r w:rsidRPr="00823EF1">
              <w:rPr>
                <w:rFonts w:ascii="Cambria" w:hAnsi="Cambria"/>
                <w:noProof/>
                <w:sz w:val="18"/>
                <w:szCs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ataturk ilkogretim okulu logo" style="width:48pt;height:42pt;visibility:visible">
                  <v:imagedata r:id="rId4" o:title=""/>
                </v:shape>
              </w:pict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851489" w:rsidRDefault="00851489" w:rsidP="00AD435A">
            <w:pPr>
              <w:pStyle w:val="Heading1"/>
              <w:ind w:left="-210" w:right="-1162"/>
              <w:jc w:val="center"/>
              <w:rPr>
                <w:rFonts w:ascii="Cambria" w:hAnsi="Cambria"/>
                <w:i w:val="0"/>
                <w:sz w:val="18"/>
                <w:szCs w:val="18"/>
              </w:rPr>
            </w:pPr>
            <w:r>
              <w:rPr>
                <w:rFonts w:ascii="Cambria" w:hAnsi="Cambria"/>
                <w:i w:val="0"/>
                <w:sz w:val="18"/>
                <w:szCs w:val="18"/>
              </w:rPr>
              <w:t>ANTALYA/MURATPAŞA ATATÜRK İLKOKULU</w:t>
            </w:r>
          </w:p>
          <w:p w:rsidR="00851489" w:rsidRDefault="00851489" w:rsidP="003A73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2015-2016 EĞİTİM ÖĞRETİM YILI 4/B SINIFI </w:t>
            </w:r>
            <w:r>
              <w:rPr>
                <w:rFonts w:ascii="Cambria" w:hAnsi="Cambria"/>
                <w:b/>
                <w:sz w:val="18"/>
                <w:szCs w:val="18"/>
              </w:rPr>
              <w:t>MATEMATİK DOĞAL SAYILAR BÜYÜK- KÜÇÜK İLİŞKİSİ VE SAYI ÖRÜNTÜSÜ ALIŞTIRMALAR 4 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851489" w:rsidRDefault="00851489" w:rsidP="00AD435A">
            <w:pPr>
              <w:pStyle w:val="Head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 w:rsidRPr="00823EF1">
              <w:rPr>
                <w:rFonts w:ascii="Cambria" w:hAnsi="Cambria"/>
                <w:b/>
                <w:noProof/>
                <w:sz w:val="18"/>
                <w:szCs w:val="18"/>
              </w:rPr>
              <w:pict>
                <v:shape id="Resim 2" o:spid="_x0000_i1026" type="#_x0000_t75" style="width:45pt;height:42pt;visibility:visible">
                  <v:imagedata r:id="rId5" o:title=""/>
                </v:shape>
              </w:pict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851489" w:rsidRDefault="0085148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73"/>
        <w:gridCol w:w="5173"/>
      </w:tblGrid>
      <w:tr w:rsidR="00851489" w:rsidTr="00823EF1">
        <w:tc>
          <w:tcPr>
            <w:tcW w:w="5173" w:type="dxa"/>
          </w:tcPr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  <w:r w:rsidRPr="00823EF1">
              <w:rPr>
                <w:rFonts w:ascii="Verdana" w:hAnsi="Verdana"/>
                <w:sz w:val="22"/>
                <w:szCs w:val="22"/>
              </w:rPr>
              <w:t>1. 25 &lt;…....&lt; 81 sayıları arasına yazılabilecek en küçük sayı kaçtır?</w:t>
            </w: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  <w:r w:rsidRPr="00823EF1">
              <w:rPr>
                <w:rFonts w:ascii="Verdana" w:hAnsi="Verdana"/>
                <w:sz w:val="22"/>
                <w:szCs w:val="22"/>
              </w:rPr>
              <w:t>2. 67 &gt;…..&gt; 34 sayıları arasına yazılabilecek en büyük ve en küçük sayıların toplamı kaçtır?</w:t>
            </w: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  <w:r w:rsidRPr="00823EF1">
              <w:rPr>
                <w:rFonts w:ascii="Verdana" w:hAnsi="Verdana"/>
                <w:sz w:val="22"/>
                <w:szCs w:val="22"/>
              </w:rPr>
              <w:t>3. Farklı rakamlarla yazılan dört basamaklı en büyük sayı kaçtır?</w:t>
            </w: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  <w:r w:rsidRPr="00823EF1">
              <w:rPr>
                <w:rFonts w:ascii="Verdana" w:hAnsi="Verdana"/>
                <w:sz w:val="22"/>
                <w:szCs w:val="22"/>
              </w:rPr>
              <w:t>4. Farklı rakamlarla yazılan en büyük dört basamaklı çift sayı kaçtır?</w:t>
            </w: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  <w:r w:rsidRPr="00823EF1">
              <w:rPr>
                <w:rFonts w:ascii="Verdana" w:hAnsi="Verdana"/>
                <w:sz w:val="22"/>
                <w:szCs w:val="22"/>
              </w:rPr>
              <w:t>5. Farklı rakamlarla yazılan en büyük beş basamaklı tek sayı kaçtır?</w:t>
            </w: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  <w:r w:rsidRPr="00823EF1">
              <w:rPr>
                <w:rFonts w:ascii="Verdana" w:hAnsi="Verdana"/>
                <w:sz w:val="22"/>
                <w:szCs w:val="22"/>
              </w:rPr>
              <w:t>6.  456 &gt;……&lt; 375 sayıları arasına gelebilecek en büyük sayı kaçtır?</w:t>
            </w: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  <w:r w:rsidRPr="00823EF1">
              <w:rPr>
                <w:rFonts w:ascii="Verdana" w:hAnsi="Verdana"/>
                <w:sz w:val="22"/>
                <w:szCs w:val="22"/>
              </w:rPr>
              <w:t>7. 73 834 sayısında 3 rakamlarının basamak değerleri farkı kaçtır?</w:t>
            </w: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  <w:r w:rsidRPr="00823EF1">
              <w:rPr>
                <w:rFonts w:ascii="Verdana" w:hAnsi="Verdana"/>
                <w:sz w:val="22"/>
                <w:szCs w:val="22"/>
              </w:rPr>
              <w:t>8. 7386 – 7789 – 7909 – 7308 – 7525 sayılarını büyükten küçüğe doğru sıralarsak sağdan dördüncü sayı hangisi olur?</w:t>
            </w: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  <w:r w:rsidRPr="00823EF1">
              <w:rPr>
                <w:rFonts w:ascii="Verdana" w:hAnsi="Verdana"/>
                <w:sz w:val="22"/>
                <w:szCs w:val="22"/>
              </w:rPr>
              <w:t>9. a+ 3675 &gt; 5578 eşitsizliğinde a yerine yazılacak en küçük sayı kaçtır?</w:t>
            </w: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>
            <w:pPr>
              <w:rPr>
                <w:sz w:val="22"/>
                <w:szCs w:val="22"/>
              </w:rPr>
            </w:pPr>
          </w:p>
        </w:tc>
        <w:tc>
          <w:tcPr>
            <w:tcW w:w="5173" w:type="dxa"/>
          </w:tcPr>
          <w:p w:rsidR="00851489" w:rsidRPr="00823EF1" w:rsidRDefault="00851489" w:rsidP="00FD6420">
            <w:pPr>
              <w:rPr>
                <w:rFonts w:ascii="Verdana" w:hAnsi="Verdana"/>
                <w:sz w:val="22"/>
                <w:szCs w:val="22"/>
              </w:rPr>
            </w:pPr>
            <w:r w:rsidRPr="00823EF1">
              <w:rPr>
                <w:rFonts w:ascii="Verdana" w:hAnsi="Verdana"/>
                <w:sz w:val="22"/>
                <w:szCs w:val="22"/>
              </w:rPr>
              <w:t>10. a- 4378&gt;7209 eşitsizliğinde  a yerine yazılacak en küçük sayı kaçtır?</w:t>
            </w: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  <w:r w:rsidRPr="00823EF1">
              <w:rPr>
                <w:rFonts w:ascii="Verdana" w:hAnsi="Verdana"/>
                <w:sz w:val="22"/>
                <w:szCs w:val="22"/>
              </w:rPr>
              <w:t>11. Basamaktaki rakamları aynı olan en büyük beş basamaklı çift sayının yarısı kaçtır?</w:t>
            </w: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  <w:r w:rsidRPr="00823EF1">
              <w:rPr>
                <w:rFonts w:ascii="Verdana" w:hAnsi="Verdana"/>
                <w:sz w:val="22"/>
                <w:szCs w:val="22"/>
              </w:rPr>
              <w:t>12. 5 – 7 – 10 – 14 – 19 – 25 - ? örüntüsünde “?” yerine gelecek olan sayı kaçtır?</w:t>
            </w: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  <w:r w:rsidRPr="00823EF1">
              <w:rPr>
                <w:rFonts w:ascii="Verdana" w:hAnsi="Verdana"/>
                <w:sz w:val="22"/>
                <w:szCs w:val="22"/>
              </w:rPr>
              <w:t>13. 4 – 7 – 11 – 17 – 22 – 29 örüntüsünde yanlış olan sayı hangisidir?</w:t>
            </w: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  <w:r w:rsidRPr="00823EF1">
              <w:rPr>
                <w:rFonts w:ascii="Verdana" w:hAnsi="Verdana"/>
                <w:sz w:val="22"/>
                <w:szCs w:val="22"/>
              </w:rPr>
              <w:t>14. 2 – 6 – 12 – 20 – 30 - ?</w:t>
            </w: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  <w:r w:rsidRPr="00823EF1">
              <w:rPr>
                <w:rFonts w:ascii="Verdana" w:hAnsi="Verdana"/>
                <w:sz w:val="22"/>
                <w:szCs w:val="22"/>
              </w:rPr>
              <w:t>örüntüsünde “?” yerine gelecek olan sayı kaçtır?</w:t>
            </w: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  <w:r w:rsidRPr="00823EF1">
              <w:rPr>
                <w:rFonts w:ascii="Verdana" w:hAnsi="Verdana"/>
                <w:sz w:val="22"/>
                <w:szCs w:val="22"/>
              </w:rPr>
              <w:t>15. 2 – 4 – 3 – 6 – 5 – 10 – 9 - ?</w:t>
            </w: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  <w:r w:rsidRPr="00823EF1">
              <w:rPr>
                <w:rFonts w:ascii="Verdana" w:hAnsi="Verdana"/>
                <w:sz w:val="22"/>
                <w:szCs w:val="22"/>
              </w:rPr>
              <w:t>örüntüsünde “?” yerine gelecek olan sayı kaçtır?</w:t>
            </w: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  <w:r w:rsidRPr="00823EF1">
              <w:rPr>
                <w:rFonts w:ascii="Verdana" w:hAnsi="Verdana"/>
                <w:sz w:val="22"/>
                <w:szCs w:val="22"/>
              </w:rPr>
              <w:t>16. 3 – 6 – 4 – 8 – 6 – 12 – 10 - ?</w:t>
            </w: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  <w:r w:rsidRPr="00823EF1">
              <w:rPr>
                <w:rFonts w:ascii="Verdana" w:hAnsi="Verdana"/>
                <w:sz w:val="22"/>
                <w:szCs w:val="22"/>
              </w:rPr>
              <w:t>örüntüsünde “?” yerine gelecek olan sayı kaçtır?</w:t>
            </w: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  <w:r w:rsidRPr="00823EF1">
              <w:rPr>
                <w:rFonts w:ascii="Verdana" w:hAnsi="Verdana"/>
                <w:sz w:val="22"/>
                <w:szCs w:val="22"/>
              </w:rPr>
              <w:t>17. 3 – 5 – 8 – 10 – 13 – 15 - ?</w:t>
            </w: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  <w:r w:rsidRPr="00823EF1">
              <w:rPr>
                <w:rFonts w:ascii="Verdana" w:hAnsi="Verdana"/>
                <w:sz w:val="22"/>
                <w:szCs w:val="22"/>
              </w:rPr>
              <w:t>örüntüsünde “?” yerine gelecek olan sayı kaçtır?</w:t>
            </w: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  <w:r w:rsidRPr="00823EF1">
              <w:rPr>
                <w:rFonts w:ascii="Verdana" w:hAnsi="Verdana"/>
                <w:sz w:val="22"/>
                <w:szCs w:val="22"/>
              </w:rPr>
              <w:t>18. 6 – 7 – 5 – 6 – 4 - ?</w:t>
            </w:r>
          </w:p>
          <w:p w:rsidR="00851489" w:rsidRPr="00823EF1" w:rsidRDefault="00851489" w:rsidP="007A2E6B">
            <w:pPr>
              <w:rPr>
                <w:rFonts w:ascii="Verdana" w:hAnsi="Verdana"/>
                <w:sz w:val="22"/>
                <w:szCs w:val="22"/>
              </w:rPr>
            </w:pPr>
            <w:r w:rsidRPr="00823EF1">
              <w:rPr>
                <w:rFonts w:ascii="Verdana" w:hAnsi="Verdana"/>
                <w:sz w:val="22"/>
                <w:szCs w:val="22"/>
              </w:rPr>
              <w:t>örüntüsünde “?” yerine gelecek olan sayı kaçtır?</w:t>
            </w:r>
          </w:p>
          <w:p w:rsidR="00851489" w:rsidRPr="00823EF1" w:rsidRDefault="00851489">
            <w:pPr>
              <w:rPr>
                <w:sz w:val="22"/>
                <w:szCs w:val="22"/>
              </w:rPr>
            </w:pPr>
          </w:p>
        </w:tc>
      </w:tr>
    </w:tbl>
    <w:p w:rsidR="00851489" w:rsidRDefault="00851489" w:rsidP="005243A5">
      <w:bookmarkStart w:id="0" w:name="_GoBack"/>
      <w:bookmarkEnd w:id="0"/>
      <w:r>
        <w:rPr>
          <w:rFonts w:ascii="Tahoma" w:hAnsi="Tahoma" w:cs="Tahoma"/>
          <w:sz w:val="14"/>
          <w:szCs w:val="14"/>
        </w:rPr>
        <w:t>www.sorubak.com</w:t>
      </w:r>
    </w:p>
    <w:sectPr w:rsidR="00851489" w:rsidSect="007A2E6B">
      <w:pgSz w:w="11906" w:h="16838"/>
      <w:pgMar w:top="426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2E6B"/>
    <w:rsid w:val="003A736E"/>
    <w:rsid w:val="0046060D"/>
    <w:rsid w:val="0048522A"/>
    <w:rsid w:val="004F15FE"/>
    <w:rsid w:val="005243A5"/>
    <w:rsid w:val="005F5B9B"/>
    <w:rsid w:val="00784D29"/>
    <w:rsid w:val="007A2E6B"/>
    <w:rsid w:val="00823EF1"/>
    <w:rsid w:val="00851489"/>
    <w:rsid w:val="00887E7C"/>
    <w:rsid w:val="00A05D42"/>
    <w:rsid w:val="00A24CB9"/>
    <w:rsid w:val="00AD435A"/>
    <w:rsid w:val="00ED577A"/>
    <w:rsid w:val="00FD6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E6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D6420"/>
    <w:pPr>
      <w:keepNext/>
      <w:jc w:val="both"/>
      <w:outlineLvl w:val="0"/>
    </w:pPr>
    <w:rPr>
      <w:b/>
      <w:i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D6420"/>
    <w:rPr>
      <w:rFonts w:ascii="Times New Roman" w:hAnsi="Times New Roman" w:cs="Times New Roman"/>
      <w:b/>
      <w:i/>
      <w:sz w:val="20"/>
      <w:szCs w:val="20"/>
      <w:lang w:eastAsia="tr-TR"/>
    </w:rPr>
  </w:style>
  <w:style w:type="table" w:styleId="TableGrid">
    <w:name w:val="Table Grid"/>
    <w:basedOn w:val="TableNormal"/>
    <w:uiPriority w:val="99"/>
    <w:rsid w:val="007A2E6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D6420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D6420"/>
    <w:rPr>
      <w:rFonts w:ascii="Calibri" w:hAnsi="Calibri" w:cs="Times New Roman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FD64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6420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5F5B9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269</Words>
  <Characters>1535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4.SNF.MATEMATİK  DOĞAL SAYILAR BÜYÜK- KÜÇÜK İLİŞKİSİ VE SAYI  ÖRÜNTÜSÜ ALIŞTIRMALAR 4</dc:title>
  <dc:subject/>
  <dc:creator>RESUL DALMIŞ</dc:creator>
  <cp:keywords/>
  <dc:description/>
  <cp:lastModifiedBy>BİRSEN</cp:lastModifiedBy>
  <cp:revision>3</cp:revision>
  <dcterms:created xsi:type="dcterms:W3CDTF">2015-07-27T09:10:00Z</dcterms:created>
  <dcterms:modified xsi:type="dcterms:W3CDTF">2015-07-28T10:34:00Z</dcterms:modified>
</cp:coreProperties>
</file>