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6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7"/>
        <w:gridCol w:w="5529"/>
      </w:tblGrid>
      <w:tr w:rsidR="003F53D0" w:rsidRPr="00383A8B" w:rsidTr="00383A8B">
        <w:tc>
          <w:tcPr>
            <w:tcW w:w="5637" w:type="dxa"/>
          </w:tcPr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 w:rsidRPr="00383A8B">
              <w:rPr>
                <w:b/>
              </w:rPr>
              <w:t>1-Resimde gösterilen yapı ile bilgilerden hangisi yanlıştır?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>
              <w:rPr>
                <w:noProof/>
              </w:rPr>
              <w:pict>
                <v:rect id="Rectangle 2" o:spid="_x0000_s1026" style="position:absolute;margin-left:187.65pt;margin-top:1.1pt;width:58.55pt;height:102.8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">
                  <v:textbox>
                    <w:txbxContent>
                      <w:p w:rsidR="003F53D0" w:rsidRDefault="003F53D0">
                        <w:r w:rsidRPr="005B3A69">
                          <w:rPr>
                            <w:noProof/>
                          </w:rP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Resim 1" o:spid="_x0000_i1026" type="#_x0000_t75" alt="http://www.spinabifidaturkey.com/web/sb/17.JPG" style="width:24.75pt;height:90.75pt;visibility:visible">
                              <v:imagedata r:id="rId5" o:title=""/>
                            </v:shape>
                          </w:pict>
                        </w:r>
                      </w:p>
                    </w:txbxContent>
                  </v:textbox>
                </v:rect>
              </w:pic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</w:pPr>
            <w:r w:rsidRPr="00383A8B">
              <w:t>İskeletin kısımlarından biridir.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</w:pPr>
            <w:r w:rsidRPr="00383A8B">
              <w:t xml:space="preserve">Omur adı verilen kemiklerden </w:t>
            </w:r>
          </w:p>
          <w:p w:rsidR="003F53D0" w:rsidRPr="00383A8B" w:rsidRDefault="003F53D0" w:rsidP="00383A8B">
            <w:pPr>
              <w:pStyle w:val="ListParagraph"/>
              <w:tabs>
                <w:tab w:val="left" w:pos="0"/>
              </w:tabs>
              <w:spacing w:after="0" w:line="240" w:lineRule="auto"/>
            </w:pPr>
            <w:r w:rsidRPr="00383A8B">
              <w:t>oluşmuştur.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</w:pPr>
            <w:r w:rsidRPr="00383A8B">
              <w:t>Hareket yeteneği yoktur.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</w:pPr>
            <w:r w:rsidRPr="00383A8B">
              <w:t>Omuriliği korur.</w:t>
            </w:r>
          </w:p>
        </w:tc>
        <w:tc>
          <w:tcPr>
            <w:tcW w:w="5529" w:type="dxa"/>
          </w:tcPr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  <w:noProof/>
              </w:rPr>
            </w:pPr>
            <w:r w:rsidRPr="00383A8B">
              <w:rPr>
                <w:b/>
                <w:noProof/>
              </w:rPr>
              <w:t>7-Kasların çalışmasıyla ilgili hangi bilgi yanlıştır?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noProof/>
              </w:rPr>
            </w:pP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</w:pPr>
            <w:r w:rsidRPr="00383A8B">
              <w:t>Hareketin  meydana gelebilmesi için kasın kasılıp ve gevşemesi gerekir.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</w:pPr>
            <w:r w:rsidRPr="00383A8B">
              <w:t>Kolumuzu dirsekten büktüğümüzde pazu kası kasılıp,şişer.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</w:pPr>
            <w:r w:rsidRPr="00383A8B">
              <w:t>Kolumuzu düz hale getirdiğimizde pazu kası kasılıp,şişer.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D-Kaslar,kemik ve eklemlere hareket edebilecek gücü verir.</w:t>
            </w:r>
          </w:p>
        </w:tc>
      </w:tr>
      <w:tr w:rsidR="003F53D0" w:rsidRPr="00383A8B" w:rsidTr="00383A8B">
        <w:tc>
          <w:tcPr>
            <w:tcW w:w="5637" w:type="dxa"/>
          </w:tcPr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 w:rsidRPr="00383A8B">
              <w:rPr>
                <w:b/>
              </w:rPr>
              <w:t>2-İskeleti oluşturan dört temel kısım aşağıda verilmiştir.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 w:rsidRPr="00383A8B">
              <w:rPr>
                <w:b/>
              </w:rPr>
              <w:t>(?)işareti  ile gösterilen yere hangisi gelmelidir?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>
              <w:rPr>
                <w:noProof/>
              </w:rPr>
              <w:pict>
                <v:rect id="Rectangle 7" o:spid="_x0000_s1027" style="position:absolute;margin-left:163.95pt;margin-top:.3pt;width:100.45pt;height:126.7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" strokecolor="white">
                  <v:textbox>
                    <w:txbxContent>
                      <w:p w:rsidR="003F53D0" w:rsidRDefault="003F53D0" w:rsidP="004B50A2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tabs>
                            <w:tab w:val="left" w:pos="0"/>
                          </w:tabs>
                        </w:pPr>
                        <w:r>
                          <w:t>eklemler</w:t>
                        </w:r>
                      </w:p>
                      <w:p w:rsidR="003F53D0" w:rsidRDefault="003F53D0" w:rsidP="004B50A2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tabs>
                            <w:tab w:val="left" w:pos="0"/>
                          </w:tabs>
                        </w:pPr>
                        <w:r>
                          <w:t>kaslar</w:t>
                        </w:r>
                      </w:p>
                      <w:p w:rsidR="003F53D0" w:rsidRDefault="003F53D0" w:rsidP="004B50A2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tabs>
                            <w:tab w:val="left" w:pos="0"/>
                          </w:tabs>
                        </w:pPr>
                        <w:r>
                          <w:t>kollar ve bacaklar</w:t>
                        </w:r>
                      </w:p>
                      <w:p w:rsidR="003F53D0" w:rsidRDefault="003F53D0" w:rsidP="004B50A2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tabs>
                            <w:tab w:val="left" w:pos="0"/>
                          </w:tabs>
                        </w:pPr>
                        <w:r>
                          <w:t>kemikler</w:t>
                        </w:r>
                      </w:p>
                      <w:p w:rsidR="003F53D0" w:rsidRDefault="003F53D0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4" o:spid="_x0000_s1028" style="position:absolute;margin-left:86.45pt;margin-top:.15pt;width:68.1pt;height:60.1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">
                  <v:textbox>
                    <w:txbxContent>
                      <w:p w:rsidR="003F53D0" w:rsidRDefault="003F53D0">
                        <w:r w:rsidRPr="005B3A69">
                          <w:rPr>
                            <w:noProof/>
                          </w:rPr>
                          <w:pict>
                            <v:shape id="Resim 4" o:spid="_x0000_i1028" type="#_x0000_t75" alt="http://galeri7.uludagsozluk.com/250/iman-tahtasi_463635.jpg" style="width:51.75pt;height:59.25pt;visibility:visible">
                              <v:imagedata r:id="rId6" o:title=""/>
                            </v:shape>
                          </w:pic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3" o:spid="_x0000_s1029" style="position:absolute;margin-left:13.5pt;margin-top:.15pt;width:68.1pt;height:60.1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">
                  <v:textbox>
                    <w:txbxContent>
                      <w:p w:rsidR="003F53D0" w:rsidRDefault="003F53D0">
                        <w:r w:rsidRPr="005B3A69">
                          <w:rPr>
                            <w:noProof/>
                          </w:rPr>
                          <w:pict>
                            <v:shape id="_x0000_i1030" type="#_x0000_t75" alt="http://www.spinabifidaturkey.com/web/sb/17.JPG" style="width:17.25pt;height:61.5pt;visibility:visible">
                              <v:imagedata r:id="rId5" o:title=""/>
                            </v:shape>
                          </w:pict>
                        </w:r>
                      </w:p>
                    </w:txbxContent>
                  </v:textbox>
                </v:rect>
              </w:pic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>
              <w:rPr>
                <w:noProof/>
              </w:rPr>
              <w:pict>
                <v:rect id="Rectangle 5" o:spid="_x0000_s1030" style="position:absolute;margin-left:13.5pt;margin-top:-.4pt;width:63.35pt;height:60.1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">
                  <v:textbox>
                    <w:txbxContent>
                      <w:p w:rsidR="003F53D0" w:rsidRDefault="003F53D0">
                        <w:r w:rsidRPr="005B3A69">
                          <w:rPr>
                            <w:noProof/>
                          </w:rPr>
                          <w:pict>
                            <v:shape id="Resim 13" o:spid="_x0000_i1032" type="#_x0000_t75" alt="http://www.bilginkadin.com/wp-content/uploads/2015/06/yass%C4%B1-kemik-kafa.png" style="width:46.5pt;height:49.5pt;visibility:visible">
                              <v:imagedata r:id="rId7" o:title=""/>
                            </v:shape>
                          </w:pic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6" o:spid="_x0000_s1031" style="position:absolute;margin-left:86.45pt;margin-top:-.4pt;width:68.1pt;height:60.1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">
                  <v:textbox>
                    <w:txbxContent>
                      <w:p w:rsidR="003F53D0" w:rsidRPr="002A6EEA" w:rsidRDefault="003F53D0">
                        <w:pPr>
                          <w:rPr>
                            <w:sz w:val="48"/>
                            <w:szCs w:val="48"/>
                          </w:rPr>
                        </w:pPr>
                        <w:r w:rsidRPr="002A6EEA">
                          <w:rPr>
                            <w:sz w:val="48"/>
                            <w:szCs w:val="48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</w:tc>
        <w:tc>
          <w:tcPr>
            <w:tcW w:w="5529" w:type="dxa"/>
          </w:tcPr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>
              <w:rPr>
                <w:noProof/>
              </w:rPr>
              <w:pict>
                <v:rect id="Rectangle 17" o:spid="_x0000_s1032" style="position:absolute;margin-left:155.2pt;margin-top:25.3pt;width:100.45pt;height:126.7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" strokecolor="white">
                  <v:textbox>
                    <w:txbxContent>
                      <w:p w:rsidR="003F53D0" w:rsidRDefault="003F53D0" w:rsidP="00C576EC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tabs>
                            <w:tab w:val="left" w:pos="0"/>
                          </w:tabs>
                        </w:pPr>
                        <w:r>
                          <w:t>1</w:t>
                        </w:r>
                      </w:p>
                      <w:p w:rsidR="003F53D0" w:rsidRDefault="003F53D0" w:rsidP="00C576EC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tabs>
                            <w:tab w:val="left" w:pos="0"/>
                          </w:tabs>
                        </w:pPr>
                        <w:r>
                          <w:t>5</w:t>
                        </w:r>
                      </w:p>
                      <w:p w:rsidR="003F53D0" w:rsidRDefault="003F53D0" w:rsidP="00C576EC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tabs>
                            <w:tab w:val="left" w:pos="0"/>
                          </w:tabs>
                        </w:pPr>
                        <w:r>
                          <w:t>6</w:t>
                        </w:r>
                      </w:p>
                      <w:p w:rsidR="003F53D0" w:rsidRDefault="003F53D0" w:rsidP="00C576EC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tabs>
                            <w:tab w:val="left" w:pos="0"/>
                          </w:tabs>
                        </w:pPr>
                        <w:r>
                          <w:t>3</w:t>
                        </w:r>
                      </w:p>
                      <w:p w:rsidR="003F53D0" w:rsidRDefault="003F53D0" w:rsidP="00C576EC"/>
                    </w:txbxContent>
                  </v:textbox>
                </v:rect>
              </w:pict>
            </w:r>
            <w:r w:rsidRPr="00383A8B">
              <w:rPr>
                <w:b/>
              </w:rPr>
              <w:t>8-Yandaki modele bakarak hangi yapıda  oksijen ve karbondioksit yer değiştirir?</w:t>
            </w:r>
          </w:p>
          <w:p w:rsidR="003F53D0" w:rsidRPr="00383A8B" w:rsidRDefault="003F53D0" w:rsidP="00383A8B">
            <w:pPr>
              <w:pStyle w:val="ListParagraph"/>
              <w:tabs>
                <w:tab w:val="left" w:pos="0"/>
              </w:tabs>
              <w:spacing w:after="0" w:line="240" w:lineRule="auto"/>
            </w:pPr>
            <w:r w:rsidRPr="00383A8B">
              <w:rPr>
                <w:noProof/>
              </w:rPr>
              <w:pict>
                <v:shape id="Resim 34" o:spid="_x0000_i1033" type="#_x0000_t75" alt="solunum-sistemi-soru" style="width:195pt;height:117.75pt;visibility:visible">
                  <v:imagedata r:id="rId8" o:title=""/>
                </v:shape>
              </w:pict>
            </w:r>
          </w:p>
        </w:tc>
      </w:tr>
      <w:tr w:rsidR="003F53D0" w:rsidRPr="00383A8B" w:rsidTr="00383A8B">
        <w:tc>
          <w:tcPr>
            <w:tcW w:w="5637" w:type="dxa"/>
          </w:tcPr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>
              <w:rPr>
                <w:noProof/>
              </w:rPr>
              <w:pict>
                <v:shape id="AutoShape 8" o:spid="_x0000_s1033" style="position:absolute;margin-left:19.1pt;margin-top:10.95pt;width:12.65pt;height:15.0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0655,191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" path="m,73007r61365,l80328,,99290,73007r61365,l111009,118127r18964,73008l80328,146013,30682,191135,49646,118127,,73007xe" fillcolor="black">
                  <v:stroke joinstyle="miter"/>
                  <v:path o:connecttype="custom" o:connectlocs="0,73007;61365,73007;80328,0;99290,73007;160655,73007;111009,118127;129973,191135;80328,146013;30682,191135;49646,118127;0,73007" o:connectangles="0,0,0,0,0,0,0,0,0,0,0"/>
                </v:shape>
              </w:pict>
            </w:r>
            <w:r w:rsidRPr="00383A8B">
              <w:rPr>
                <w:b/>
              </w:rPr>
              <w:t xml:space="preserve">3-  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ind w:firstLine="708"/>
              <w:rPr>
                <w:b/>
              </w:rPr>
            </w:pPr>
            <w:r w:rsidRPr="00383A8B">
              <w:rPr>
                <w:b/>
              </w:rPr>
              <w:t>Lifli yapıya sahiptirler.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ind w:firstLine="708"/>
              <w:rPr>
                <w:b/>
              </w:rPr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ind w:firstLine="708"/>
              <w:rPr>
                <w:b/>
              </w:rPr>
            </w:pPr>
            <w:r>
              <w:rPr>
                <w:noProof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AutoShape 9" o:spid="_x0000_s1034" type="#_x0000_t74" style="position:absolute;left:0;text-align:left;margin-left:13.55pt;margin-top:-.05pt;width:18.2pt;height:16.6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" fillcolor="black">
                  <v:path gradientshapeok="f" o:connectlocs="116212,21346;31332,105410;116212,210820;199808,105410"/>
                </v:shape>
              </w:pict>
            </w:r>
            <w:r w:rsidRPr="00383A8B">
              <w:rPr>
                <w:b/>
              </w:rPr>
              <w:t>Kemiklerin birleşme yeridir.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ind w:firstLine="708"/>
              <w:rPr>
                <w:b/>
              </w:rPr>
            </w:pPr>
            <w:r>
              <w:rPr>
                <w:noProof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AutoShape 10" o:spid="_x0000_s1035" type="#_x0000_t183" style="position:absolute;left:0;text-align:left;margin-left:13.5pt;margin-top:10.25pt;width:24.55pt;height:22.9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" fillcolor="black"/>
              </w:pic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ind w:firstLine="708"/>
              <w:rPr>
                <w:b/>
              </w:rPr>
            </w:pPr>
            <w:r w:rsidRPr="00383A8B">
              <w:rPr>
                <w:b/>
              </w:rPr>
              <w:t xml:space="preserve"> Kemiklerin bir araya gelmesiyle oluşur.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 w:rsidRPr="00383A8B">
              <w:rPr>
                <w:b/>
              </w:rPr>
              <w:t>Yukarıda verilen bilgilerin eşleştirilmesi aşağıdakilerden hangisinde doğru verilmiştir?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>
              <w:rPr>
                <w:noProof/>
              </w:rPr>
              <w:pict>
                <v:shape id="AutoShape 13" o:spid="_x0000_s1036" type="#_x0000_t183" style="position:absolute;margin-left:139.4pt;margin-top:.2pt;width:24.55pt;height:22.9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" fillcolor="black"/>
              </w:pict>
            </w:r>
            <w:r>
              <w:rPr>
                <w:noProof/>
              </w:rPr>
              <w:pict>
                <v:shape id="AutoShape 12" o:spid="_x0000_s1037" type="#_x0000_t74" style="position:absolute;margin-left:86.45pt;margin-top:6.55pt;width:18.2pt;height:16.6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" fillcolor="black">
                  <v:path gradientshapeok="f" o:connectlocs="116212,21346;31332,105410;116212,210820;199808,105410"/>
                </v:shape>
              </w:pict>
            </w:r>
            <w:r>
              <w:rPr>
                <w:noProof/>
              </w:rPr>
              <w:pict>
                <v:shape id="AutoShape 11" o:spid="_x0000_s1038" style="position:absolute;margin-left:38.05pt;margin-top:6.55pt;width:12.65pt;height:15.0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0655,191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" path="m,73007r61365,l80328,,99290,73007r61365,l111009,118127r18964,73008l80328,146013,30682,191135,49646,118127,,73007xe" fillcolor="black">
                  <v:stroke joinstyle="miter"/>
                  <v:path o:connecttype="custom" o:connectlocs="0,73007;61365,73007;80328,0;99290,73007;160655,73007;111009,118127;129973,191135;80328,146013;30682,191135;49646,118127;0,73007" o:connectangles="0,0,0,0,0,0,0,0,0,0,0"/>
                </v:shape>
              </w:pic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 w:rsidRPr="00383A8B">
              <w:rPr>
                <w:b/>
              </w:rPr>
              <w:t xml:space="preserve">             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</w:pPr>
            <w:r w:rsidRPr="00383A8B">
              <w:t>Kas            Kemik         İskelet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</w:pPr>
            <w:r w:rsidRPr="00383A8B">
              <w:t>Kas            Eklem         İskelet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</w:pPr>
            <w:r w:rsidRPr="00383A8B">
              <w:t>Kemik       Eklem          Kas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</w:pPr>
            <w:r w:rsidRPr="00383A8B">
              <w:t>İskelet        Kas            Eklem</w:t>
            </w:r>
          </w:p>
        </w:tc>
        <w:tc>
          <w:tcPr>
            <w:tcW w:w="5529" w:type="dxa"/>
          </w:tcPr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>
              <w:rPr>
                <w:noProof/>
              </w:rPr>
              <w:pict>
                <v:shape id="AutoShape 19" o:spid="_x0000_s1039" type="#_x0000_t74" style="position:absolute;margin-left:11.8pt;margin-top:52.25pt;width:18.2pt;height:16.6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" fillcolor="black">
                  <v:path gradientshapeok="f" o:connectlocs="116212,21346;31332,105410;116212,210820;199808,105410"/>
                </v:shape>
              </w:pict>
            </w:r>
            <w:r>
              <w:rPr>
                <w:noProof/>
              </w:rPr>
              <w:pict>
                <v:shape id="AutoShape 18" o:spid="_x0000_s1040" style="position:absolute;margin-left:11.8pt;margin-top:10.95pt;width:21.35pt;height:23.7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1145,30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" path="m,115210r103569,1l135573,r32003,115211l271145,115210r-83789,71204l219361,301624,135573,230419,51784,301624,83789,186414,,115210xe" fillcolor="black">
                  <v:stroke joinstyle="miter"/>
                  <v:path o:connecttype="custom" o:connectlocs="0,115210;103569,115211;135573,0;167576,115211;271145,115210;187356,186414;219361,301624;135573,230419;51784,301624;83789,186414;0,115210" o:connectangles="0,0,0,0,0,0,0,0,0,0,0"/>
                </v:shape>
              </w:pict>
            </w:r>
            <w:r w:rsidRPr="00383A8B">
              <w:t>9-</w:t>
            </w:r>
          </w:p>
          <w:p w:rsidR="003F53D0" w:rsidRPr="00383A8B" w:rsidRDefault="003F53D0" w:rsidP="00383A8B">
            <w:pPr>
              <w:spacing w:after="0" w:line="240" w:lineRule="auto"/>
            </w:pPr>
            <w:r w:rsidRPr="00383A8B">
              <w:t xml:space="preserve">              SOLUK BORUSUNUN BAŞLANGIÇ KISMIDIR.</w:t>
            </w:r>
          </w:p>
          <w:p w:rsidR="003F53D0" w:rsidRPr="00383A8B" w:rsidRDefault="003F53D0" w:rsidP="00383A8B">
            <w:pPr>
              <w:spacing w:after="0" w:line="240" w:lineRule="auto"/>
            </w:pPr>
          </w:p>
          <w:p w:rsidR="003F53D0" w:rsidRPr="00383A8B" w:rsidRDefault="003F53D0" w:rsidP="00383A8B">
            <w:pPr>
              <w:spacing w:after="0" w:line="240" w:lineRule="auto"/>
            </w:pPr>
          </w:p>
          <w:p w:rsidR="003F53D0" w:rsidRPr="00383A8B" w:rsidRDefault="003F53D0" w:rsidP="00383A8B">
            <w:pPr>
              <w:spacing w:after="0" w:line="240" w:lineRule="auto"/>
              <w:ind w:firstLine="708"/>
            </w:pPr>
            <w:r w:rsidRPr="00383A8B">
              <w:t>BESİNLERİ YEMEK BORUSUNA,HAVANIN SOLUK BORUSUNA İLETİLMESİNİ SAĞLAR.</w:t>
            </w:r>
          </w:p>
          <w:p w:rsidR="003F53D0" w:rsidRPr="00383A8B" w:rsidRDefault="003F53D0" w:rsidP="00383A8B">
            <w:pPr>
              <w:spacing w:after="0" w:line="240" w:lineRule="auto"/>
              <w:rPr>
                <w:b/>
              </w:rPr>
            </w:pPr>
            <w:r w:rsidRPr="00383A8B">
              <w:t xml:space="preserve">      </w:t>
            </w:r>
            <w:r w:rsidRPr="00383A8B">
              <w:rPr>
                <w:b/>
              </w:rPr>
              <w:t>Buna göre aşağıdakilerden hangisi doğrudur?</w:t>
            </w:r>
          </w:p>
          <w:p w:rsidR="003F53D0" w:rsidRPr="00383A8B" w:rsidRDefault="003F53D0" w:rsidP="00383A8B">
            <w:pPr>
              <w:spacing w:after="0" w:line="240" w:lineRule="auto"/>
            </w:pPr>
            <w:r>
              <w:rPr>
                <w:noProof/>
              </w:rPr>
              <w:pict>
                <v:shape id="AutoShape 21" o:spid="_x0000_s1041" type="#_x0000_t74" style="position:absolute;margin-left:137pt;margin-top:3.3pt;width:18.2pt;height:16.6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" fillcolor="black">
                  <v:path gradientshapeok="f" o:connectlocs="116212,21346;31332,105410;116212,210820;199808,105410"/>
                </v:shape>
              </w:pict>
            </w:r>
            <w:r>
              <w:rPr>
                <w:noProof/>
              </w:rPr>
              <w:pict>
                <v:shape id="AutoShape 20" o:spid="_x0000_s1042" style="position:absolute;margin-left:45.15pt;margin-top:3.3pt;width:21.35pt;height:23.7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1145,30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" path="m,115210r103569,1l135573,r32003,115211l271145,115210r-83789,71204l219361,301624,135573,230419,51784,301624,83789,186414,,115210xe" fillcolor="black">
                  <v:stroke joinstyle="miter"/>
                  <v:path o:connecttype="custom" o:connectlocs="0,115210;103569,115211;135573,0;167576,115211;271145,115210;187356,186414;219361,301624;135573,230419;51784,301624;83789,186414;0,115210" o:connectangles="0,0,0,0,0,0,0,0,0,0,0"/>
                </v:shape>
              </w:pic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 w:rsidRPr="00383A8B">
              <w:rPr>
                <w:b/>
              </w:rPr>
              <w:t xml:space="preserve">             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</w:pPr>
            <w:r w:rsidRPr="00383A8B">
              <w:t>YUTAK                         GIRTLAK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</w:pPr>
            <w:r w:rsidRPr="00383A8B">
              <w:t>BURUN                        YUTAK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</w:pPr>
            <w:r w:rsidRPr="00383A8B">
              <w:t>GIRTLAK                     YUTAK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</w:pPr>
            <w:r w:rsidRPr="00383A8B">
              <w:t xml:space="preserve">GIRTLAK                    SOLUK BORUSU                </w:t>
            </w:r>
          </w:p>
          <w:p w:rsidR="003F53D0" w:rsidRPr="00383A8B" w:rsidRDefault="003F53D0" w:rsidP="00383A8B">
            <w:pPr>
              <w:spacing w:after="0" w:line="240" w:lineRule="auto"/>
            </w:pPr>
          </w:p>
        </w:tc>
      </w:tr>
      <w:tr w:rsidR="003F53D0" w:rsidRPr="00383A8B" w:rsidTr="00383A8B">
        <w:tc>
          <w:tcPr>
            <w:tcW w:w="5637" w:type="dxa"/>
          </w:tcPr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 w:rsidRPr="00383A8B">
              <w:t>4-</w:t>
            </w:r>
            <w:r w:rsidRPr="00383A8B">
              <w:rPr>
                <w:b/>
              </w:rPr>
              <w:t>Vücudumuzun en uzun kemikleri hangisindedir?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 w:rsidRPr="00383A8B">
              <w:rPr>
                <w:b/>
              </w:rPr>
              <w:t xml:space="preserve">   A-</w:t>
            </w:r>
            <w:r w:rsidRPr="00383A8B">
              <w:rPr>
                <w:b/>
                <w:noProof/>
              </w:rPr>
              <w:pict>
                <v:shape id="_x0000_i1034" type="#_x0000_t75" alt="http://galeri7.uludagsozluk.com/250/iman-tahtasi_463635.jpg" style="width:52.5pt;height:60.75pt;visibility:visible">
                  <v:imagedata r:id="rId9" o:title=""/>
                </v:shape>
              </w:pict>
            </w:r>
            <w:r w:rsidRPr="00383A8B">
              <w:rPr>
                <w:b/>
              </w:rPr>
              <w:t>B-</w:t>
            </w:r>
            <w:r w:rsidRPr="00383A8B">
              <w:rPr>
                <w:b/>
                <w:noProof/>
              </w:rPr>
              <w:pict>
                <v:shape id="_x0000_i1035" type="#_x0000_t75" alt="http://www.bilginkadin.com/wp-content/uploads/2015/06/yass%C4%B1-kemik-kafa.png" style="width:48pt;height:48.75pt;visibility:visible">
                  <v:imagedata r:id="rId10" o:title=""/>
                </v:shape>
              </w:pict>
            </w:r>
            <w:r w:rsidRPr="00383A8B">
              <w:rPr>
                <w:b/>
              </w:rPr>
              <w:t>C-</w:t>
            </w:r>
            <w:r w:rsidRPr="00383A8B">
              <w:rPr>
                <w:noProof/>
              </w:rPr>
              <w:pict>
                <v:shape id="Resim 16" o:spid="_x0000_i1036" type="#_x0000_t75" alt="http://www.tipilmi.org/wp-content/uploads/2014/04/tibia.jpg" style="width:54pt;height:59.25pt;visibility:visible">
                  <v:imagedata r:id="rId11" o:title=""/>
                </v:shape>
              </w:pict>
            </w:r>
            <w:r w:rsidRPr="00383A8B">
              <w:rPr>
                <w:b/>
              </w:rPr>
              <w:t>D-</w:t>
            </w:r>
            <w:r w:rsidRPr="00383A8B">
              <w:rPr>
                <w:b/>
                <w:noProof/>
              </w:rPr>
              <w:pict>
                <v:shape id="_x0000_i1037" type="#_x0000_t75" alt="http://www.spinabifidaturkey.com/web/sb/17.JPG" style="width:17.25pt;height:63pt;visibility:visible">
                  <v:imagedata r:id="rId12" o:title=""/>
                </v:shape>
              </w:pic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</w:p>
        </w:tc>
        <w:tc>
          <w:tcPr>
            <w:tcW w:w="5529" w:type="dxa"/>
          </w:tcPr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 w:rsidRPr="00383A8B">
              <w:rPr>
                <w:b/>
              </w:rPr>
              <w:t>10-Aşağıda verilen yapıların hangisinden hava geçmez?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 w:rsidRPr="00383A8B">
              <w:rPr>
                <w:b/>
              </w:rPr>
              <w:t xml:space="preserve">   A-</w:t>
            </w:r>
            <w:r w:rsidRPr="00383A8B">
              <w:t xml:space="preserve"> </w:t>
            </w:r>
            <w:r w:rsidRPr="00383A8B">
              <w:rPr>
                <w:noProof/>
              </w:rPr>
              <w:pict>
                <v:shape id="Resim 37" o:spid="_x0000_i1038" type="#_x0000_t75" alt="http://anatomiturk.com/Keklikogluresimler/Urunresim/kpg02.jpg" style="width:54pt;height:59.25pt;visibility:visible">
                  <v:imagedata r:id="rId13" o:title=""/>
                </v:shape>
              </w:pict>
            </w:r>
            <w:r w:rsidRPr="00383A8B">
              <w:rPr>
                <w:b/>
              </w:rPr>
              <w:t>B-</w:t>
            </w:r>
            <w:r w:rsidRPr="00383A8B">
              <w:rPr>
                <w:noProof/>
              </w:rPr>
              <w:t xml:space="preserve"> </w:t>
            </w:r>
            <w:r w:rsidRPr="00383A8B">
              <w:rPr>
                <w:b/>
                <w:noProof/>
              </w:rPr>
              <w:pict>
                <v:shape id="Resim 40" o:spid="_x0000_i1039" type="#_x0000_t75" alt="http://st.depositphotos.com/1732591/1280/v/950/depositphotos_12800834-Nose.jpg" style="width:31.5pt;height:50.25pt;visibility:visible">
                  <v:imagedata r:id="rId14" o:title=""/>
                </v:shape>
              </w:pict>
            </w:r>
            <w:r w:rsidRPr="00383A8B">
              <w:rPr>
                <w:b/>
              </w:rPr>
              <w:t>C-</w:t>
            </w:r>
            <w:r w:rsidRPr="00383A8B">
              <w:t xml:space="preserve"> </w:t>
            </w:r>
            <w:r w:rsidRPr="00383A8B">
              <w:rPr>
                <w:noProof/>
              </w:rPr>
              <w:pict>
                <v:shape id="Resim 43" o:spid="_x0000_i1040" type="#_x0000_t75" alt="http://static7.depositphotos.com/1238677/724/i/170/depositphotos_7246722-Nefes-borusu-ile-grtlak.-beyaz-izole-nden-grnm.jpg" style="width:45.75pt;height:58.5pt;visibility:visible">
                  <v:imagedata r:id="rId15" o:title=""/>
                </v:shape>
              </w:pict>
            </w:r>
            <w:r w:rsidRPr="00383A8B">
              <w:rPr>
                <w:b/>
              </w:rPr>
              <w:t>D-</w:t>
            </w:r>
            <w:r w:rsidRPr="00383A8B">
              <w:rPr>
                <w:noProof/>
              </w:rPr>
              <w:t xml:space="preserve"> </w:t>
            </w:r>
            <w:r w:rsidRPr="00383A8B">
              <w:rPr>
                <w:b/>
                <w:noProof/>
              </w:rPr>
              <w:pict>
                <v:shape id="Resim 49" o:spid="_x0000_i1041" type="#_x0000_t75" alt="http://www.rs.gen.tr/wp-content/uploads/2014/07/diyafram-kasi.jpg" style="width:58.5pt;height:49.5pt;visibility:visible">
                  <v:imagedata r:id="rId16" o:title=""/>
                </v:shape>
              </w:pict>
            </w:r>
          </w:p>
          <w:p w:rsidR="003F53D0" w:rsidRPr="00383A8B" w:rsidRDefault="003F53D0" w:rsidP="00383A8B">
            <w:pPr>
              <w:spacing w:after="0" w:line="240" w:lineRule="auto"/>
            </w:pPr>
            <w:r w:rsidRPr="00383A8B">
              <w:t>Soluk borusu          burun           gırtlak        diyafram</w:t>
            </w:r>
          </w:p>
        </w:tc>
      </w:tr>
      <w:tr w:rsidR="003F53D0" w:rsidRPr="00383A8B" w:rsidTr="00383A8B">
        <w:tc>
          <w:tcPr>
            <w:tcW w:w="5637" w:type="dxa"/>
          </w:tcPr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 w:rsidRPr="00383A8B">
              <w:rPr>
                <w:b/>
              </w:rPr>
              <w:t>5-Hangisi akciğer ve kalbi koruyan iskeletin bölümlerindendir?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 w:rsidRPr="00383A8B">
              <w:rPr>
                <w:b/>
              </w:rPr>
              <w:t>-   A-</w:t>
            </w:r>
            <w:r w:rsidRPr="00383A8B">
              <w:rPr>
                <w:b/>
                <w:noProof/>
              </w:rPr>
              <w:pict>
                <v:shape id="_x0000_i1042" type="#_x0000_t75" alt="http://galeri7.uludagsozluk.com/250/iman-tahtasi_463635.jpg" style="width:52.5pt;height:60.75pt;visibility:visible">
                  <v:imagedata r:id="rId9" o:title=""/>
                </v:shape>
              </w:pict>
            </w:r>
            <w:r w:rsidRPr="00383A8B">
              <w:rPr>
                <w:b/>
              </w:rPr>
              <w:t>B-</w:t>
            </w:r>
            <w:r w:rsidRPr="00383A8B">
              <w:rPr>
                <w:b/>
                <w:noProof/>
              </w:rPr>
              <w:pict>
                <v:shape id="_x0000_i1043" type="#_x0000_t75" alt="http://www.bilginkadin.com/wp-content/uploads/2015/06/yass%C4%B1-kemik-kafa.png" style="width:48pt;height:48.75pt;visibility:visible">
                  <v:imagedata r:id="rId10" o:title=""/>
                </v:shape>
              </w:pict>
            </w:r>
            <w:r w:rsidRPr="00383A8B">
              <w:rPr>
                <w:b/>
              </w:rPr>
              <w:t>C-</w:t>
            </w:r>
            <w:r w:rsidRPr="00383A8B">
              <w:rPr>
                <w:noProof/>
              </w:rPr>
              <w:pict>
                <v:shape id="_x0000_i1044" type="#_x0000_t75" alt="http://www.tipilmi.org/wp-content/uploads/2014/04/tibia.jpg" style="width:54pt;height:59.25pt;visibility:visible">
                  <v:imagedata r:id="rId11" o:title=""/>
                </v:shape>
              </w:pict>
            </w:r>
            <w:r w:rsidRPr="00383A8B">
              <w:rPr>
                <w:b/>
              </w:rPr>
              <w:t>D-</w:t>
            </w:r>
            <w:r w:rsidRPr="00383A8B">
              <w:rPr>
                <w:b/>
                <w:noProof/>
              </w:rPr>
              <w:pict>
                <v:shape id="_x0000_i1045" type="#_x0000_t75" alt="http://www.spinabifidaturkey.com/web/sb/17.JPG" style="width:17.25pt;height:63pt;visibility:visible">
                  <v:imagedata r:id="rId12" o:title=""/>
                </v:shape>
              </w:pic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</w:p>
        </w:tc>
        <w:tc>
          <w:tcPr>
            <w:tcW w:w="5529" w:type="dxa"/>
          </w:tcPr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 w:rsidRPr="00383A8B">
              <w:rPr>
                <w:b/>
              </w:rPr>
              <w:t>11-Solunumun amacı aşağıdakilerden hangisidir?</w:t>
            </w:r>
          </w:p>
          <w:p w:rsidR="003F53D0" w:rsidRPr="00383A8B" w:rsidRDefault="003F53D0" w:rsidP="00DE0AF4">
            <w:pPr>
              <w:pStyle w:val="NoSpacing"/>
            </w:pPr>
            <w:r w:rsidRPr="00383A8B">
              <w:t>A-Besin üretmek.</w:t>
            </w:r>
          </w:p>
          <w:p w:rsidR="003F53D0" w:rsidRPr="00383A8B" w:rsidRDefault="003F53D0" w:rsidP="00DE0AF4">
            <w:pPr>
              <w:pStyle w:val="NoSpacing"/>
            </w:pPr>
          </w:p>
          <w:p w:rsidR="003F53D0" w:rsidRPr="00383A8B" w:rsidRDefault="003F53D0" w:rsidP="00DE0AF4">
            <w:pPr>
              <w:pStyle w:val="NoSpacing"/>
            </w:pPr>
            <w:r w:rsidRPr="00383A8B">
              <w:t>B-Güçlü olmak.</w:t>
            </w:r>
          </w:p>
          <w:p w:rsidR="003F53D0" w:rsidRPr="00383A8B" w:rsidRDefault="003F53D0" w:rsidP="00DE0AF4">
            <w:pPr>
              <w:pStyle w:val="NoSpacing"/>
            </w:pPr>
          </w:p>
          <w:p w:rsidR="003F53D0" w:rsidRPr="00383A8B" w:rsidRDefault="003F53D0" w:rsidP="00DE0AF4">
            <w:pPr>
              <w:pStyle w:val="NoSpacing"/>
            </w:pPr>
            <w:r w:rsidRPr="00383A8B">
              <w:t>C-Enerji üretmek.</w:t>
            </w:r>
          </w:p>
          <w:p w:rsidR="003F53D0" w:rsidRPr="00383A8B" w:rsidRDefault="003F53D0" w:rsidP="00DE0AF4">
            <w:pPr>
              <w:pStyle w:val="NoSpacing"/>
            </w:pPr>
          </w:p>
          <w:p w:rsidR="003F53D0" w:rsidRPr="00383A8B" w:rsidRDefault="003F53D0" w:rsidP="00DE0AF4">
            <w:pPr>
              <w:pStyle w:val="NoSpacing"/>
            </w:pPr>
            <w:r w:rsidRPr="00383A8B">
              <w:t>D-Kan dolaşımının sağlamak.</w:t>
            </w:r>
          </w:p>
        </w:tc>
      </w:tr>
      <w:tr w:rsidR="003F53D0" w:rsidRPr="00383A8B" w:rsidTr="00383A8B">
        <w:tc>
          <w:tcPr>
            <w:tcW w:w="5637" w:type="dxa"/>
          </w:tcPr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rPr>
                <w:b/>
              </w:rPr>
              <w:t xml:space="preserve">6-“Kemiklerin birbirine bağlandığı yere eklem </w:t>
            </w:r>
            <w:r w:rsidRPr="00383A8B">
              <w:t>denir.Eklemler,kemiklere hareket yeteneği sağlarlar.”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 xml:space="preserve"> Buna göre  hangisinin hangisinin hareket yeteneği yoktur?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A</w:t>
            </w:r>
            <w:r w:rsidRPr="00383A8B">
              <w:rPr>
                <w:noProof/>
              </w:rPr>
              <w:pict>
                <v:shape id="_x0000_i1046" type="#_x0000_t75" alt="http://www.spinabifidaturkey.com/web/sb/17.JPG" style="width:17.25pt;height:63pt;visibility:visible">
                  <v:imagedata r:id="rId12" o:title=""/>
                </v:shape>
              </w:pict>
            </w:r>
            <w:r w:rsidRPr="00383A8B">
              <w:t xml:space="preserve"> -B-</w:t>
            </w:r>
            <w:r w:rsidRPr="00383A8B">
              <w:rPr>
                <w:noProof/>
              </w:rPr>
              <w:t xml:space="preserve"> </w:t>
            </w:r>
            <w:r w:rsidRPr="00383A8B">
              <w:rPr>
                <w:noProof/>
              </w:rPr>
              <w:pict>
                <v:shape id="Resim 22" o:spid="_x0000_i1047" type="#_x0000_t75" alt="http://www.romatizmam.com/0_romatizmam024.gif" style="width:29.25pt;height:42.75pt;visibility:visible">
                  <v:imagedata r:id="rId17" o:title=""/>
                </v:shape>
              </w:pict>
            </w:r>
            <w:r w:rsidRPr="00383A8B">
              <w:rPr>
                <w:noProof/>
              </w:rPr>
              <w:t xml:space="preserve"> C- </w:t>
            </w:r>
            <w:r w:rsidRPr="00383A8B">
              <w:rPr>
                <w:noProof/>
              </w:rPr>
              <w:pict>
                <v:shape id="Resim 25" o:spid="_x0000_i1048" type="#_x0000_t75" alt="http://www.alasayvan.com/attachments/organlarimiz-70986d1399453577/kafatas-resimleri5.jpg" style="width:78.75pt;height:65.25pt;visibility:visible">
                  <v:imagedata r:id="rId18" o:title=""/>
                </v:shape>
              </w:pict>
            </w:r>
            <w:r w:rsidRPr="00383A8B">
              <w:rPr>
                <w:noProof/>
              </w:rPr>
              <w:t xml:space="preserve">D- </w:t>
            </w:r>
            <w:r w:rsidRPr="00383A8B">
              <w:rPr>
                <w:noProof/>
              </w:rPr>
              <w:pict>
                <v:shape id="Resim 28" o:spid="_x0000_i1049" type="#_x0000_t75" alt="http://www.aysunigneli.com/images/p060_1_25.jpg" style="width:51.75pt;height:61.5pt;visibility:visible">
                  <v:imagedata r:id="rId19" o:title=""/>
                </v:shape>
              </w:pic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jc w:val="center"/>
              <w:rPr>
                <w:b/>
              </w:rPr>
            </w:pPr>
            <w:r w:rsidRPr="00383A8B">
              <w:rPr>
                <w:b/>
                <w:shd w:val="clear" w:color="auto" w:fill="FFFF00"/>
              </w:rPr>
              <w:t>DOĞRU MU YANLIŞ MI?</w:t>
            </w:r>
          </w:p>
        </w:tc>
        <w:tc>
          <w:tcPr>
            <w:tcW w:w="5529" w:type="dxa"/>
          </w:tcPr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 w:rsidRPr="00383A8B">
              <w:rPr>
                <w:b/>
              </w:rPr>
              <w:t>12-Hangisi soluk alırken havanın izlediği yoldur?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pacing w:after="0" w:line="240" w:lineRule="auto"/>
            </w:pPr>
            <w:r w:rsidRPr="00383A8B">
              <w:t>Burun-yutak-soluk borusu-gırtlak-akciğerler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pacing w:after="0" w:line="240" w:lineRule="auto"/>
            </w:pPr>
            <w:r w:rsidRPr="00383A8B">
              <w:t>Ağız-yutak-gırtlak-soluk borusu -akciğerler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pacing w:after="0" w:line="240" w:lineRule="auto"/>
            </w:pPr>
            <w:r w:rsidRPr="00383A8B">
              <w:t>Burun-gırtlak-yutak-soluk borusu-akciğerler</w:t>
            </w:r>
          </w:p>
          <w:p w:rsidR="003F53D0" w:rsidRPr="00383A8B" w:rsidRDefault="003F53D0" w:rsidP="00383A8B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pacing w:after="0" w:line="240" w:lineRule="auto"/>
            </w:pPr>
            <w:r w:rsidRPr="00383A8B">
              <w:t>Burun-yutak-gırtlak-soluk borusu-akciğerler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</w:p>
          <w:p w:rsidR="003F53D0" w:rsidRDefault="003F53D0" w:rsidP="00086F51">
            <w:hyperlink r:id="rId20" w:history="1">
              <w:r>
                <w:rPr>
                  <w:rStyle w:val="Hyperlink"/>
                  <w:rFonts w:ascii="Comic Sans MS" w:hAnsi="Comic Sans MS" w:cs="Comic Sans MS"/>
                  <w:sz w:val="28"/>
                  <w:szCs w:val="28"/>
                </w:rPr>
                <w:t xml:space="preserve">www.sorubak.com </w:t>
              </w:r>
            </w:hyperlink>
            <w:r>
              <w:t xml:space="preserve"> 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  <w:jc w:val="center"/>
              <w:rPr>
                <w:b/>
              </w:rPr>
            </w:pPr>
            <w:r w:rsidRPr="00383A8B">
              <w:rPr>
                <w:b/>
                <w:shd w:val="clear" w:color="auto" w:fill="FFFF00"/>
              </w:rPr>
              <w:t>BOŞLUK DOLDURMA</w:t>
            </w:r>
          </w:p>
        </w:tc>
      </w:tr>
      <w:tr w:rsidR="003F53D0" w:rsidRPr="00383A8B" w:rsidTr="00383A8B">
        <w:tc>
          <w:tcPr>
            <w:tcW w:w="5637" w:type="dxa"/>
          </w:tcPr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21"/>
              <w:gridCol w:w="4985"/>
            </w:tblGrid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İskelet tek başına vücudumuzun hareket etmesini sağlar.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İskelet,kemiklerin birleşmesiyle oluşmuştur.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Göğüs kafesi iskeletin kısımlarından değildir.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Kafatasında alt çene kemiği hareketlidir.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Kafatası kemiği hareket yeteneği yoktur.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Omurga,beynimizi  korur.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Kollar ve bacaklarla hareketimizin büyük bir kısmını gerçekleştiririz.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El ve ayak kemikleri uzun kemiklerdendir.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El ve ayak bilek kemikleri kısa kemiklerdir.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Omurgamızdaki eklemler az hareketli eklemlerdir.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Kaslar kasılıp ve gevşeyerek hareket eder.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Kasılan kasın boyu uzar ve incelir.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Kol ve bacaklardaki kaslar zıt yönlü çalışırlar.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Kaslar kemikleri bağlayan yapılardır.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Kafatası beynimizi korur.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Omurgadaki omurlar kısa kemiklere örnektir.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Raşitizm hastalığı D vitamini eksikliğinde olur.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D vitamini sadece güneş ışınlarında vardır.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Solunumda hava burundan gırtlağa geçer.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Soluk almada diyafram kası kasılır ve düzleşir.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Soluk almamızın nedeni besin ihtiyacımızın karşılanmasıdır.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Soluk verme esnasında göğüs kafesi daralır.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Soluk borusu gırtlak ve akciğerler arasında bluunur.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Diyafram kası soluk alıp vermede yardımcı değildir.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Akciğerler solunum sırasında gazların yer değiştirdiği organdır.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Burun,koku ve soluk alma organıdır.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Vücuda alınan hava akciğerlerde ısınır.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Besinlerden enerji elde edilirken vücudumuz zararlı olan karbondioksit gazını dışarı atar.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Hava kirliliği solunum yapı ve organlarını etkilemez.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Solunumla alınan oksijen kalbimizden kana geçer.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Soluk verirken karbondioksit en son yutaktan dışarı çıkar.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Soluk verirken akciğerler hava ile dolar.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Sağlıklı solunum için hava ağızdan alınmalı burundan verilmelidir.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 xml:space="preserve"> Soluk borusu havayı kalbe iletir.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Soluk borusu akciğerler içinde iki kola ayrılır.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Akciğerlerin içinde soluk borusu dallar halinde kollara ayrılır.Bu kollara bronş denir.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Yutkunduğumuzda gırtlak yukarı doğru hareket eder.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Gırtlak üsten buruna alttan akciğere bağlıdır.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Burunun içindeki kıllar dışarıdaki toz ve mikropları tutar.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Solunum ağızdan başlar.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Burundaki sümüksü madde havayı nemlendirir.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Diyafram göğüs boşluğunu karın boşluğundan ayıran kastır.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Akciğerlerin içinde hava kesecikleri ve bronşlar bulunur.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  <w:r w:rsidRPr="00383A8B">
                    <w:t>Soluk alırken karbondioksit alırız,dışarı oksijen veririz.</w:t>
                  </w:r>
                </w:p>
              </w:tc>
            </w:tr>
            <w:tr w:rsidR="003F53D0" w:rsidRPr="00383A8B" w:rsidTr="00383A8B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  <w:tc>
                <w:tcPr>
                  <w:tcW w:w="4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53D0" w:rsidRPr="00383A8B" w:rsidRDefault="003F53D0" w:rsidP="00383A8B">
                  <w:pPr>
                    <w:tabs>
                      <w:tab w:val="left" w:pos="0"/>
                    </w:tabs>
                    <w:spacing w:after="0" w:line="240" w:lineRule="auto"/>
                  </w:pPr>
                </w:p>
              </w:tc>
            </w:tr>
          </w:tbl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</w:tc>
        <w:tc>
          <w:tcPr>
            <w:tcW w:w="5529" w:type="dxa"/>
          </w:tcPr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1-Göğüs kafesinin içinde ………..ve ………………. akciğer bulunur.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2-Yutağın altında…………………borusu ve ………………..borusu  bulunur.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3-Burnumuz tıkalı olduğunda………………………..soluk alabiliriz.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4-…………………….soluk almak daha sağlıklıdır.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5-Soluk verdiğimiz hava………………………….bakımından zengindir.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6-Soluk aldığımız hava…………………..tarafından zengindir.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7-Soluk verirken……………………..…….kafesi………………….. 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8-Oksijen besinlerdeki ………………………….açığa çıkması için kullanılır.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9-Soluk alma………………………………..başlar.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10-Kalp ve akciğerleri…………………..  ………………………korur.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11-Kemiklerin birbirine bağlandığı yere………………………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Denir.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12-Beyni dış etkilerden…………………………………..korur.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13-S harfi şeklindeki yapısıyla……………………………vücudun hareketini kolaylaştırır.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14-Kolun hareket etmesini sağlayan kaslar birbirine…………….    Çalışır.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15-Güneş ışığı vücutta…………………vitamini oluşmasını sağlar.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16-………………………..vücudun dik durmasını sağlar.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17-Vücut ısınmadan yapılan egzersizler …………………….. zarar verir.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18-Kemik ve kas ağlığı için…………………….. beslenmeye özen göstermeliyiz.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19-Kol dirsekten büküldüğünde………………………….kası kasılır.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20-Omur adı verilen 33 tane kemikten oluşan yapıya…………………………denir.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21-Düzenli yapılan spor iskelet ve kas sağlığımızı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…………………………..yönde etkiler.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  <w:r w:rsidRPr="00383A8B">
              <w:t>22-Kaslar…………………….yapıya sahiptir.</w:t>
            </w: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  <w:p w:rsidR="003F53D0" w:rsidRPr="00383A8B" w:rsidRDefault="003F53D0" w:rsidP="00383A8B">
            <w:pPr>
              <w:tabs>
                <w:tab w:val="left" w:pos="0"/>
              </w:tabs>
              <w:spacing w:after="0" w:line="240" w:lineRule="auto"/>
            </w:pPr>
          </w:p>
        </w:tc>
      </w:tr>
    </w:tbl>
    <w:p w:rsidR="003F53D0" w:rsidRDefault="003F53D0" w:rsidP="0082552D">
      <w:pPr>
        <w:tabs>
          <w:tab w:val="left" w:pos="0"/>
        </w:tabs>
        <w:ind w:left="-426" w:hanging="141"/>
      </w:pPr>
    </w:p>
    <w:sectPr w:rsidR="003F53D0" w:rsidSect="00E00E1B">
      <w:pgSz w:w="11906" w:h="16838"/>
      <w:pgMar w:top="426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C6FEF"/>
    <w:multiLevelType w:val="hybridMultilevel"/>
    <w:tmpl w:val="723CECC4"/>
    <w:lvl w:ilvl="0" w:tplc="FE161C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306C37"/>
    <w:multiLevelType w:val="hybridMultilevel"/>
    <w:tmpl w:val="723CECC4"/>
    <w:lvl w:ilvl="0" w:tplc="FE161C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523919"/>
    <w:multiLevelType w:val="hybridMultilevel"/>
    <w:tmpl w:val="723CECC4"/>
    <w:lvl w:ilvl="0" w:tplc="FE161C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55D0D09"/>
    <w:multiLevelType w:val="hybridMultilevel"/>
    <w:tmpl w:val="723CECC4"/>
    <w:lvl w:ilvl="0" w:tplc="FE161C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C37F09"/>
    <w:multiLevelType w:val="hybridMultilevel"/>
    <w:tmpl w:val="723CECC4"/>
    <w:lvl w:ilvl="0" w:tplc="FE161C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4D311EF"/>
    <w:multiLevelType w:val="hybridMultilevel"/>
    <w:tmpl w:val="723CECC4"/>
    <w:lvl w:ilvl="0" w:tplc="FE161C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BCE681A"/>
    <w:multiLevelType w:val="hybridMultilevel"/>
    <w:tmpl w:val="0CF45996"/>
    <w:lvl w:ilvl="0" w:tplc="4C4A2F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552D"/>
    <w:rsid w:val="00001258"/>
    <w:rsid w:val="000452AD"/>
    <w:rsid w:val="00067EF8"/>
    <w:rsid w:val="00086F51"/>
    <w:rsid w:val="000B7CBC"/>
    <w:rsid w:val="002A6EEA"/>
    <w:rsid w:val="00361FB7"/>
    <w:rsid w:val="00383A8B"/>
    <w:rsid w:val="003F53D0"/>
    <w:rsid w:val="004B50A2"/>
    <w:rsid w:val="005B3A69"/>
    <w:rsid w:val="006F6BC1"/>
    <w:rsid w:val="00776848"/>
    <w:rsid w:val="00805319"/>
    <w:rsid w:val="0082552D"/>
    <w:rsid w:val="00841B23"/>
    <w:rsid w:val="009B31E9"/>
    <w:rsid w:val="00AC4E11"/>
    <w:rsid w:val="00B42D7E"/>
    <w:rsid w:val="00C576EC"/>
    <w:rsid w:val="00D447C4"/>
    <w:rsid w:val="00DE0AF4"/>
    <w:rsid w:val="00DF49E9"/>
    <w:rsid w:val="00DF6D0B"/>
    <w:rsid w:val="00E00E1B"/>
    <w:rsid w:val="00FC1B9C"/>
    <w:rsid w:val="00FE2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B2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25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552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B50A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B50A2"/>
    <w:pPr>
      <w:ind w:left="720"/>
      <w:contextualSpacing/>
    </w:pPr>
  </w:style>
  <w:style w:type="paragraph" w:styleId="NoSpacing">
    <w:name w:val="No Spacing"/>
    <w:uiPriority w:val="99"/>
    <w:qFormat/>
    <w:rsid w:val="00FC1B9C"/>
  </w:style>
  <w:style w:type="character" w:styleId="Hyperlink">
    <w:name w:val="Hyperlink"/>
    <w:basedOn w:val="DefaultParagraphFont"/>
    <w:uiPriority w:val="99"/>
    <w:rsid w:val="00B42D7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756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875</Words>
  <Characters>4990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aylinpasin</dc:creator>
  <cp:keywords/>
  <dc:description/>
  <cp:lastModifiedBy>BİRSEN</cp:lastModifiedBy>
  <cp:revision>3</cp:revision>
  <cp:lastPrinted>2015-10-19T22:35:00Z</cp:lastPrinted>
  <dcterms:created xsi:type="dcterms:W3CDTF">2015-10-20T03:53:00Z</dcterms:created>
  <dcterms:modified xsi:type="dcterms:W3CDTF">2015-10-20T21:44:00Z</dcterms:modified>
</cp:coreProperties>
</file>