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TÜRKÇE DERSİ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AD SOYAD: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1) “Atatürk, bir gezisinde yoksullar için hazırlanan çocuk balosuna katıldı.”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Yukarıdaki cümleyle ilgili hangi sorunun yanıtı yoktur?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Çocuk balosuna kim katıldı?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B)  Balo nerede yapıldı?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Atatürk, çocuk balosuna ne zaman katıldı?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2)Aşağıdaki cümlelerin hangisinde anlatılan olay henüz gerçekleşmemiştir?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Yazın Antalya’ya teyzesinin yanına gidecek.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B)  Yazın yüzme kursunda çok başarılı oldu.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Yazın bol bol kitap okudu, resim yaptı.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3)Hangi cümlede zıt anlamlı kelimeler bir arada kullanılmıştır?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Yarın buluşacağız.      B)  Gece gündüz kar yağdı.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Okulda top oynadık.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4)Aşağıdaki cümlelerin hangisinde altı çizili kelime birden çok varlığı bildirmez?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Ağaçta kuşlar ötüyor.      B)  Kalemliğimi bulamıyorum.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Balıkları dolaba koydum.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5)Aşağıdaki cümlelerde altı çizili kelimelerden hangisinin yazılışı doğrudur?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Halam Beşiktaş’ta oturuyor.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B)  Kedimizin adını boncuk koyduk.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Bu kitabı Aytülakal yazmış</w:t>
      </w: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34275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6)Aşağıdaki cümlelerden hangisi “Nasıl?” sorusunun yanıtıdır?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Aslı boncuk boncuk terlemeye başladı.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B)  Aslı okuldan eve dönerken bir köpek gördü.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Korktuğu için koşmaya başladı.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7)“Kalemini ( ) defterini ( ) silgini ve boyalarını çantan koydun mu ( )”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Yukarıdaki boşluklara sırasıyla hangi noktalama işaretleri konulmalıdır?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(,) (.) (!)           B)  (,) (,) (?)             C)  (,) (:) (.)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8)Aşağıdaki cümlelerin hangisinde yazım yanlışı vardır?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Yazın Bursa’ya gideceğiz.   B)  Bugün ali’yi gördüm.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Sinemaya gelecek misin?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tbl>
      <w:tblPr>
        <w:tblpPr w:leftFromText="141" w:rightFromText="141" w:vertAnchor="text" w:horzAnchor="page" w:tblpX="6216" w:tblpY="274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6"/>
        <w:gridCol w:w="546"/>
        <w:gridCol w:w="530"/>
        <w:gridCol w:w="530"/>
      </w:tblGrid>
      <w:tr w:rsidR="00FA0A66" w:rsidRPr="004D148E">
        <w:trPr>
          <w:trHeight w:val="335"/>
        </w:trPr>
        <w:tc>
          <w:tcPr>
            <w:tcW w:w="2072" w:type="dxa"/>
            <w:gridSpan w:val="4"/>
            <w:vAlign w:val="center"/>
          </w:tcPr>
          <w:p w:rsidR="00FA0A66" w:rsidRPr="004D148E" w:rsidRDefault="00FA0A66" w:rsidP="00665769">
            <w:pPr>
              <w:pStyle w:val="NoSpacing"/>
              <w:jc w:val="center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4D148E">
              <w:rPr>
                <w:b/>
                <w:bCs/>
                <w:noProof/>
                <w:sz w:val="24"/>
                <w:szCs w:val="24"/>
                <w:lang w:eastAsia="tr-TR"/>
              </w:rPr>
              <w:t>TÜRKÇE</w: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21" o:spid="_x0000_i1025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22" o:spid="_x0000_i1026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23" o:spid="_x0000_i1027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2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24" o:spid="_x0000_i1028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25" o:spid="_x0000_i1029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26" o:spid="_x0000_i1030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3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27" o:spid="_x0000_i1031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28" o:spid="_x0000_i1032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29" o:spid="_x0000_i1033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4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0" o:spid="_x0000_i1034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1" o:spid="_x0000_i1035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2" o:spid="_x0000_i1036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5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3" o:spid="_x0000_i1037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4" o:spid="_x0000_i1038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5" o:spid="_x0000_i1039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6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6" o:spid="_x0000_i1040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7" o:spid="_x0000_i1041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8" o:spid="_x0000_i1042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7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39" o:spid="_x0000_i1043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0" o:spid="_x0000_i1044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1" o:spid="_x0000_i1045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8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2" o:spid="_x0000_i1046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3" o:spid="_x0000_i1047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4" o:spid="_x0000_i1048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9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5" o:spid="_x0000_i1049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6" o:spid="_x0000_i1050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7" o:spid="_x0000_i1051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10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8" o:spid="_x0000_i1052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49" o:spid="_x0000_i1053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50" o:spid="_x0000_i1054" type="#_x0000_t75" alt="CC.gif" style="width:14.25pt;height:14.25pt;visibility:visible">
                  <v:imagedata r:id="rId6" o:title=""/>
                </v:shape>
              </w:pict>
            </w:r>
          </w:p>
        </w:tc>
      </w:tr>
    </w:tbl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9)Aşağıdaki cümlelerin hangisinde adın özelliğini belirten bir sözcük vardır?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Ayşe okula gitti.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B)  Yarın kar yağacakmış.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Özge sarı elbise aldı.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10) “Babasıyla hastaneye gitti.” cümlesi kaç heceden oluşmuştur?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11                     B)  10                         C)  9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11) Aşağıdaki cümlelerin hangisinde sesteş (eş sesli) bir kelime vardır?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Kır gezisine çıktılar.          B)  Babam işe gitti.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Ozan resim yaptı.</w:t>
      </w:r>
    </w:p>
    <w:p w:rsidR="00FA0A66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hyperlink r:id="rId7" w:history="1">
        <w:r>
          <w:rPr>
            <w:rStyle w:val="Hyperlink"/>
          </w:rPr>
          <w:t>www.sorubak.com</w:t>
        </w:r>
      </w:hyperlink>
    </w:p>
    <w:p w:rsidR="00FA0A66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bookmarkStart w:id="0" w:name="_GoBack"/>
      <w:bookmarkEnd w:id="0"/>
      <w:r w:rsidRPr="00665769">
        <w:rPr>
          <w:rFonts w:ascii="Comic Sans MS" w:hAnsi="Comic Sans MS" w:cs="Comic Sans MS"/>
          <w:sz w:val="18"/>
          <w:szCs w:val="18"/>
        </w:rPr>
        <w:t>12)“Aynur, kümesten, yumurtaları özenle toplayıp mutfağa bıraktı.”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Yukarıdaki cümlede hangi sorunun yanıtı yoktur?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Kim?              B)  Ne zaman?           C)  Nasıl?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13)Aşağıdaki cümlelerden hangisi "Nerede?" sorusunun yanıtı olamaz?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Yeni yılı anneannemlerde kutladık.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B)  Sınıfımız okulun ikinci katındadır.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Ablamın ve annemin doğum gününü aynı gün kutladık.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14)“Piknikte yakılan ateşin söndürülmeden bırakılması, ormanların yanıp kül olmasına sebep olur.”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Yukarıdaki cümle aşağıdaki sorulardan hangisinin yanıtıdır?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Ormanları kim yakmıştır?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B)  Ormanların yanıp kül olmasına ne sebep olur?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Orman yangını ne zaman başlamıştır?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15)“Bu kitabı üç günde okudum.” cümlesinde eylem bildiren sözcük hangisidir?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kitabı             B)  okudum            C)  günde</w:t>
      </w:r>
    </w:p>
    <w:p w:rsidR="00FA0A66" w:rsidRPr="00665769" w:rsidRDefault="00FA0A66" w:rsidP="009B497F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16)“Göz” kelimesinin sonuna aşağıdaki eklerden hangisini getirirsek bir eşya adı olur?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-lük                 B)  -cüC)  -ler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17)Aşağıdaki cümlelerde altı çizili sözcüklerin hangisi özel addır?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Onun el yazısı çok güzel.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B)  Yaz tatilinde İzmir’e gideceğiz.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Tiyatroya gitmek hoşuma gidiyor.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18)“Özlem iyileşti çünkü ………………. .”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Yukarıdaki cümlede noktalı yere aşağıdakilerden hangisinin yazılması uygun olur?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çikolata yedi      B)  ders çalıştı      C)  ilaçlarını içti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19)Aşağıdaki cümlelerin hangisinde noktalama işareti yanlış kullanılmıştır?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Okulumuz 12.09.2005’te açıldı.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B)  Biz 3. katta oturuyoruz.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Ders 8,30’da başlıyor.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20)“Bir kimse, kendisinden üstün olan bir başkasının olabileceğini bilmeli.” anlamındaki atasözü hangisidir?</w:t>
      </w:r>
    </w:p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A)  El elden üstündür.     B)  El ile gelen düğün bayram</w:t>
      </w:r>
    </w:p>
    <w:p w:rsidR="00FA0A66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  <w:r w:rsidRPr="00665769">
        <w:rPr>
          <w:rFonts w:ascii="Comic Sans MS" w:hAnsi="Comic Sans MS" w:cs="Comic Sans MS"/>
          <w:sz w:val="18"/>
          <w:szCs w:val="18"/>
        </w:rPr>
        <w:t>C)  Sakla samanı gelir zamanı</w:t>
      </w:r>
    </w:p>
    <w:p w:rsidR="00FA0A66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</w:p>
    <w:tbl>
      <w:tblPr>
        <w:tblpPr w:leftFromText="141" w:rightFromText="141" w:vertAnchor="text" w:horzAnchor="page" w:tblpX="6303" w:tblpY="31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6"/>
        <w:gridCol w:w="546"/>
        <w:gridCol w:w="530"/>
        <w:gridCol w:w="530"/>
      </w:tblGrid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11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20" o:spid="_x0000_i1055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9" o:spid="_x0000_i1056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8" o:spid="_x0000_i1057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12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7" o:spid="_x0000_i1058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6" o:spid="_x0000_i1059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5" o:spid="_x0000_i1060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13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4" o:spid="_x0000_i1061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3" o:spid="_x0000_i1062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2" o:spid="_x0000_i1063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14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1" o:spid="_x0000_i1064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10" o:spid="_x0000_i1065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9" o:spid="_x0000_i1066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15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8" o:spid="_x0000_i1067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7" o:spid="_x0000_i1068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6" o:spid="_x0000_i1069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16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5" o:spid="_x0000_i1070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4" o:spid="_x0000_i1071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3" o:spid="_x0000_i1072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17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2" o:spid="_x0000_i1073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1" o:spid="_x0000_i1074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100" o:spid="_x0000_i1075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18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99" o:spid="_x0000_i1076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98" o:spid="_x0000_i1077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97" o:spid="_x0000_i1078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19</w:t>
            </w:r>
          </w:p>
        </w:tc>
        <w:tc>
          <w:tcPr>
            <w:tcW w:w="546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96" o:spid="_x0000_i1079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95" o:spid="_x0000_i1080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shd w:val="clear" w:color="auto" w:fill="BFBFBF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94" o:spid="_x0000_i1081" type="#_x0000_t75" alt="CC.gif" style="width:14.25pt;height:14.25pt;visibility:visible">
                  <v:imagedata r:id="rId6" o:title=""/>
                </v:shape>
              </w:pict>
            </w:r>
          </w:p>
        </w:tc>
      </w:tr>
      <w:tr w:rsidR="00FA0A66" w:rsidRPr="004D148E">
        <w:trPr>
          <w:trHeight w:val="335"/>
        </w:trPr>
        <w:tc>
          <w:tcPr>
            <w:tcW w:w="466" w:type="dxa"/>
            <w:vAlign w:val="center"/>
          </w:tcPr>
          <w:p w:rsidR="00FA0A66" w:rsidRPr="004D148E" w:rsidRDefault="00FA0A66" w:rsidP="00665769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4D148E">
              <w:rPr>
                <w:rFonts w:ascii="Century Gothic" w:hAnsi="Century Gothic" w:cs="Century Gothic"/>
                <w:b/>
                <w:bCs/>
              </w:rPr>
              <w:t>20</w:t>
            </w:r>
          </w:p>
        </w:tc>
        <w:tc>
          <w:tcPr>
            <w:tcW w:w="546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93" o:spid="_x0000_i1082" type="#_x0000_t75" alt="AA.gif" style="width:14.25pt;height:14.25pt;visibility:visible">
                  <v:imagedata r:id="rId4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92" o:spid="_x0000_i1083" type="#_x0000_t75" alt="BB.gif" style="width:14.25pt;height:14.25pt;visibility:visible">
                  <v:imagedata r:id="rId5" o:title=""/>
                </v:shape>
              </w:pict>
            </w:r>
          </w:p>
        </w:tc>
        <w:tc>
          <w:tcPr>
            <w:tcW w:w="530" w:type="dxa"/>
            <w:vAlign w:val="center"/>
          </w:tcPr>
          <w:p w:rsidR="00FA0A66" w:rsidRPr="004D148E" w:rsidRDefault="00FA0A66" w:rsidP="00665769">
            <w:pPr>
              <w:pStyle w:val="NoSpacing"/>
            </w:pPr>
            <w:r w:rsidRPr="004D148E">
              <w:rPr>
                <w:noProof/>
                <w:lang w:eastAsia="tr-TR"/>
              </w:rPr>
              <w:pict>
                <v:shape id="Resim 91" o:spid="_x0000_i1084" type="#_x0000_t75" alt="CC.gif" style="width:14.25pt;height:14.25pt;visibility:visible">
                  <v:imagedata r:id="rId6" o:title=""/>
                </v:shape>
              </w:pict>
            </w:r>
          </w:p>
        </w:tc>
      </w:tr>
    </w:tbl>
    <w:p w:rsidR="00FA0A66" w:rsidRPr="00665769" w:rsidRDefault="00FA0A66" w:rsidP="005414ED">
      <w:pPr>
        <w:pStyle w:val="NoSpacing"/>
        <w:rPr>
          <w:rFonts w:ascii="Comic Sans MS" w:hAnsi="Comic Sans MS" w:cs="Comic Sans MS"/>
          <w:sz w:val="18"/>
          <w:szCs w:val="18"/>
        </w:rPr>
      </w:pPr>
    </w:p>
    <w:sectPr w:rsidR="00FA0A66" w:rsidRPr="00665769" w:rsidSect="00934275">
      <w:pgSz w:w="11906" w:h="16838"/>
      <w:pgMar w:top="284" w:right="282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01B"/>
    <w:rsid w:val="00134200"/>
    <w:rsid w:val="004D148E"/>
    <w:rsid w:val="004F462D"/>
    <w:rsid w:val="005414ED"/>
    <w:rsid w:val="00647EB0"/>
    <w:rsid w:val="00665769"/>
    <w:rsid w:val="00934275"/>
    <w:rsid w:val="009B497F"/>
    <w:rsid w:val="00E37C75"/>
    <w:rsid w:val="00EE601B"/>
    <w:rsid w:val="00FA0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62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34275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65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576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47E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41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573</Words>
  <Characters>3271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Akif</dc:creator>
  <cp:keywords>www.sorubak.com</cp:keywords>
  <dc:description/>
  <cp:lastModifiedBy>edanur</cp:lastModifiedBy>
  <cp:revision>3</cp:revision>
  <dcterms:created xsi:type="dcterms:W3CDTF">2015-09-20T18:36:00Z</dcterms:created>
  <dcterms:modified xsi:type="dcterms:W3CDTF">2015-09-21T12:07:00Z</dcterms:modified>
</cp:coreProperties>
</file>