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93" w:rsidRDefault="00516C93" w:rsidP="003A34CE">
      <w:pPr>
        <w:widowControl w:val="0"/>
        <w:autoSpaceDE w:val="0"/>
        <w:autoSpaceDN w:val="0"/>
        <w:adjustRightInd w:val="0"/>
        <w:spacing w:after="0" w:line="240" w:lineRule="auto"/>
        <w:ind w:right="-233"/>
        <w:rPr>
          <w:rFonts w:cs="Calibri"/>
          <w:b/>
          <w:bCs/>
          <w:color w:val="FF0000"/>
          <w:sz w:val="28"/>
          <w:szCs w:val="28"/>
          <w:lang w:val="en-US"/>
        </w:rPr>
      </w:pPr>
    </w:p>
    <w:p w:rsidR="00516C93" w:rsidRDefault="00516C93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color w:val="FF0000"/>
          <w:sz w:val="28"/>
          <w:szCs w:val="28"/>
          <w:lang w:val="en-US"/>
        </w:rPr>
      </w:pPr>
      <w:r>
        <w:rPr>
          <w:rFonts w:cs="Calibri"/>
          <w:b/>
          <w:bCs/>
          <w:color w:val="FF0000"/>
          <w:sz w:val="28"/>
          <w:szCs w:val="28"/>
          <w:lang w:val="en-US"/>
        </w:rPr>
        <w:t>3/D SINIFI İHTİYAÇ LİSTESİ</w:t>
      </w:r>
    </w:p>
    <w:p w:rsidR="00516C93" w:rsidRDefault="00516C93" w:rsidP="00A72B77">
      <w:pPr>
        <w:widowControl w:val="0"/>
        <w:autoSpaceDE w:val="0"/>
        <w:autoSpaceDN w:val="0"/>
        <w:adjustRightInd w:val="0"/>
        <w:spacing w:after="0" w:line="240" w:lineRule="auto"/>
        <w:ind w:left="-142" w:right="-233"/>
        <w:jc w:val="center"/>
        <w:rPr>
          <w:rFonts w:cs="Calibri"/>
          <w:b/>
          <w:bCs/>
          <w:sz w:val="28"/>
          <w:szCs w:val="28"/>
          <w:lang w:val="en-US"/>
        </w:rPr>
      </w:pP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  <w:t>Kaplık, bant, etiket ile defterler  ve kitaplar kaplanacak, etiketlere     isimler yazılacak.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  <w:t xml:space="preserve">1 top A4  fotokopi kağıdı  ( öğretmene teslim edilecek ) </w:t>
      </w:r>
      <w:r w:rsidRPr="00797230">
        <w:rPr>
          <w:rFonts w:cs="Calibri"/>
          <w:b/>
          <w:bCs/>
          <w:sz w:val="24"/>
          <w:szCs w:val="24"/>
        </w:rPr>
        <w:tab/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  <w:t>1 kırmızı 1 siyah tahta kalemi(öğretmene teslim edilecek)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</w:t>
      </w:r>
      <w:r w:rsidRPr="00797230">
        <w:rPr>
          <w:b/>
          <w:sz w:val="24"/>
          <w:szCs w:val="24"/>
        </w:rPr>
        <w:tab/>
        <w:t>2 adet küçük boy  çizgili defter  (40 yaprak)  (Hayat Bilgisi  dersi</w:t>
      </w:r>
      <w:r>
        <w:rPr>
          <w:b/>
          <w:sz w:val="24"/>
          <w:szCs w:val="24"/>
        </w:rPr>
        <w:t xml:space="preserve"> ve atasözü konusu  için</w:t>
      </w:r>
      <w:r w:rsidRPr="00797230">
        <w:rPr>
          <w:b/>
          <w:sz w:val="24"/>
          <w:szCs w:val="24"/>
        </w:rPr>
        <w:t xml:space="preserve">  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</w:r>
      <w:r w:rsidRPr="00797230">
        <w:rPr>
          <w:b/>
          <w:sz w:val="24"/>
          <w:szCs w:val="24"/>
        </w:rPr>
        <w:t>1 adet</w:t>
      </w:r>
      <w:r>
        <w:rPr>
          <w:b/>
          <w:sz w:val="24"/>
          <w:szCs w:val="24"/>
        </w:rPr>
        <w:t xml:space="preserve"> büyük boy  çizgili defter  (1 ortalı </w:t>
      </w:r>
      <w:r w:rsidRPr="00797230">
        <w:rPr>
          <w:b/>
          <w:sz w:val="24"/>
          <w:szCs w:val="24"/>
        </w:rPr>
        <w:t>)  (Türkçe  dersi  için)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</w:t>
      </w:r>
      <w:r w:rsidRPr="00797230">
        <w:rPr>
          <w:b/>
          <w:sz w:val="24"/>
          <w:szCs w:val="24"/>
        </w:rPr>
        <w:tab/>
        <w:t>1 adet  buyuk boy</w:t>
      </w:r>
      <w:r>
        <w:rPr>
          <w:b/>
          <w:sz w:val="24"/>
          <w:szCs w:val="24"/>
        </w:rPr>
        <w:t xml:space="preserve"> kareli defter  (2 ortalı </w:t>
      </w:r>
      <w:r w:rsidRPr="00797230">
        <w:rPr>
          <w:b/>
          <w:sz w:val="24"/>
          <w:szCs w:val="24"/>
        </w:rPr>
        <w:t>)  (Matematik  dersi 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</w:r>
      <w:r w:rsidRPr="00797230">
        <w:rPr>
          <w:b/>
          <w:sz w:val="24"/>
          <w:szCs w:val="24"/>
        </w:rPr>
        <w:t>1 adet büyük boy</w:t>
      </w:r>
      <w:r>
        <w:rPr>
          <w:b/>
          <w:sz w:val="24"/>
          <w:szCs w:val="24"/>
        </w:rPr>
        <w:t xml:space="preserve">  kareli defter  (1 ortalı </w:t>
      </w:r>
      <w:r w:rsidRPr="00797230">
        <w:rPr>
          <w:b/>
          <w:sz w:val="24"/>
          <w:szCs w:val="24"/>
        </w:rPr>
        <w:t>)  (Fen Bilimleri  dersi )</w:t>
      </w:r>
    </w:p>
    <w:p w:rsidR="00516C93" w:rsidRPr="00797230" w:rsidRDefault="00516C93" w:rsidP="00ED68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</w:t>
      </w:r>
      <w:r w:rsidRPr="00797230">
        <w:rPr>
          <w:b/>
          <w:sz w:val="24"/>
          <w:szCs w:val="24"/>
        </w:rPr>
        <w:tab/>
        <w:t>1 adet kücük boy  çizgili defter  (60 yaprak)  (İngilizce  dersi için)</w:t>
      </w:r>
    </w:p>
    <w:p w:rsidR="00516C93" w:rsidRPr="00797230" w:rsidRDefault="00516C93" w:rsidP="00ED68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</w:t>
      </w:r>
      <w:r w:rsidRPr="00797230">
        <w:rPr>
          <w:b/>
          <w:sz w:val="24"/>
          <w:szCs w:val="24"/>
        </w:rPr>
        <w:t xml:space="preserve">  1 adet büyük boy klavuz cizgili defter (Guzel yazı dersi için)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</w:t>
      </w:r>
      <w:r w:rsidRPr="00797230">
        <w:rPr>
          <w:b/>
          <w:sz w:val="24"/>
          <w:szCs w:val="24"/>
        </w:rPr>
        <w:tab/>
        <w:t>1 adet  orta boy resim defteri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b/>
          <w:sz w:val="24"/>
          <w:szCs w:val="24"/>
        </w:rPr>
        <w:t xml:space="preserve">  </w:t>
      </w:r>
      <w:r w:rsidRPr="00797230">
        <w:rPr>
          <w:b/>
          <w:sz w:val="24"/>
          <w:szCs w:val="24"/>
        </w:rPr>
        <w:tab/>
        <w:t>1  adet  odev dosyası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</w:t>
      </w:r>
      <w:r w:rsidRPr="00797230">
        <w:rPr>
          <w:rFonts w:cs="Calibri"/>
          <w:b/>
          <w:bCs/>
          <w:sz w:val="24"/>
          <w:szCs w:val="24"/>
        </w:rPr>
        <w:tab/>
        <w:t>Kurşun kalem  ( yeterli  sayıda 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        </w:t>
      </w:r>
      <w:r>
        <w:rPr>
          <w:rFonts w:cs="Calibri"/>
          <w:b/>
          <w:bCs/>
          <w:sz w:val="24"/>
          <w:szCs w:val="24"/>
        </w:rPr>
        <w:t xml:space="preserve">  </w:t>
      </w:r>
      <w:r w:rsidRPr="00797230">
        <w:rPr>
          <w:rFonts w:cs="Calibri"/>
          <w:b/>
          <w:bCs/>
          <w:sz w:val="24"/>
          <w:szCs w:val="24"/>
        </w:rPr>
        <w:t xml:space="preserve">  Kırmızı kalem  ( yeterli  sayıda 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 xml:space="preserve">Kalemlik,  silgi,  kalemtıraş </w:t>
      </w:r>
      <w:r>
        <w:rPr>
          <w:rFonts w:cs="Calibri"/>
          <w:b/>
          <w:bCs/>
          <w:sz w:val="24"/>
          <w:szCs w:val="24"/>
        </w:rPr>
        <w:t>,bir kutu ataç,1 tane not defteri</w:t>
      </w:r>
    </w:p>
    <w:p w:rsidR="00516C93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>Pritt  , sıvı yapıştırıcı, makas</w:t>
      </w:r>
      <w:r>
        <w:rPr>
          <w:rFonts w:cs="Calibri"/>
          <w:b/>
          <w:bCs/>
          <w:sz w:val="24"/>
          <w:szCs w:val="24"/>
        </w:rPr>
        <w:t>,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           1 paket eva, 5 tane farklı renklerde fon kartonu,farklı renklerde elişi kağıdı ,pul,sim,boncuk (evde kalacak 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>Geometri takımı (cetvel, pergel, iletki, gönye…)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 xml:space="preserve">Kuru boya takımı 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color w:val="FF0000"/>
          <w:sz w:val="24"/>
          <w:szCs w:val="24"/>
        </w:rPr>
        <w:tab/>
      </w:r>
      <w:r w:rsidRPr="00797230">
        <w:rPr>
          <w:rFonts w:cs="Calibri"/>
          <w:b/>
          <w:bCs/>
          <w:sz w:val="24"/>
          <w:szCs w:val="24"/>
        </w:rPr>
        <w:t xml:space="preserve">Sulu boya takımı 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 xml:space="preserve">Pastel boya takımı 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 xml:space="preserve">Türkçe Sözlük  </w:t>
      </w:r>
    </w:p>
    <w:p w:rsidR="00516C93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ab/>
        <w:t xml:space="preserve">Atasözleri ve deyimler sözlüğü 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 xml:space="preserve">            Redhouse  İngilizce sözlük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  <w:r w:rsidRPr="00797230">
        <w:rPr>
          <w:rFonts w:cs="Calibri"/>
          <w:b/>
          <w:bCs/>
          <w:sz w:val="24"/>
          <w:szCs w:val="24"/>
        </w:rPr>
        <w:t xml:space="preserve">         </w:t>
      </w:r>
      <w:r>
        <w:rPr>
          <w:rFonts w:cs="Calibri"/>
          <w:b/>
          <w:bCs/>
          <w:sz w:val="24"/>
          <w:szCs w:val="24"/>
        </w:rPr>
        <w:t xml:space="preserve">  </w:t>
      </w:r>
      <w:r w:rsidRPr="00797230">
        <w:rPr>
          <w:rFonts w:cs="Calibri"/>
          <w:b/>
          <w:bCs/>
          <w:sz w:val="24"/>
          <w:szCs w:val="24"/>
        </w:rPr>
        <w:t xml:space="preserve">  Flüt</w:t>
      </w:r>
    </w:p>
    <w:p w:rsidR="00516C93" w:rsidRDefault="00516C93" w:rsidP="00C5439C">
      <w:pPr>
        <w:rPr>
          <w:rFonts w:ascii="Trebuchet MS" w:hAnsi="Trebuchet MS" w:cs="Arial"/>
          <w:u w:val="single"/>
        </w:rPr>
      </w:pPr>
      <w:r w:rsidRPr="00797230">
        <w:rPr>
          <w:rFonts w:cs="Calibri"/>
          <w:b/>
          <w:bCs/>
          <w:sz w:val="24"/>
          <w:szCs w:val="24"/>
        </w:rPr>
        <w:t xml:space="preserve">        </w:t>
      </w:r>
      <w:r>
        <w:rPr>
          <w:rFonts w:cs="Calibri"/>
          <w:b/>
          <w:bCs/>
          <w:sz w:val="24"/>
          <w:szCs w:val="24"/>
        </w:rPr>
        <w:t xml:space="preserve">  </w:t>
      </w:r>
      <w:r w:rsidRPr="00797230">
        <w:rPr>
          <w:rFonts w:cs="Calibri"/>
          <w:b/>
          <w:bCs/>
          <w:sz w:val="24"/>
          <w:szCs w:val="24"/>
        </w:rPr>
        <w:t xml:space="preserve">  5 adet farklı renkte kapaklı dosya içerisine yeteri kadar poşet dosya(toplam 50 adet poset dosya)</w:t>
      </w:r>
      <w:r>
        <w:t xml:space="preserve"> </w:t>
      </w:r>
      <w:hyperlink r:id="rId5" w:history="1">
        <w:r>
          <w:rPr>
            <w:rStyle w:val="Hyperlink"/>
            <w:rFonts w:ascii="Trebuchet MS" w:hAnsi="Trebuchet MS" w:cs="Arial"/>
          </w:rPr>
          <w:t>www.sorubak.com</w:t>
        </w:r>
      </w:hyperlink>
      <w:r>
        <w:rPr>
          <w:rFonts w:ascii="Trebuchet MS" w:hAnsi="Trebuchet MS" w:cs="Arial"/>
          <w:u w:val="single"/>
        </w:rPr>
        <w:t xml:space="preserve"> </w:t>
      </w:r>
    </w:p>
    <w:p w:rsidR="00516C93" w:rsidRPr="00797230" w:rsidRDefault="00516C93" w:rsidP="00A72B7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sz w:val="24"/>
          <w:szCs w:val="24"/>
        </w:rPr>
      </w:pPr>
    </w:p>
    <w:p w:rsidR="00516C93" w:rsidRDefault="00516C93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</w:p>
    <w:p w:rsidR="00516C93" w:rsidRDefault="00516C93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</w:p>
    <w:p w:rsidR="00516C93" w:rsidRDefault="00516C93" w:rsidP="00A72B77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</w:r>
      <w:r>
        <w:rPr>
          <w:rFonts w:cs="Calibri"/>
          <w:b/>
          <w:bCs/>
          <w:sz w:val="28"/>
          <w:szCs w:val="28"/>
        </w:rPr>
        <w:tab/>
        <w:t>Teşekkürler</w:t>
      </w:r>
    </w:p>
    <w:sectPr w:rsidR="00516C93" w:rsidSect="00737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4512B"/>
    <w:multiLevelType w:val="hybridMultilevel"/>
    <w:tmpl w:val="206C5058"/>
    <w:lvl w:ilvl="0" w:tplc="DA2A362A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0977"/>
    <w:rsid w:val="00062A6D"/>
    <w:rsid w:val="00337E1B"/>
    <w:rsid w:val="003A34CE"/>
    <w:rsid w:val="00516C93"/>
    <w:rsid w:val="0060190F"/>
    <w:rsid w:val="00643D47"/>
    <w:rsid w:val="00737A6C"/>
    <w:rsid w:val="00797230"/>
    <w:rsid w:val="00A72B77"/>
    <w:rsid w:val="00A9759E"/>
    <w:rsid w:val="00BD5FA5"/>
    <w:rsid w:val="00BF4083"/>
    <w:rsid w:val="00C16BD4"/>
    <w:rsid w:val="00C5439C"/>
    <w:rsid w:val="00C80977"/>
    <w:rsid w:val="00CF0348"/>
    <w:rsid w:val="00ED68E7"/>
    <w:rsid w:val="00EE0E4D"/>
    <w:rsid w:val="00F5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A6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5439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1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220</Words>
  <Characters>1257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BİRSEN</cp:lastModifiedBy>
  <cp:revision>12</cp:revision>
  <dcterms:created xsi:type="dcterms:W3CDTF">2015-09-03T10:56:00Z</dcterms:created>
  <dcterms:modified xsi:type="dcterms:W3CDTF">2015-09-09T11:44:00Z</dcterms:modified>
</cp:coreProperties>
</file>