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6A" w:rsidRDefault="009D1E6A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22.1pt;margin-top:-45.35pt;width:704.25pt;height:522.35pt;z-index:251658240;visibility:visible;mso-position-horizontal-relative:margin;mso-position-vertical-relative:margin">
            <v:imagedata r:id="rId4" o:title=""/>
            <w10:wrap type="square" anchorx="margin" anchory="margin"/>
          </v:shape>
        </w:pict>
      </w:r>
    </w:p>
    <w:sectPr w:rsidR="009D1E6A" w:rsidSect="00F46B5A">
      <w:pgSz w:w="16838" w:h="11906" w:orient="landscape"/>
      <w:pgMar w:top="1417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506"/>
    <w:rsid w:val="00013BFC"/>
    <w:rsid w:val="00705506"/>
    <w:rsid w:val="009D1E6A"/>
    <w:rsid w:val="00BB5214"/>
    <w:rsid w:val="00E40157"/>
    <w:rsid w:val="00F46B5A"/>
    <w:rsid w:val="00FF1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B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05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55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hp</cp:lastModifiedBy>
  <cp:revision>2</cp:revision>
  <dcterms:created xsi:type="dcterms:W3CDTF">2014-10-05T10:32:00Z</dcterms:created>
  <dcterms:modified xsi:type="dcterms:W3CDTF">2015-09-29T21:02:00Z</dcterms:modified>
</cp:coreProperties>
</file>