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5B5" w:rsidRPr="006F1537" w:rsidRDefault="004445B5" w:rsidP="00663104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6F1537">
        <w:rPr>
          <w:rFonts w:ascii="Comic Sans MS" w:hAnsi="Comic Sans MS" w:cs="Comic Sans MS"/>
          <w:b/>
          <w:bCs/>
          <w:sz w:val="24"/>
          <w:szCs w:val="24"/>
        </w:rPr>
        <w:t>AŞAĞIDAKİ  AÇILARI BULARAK ADLANDIRINIZ</w:t>
      </w:r>
    </w:p>
    <w:p w:rsidR="004445B5" w:rsidRDefault="004445B5" w:rsidP="00663104">
      <w:pPr>
        <w:rPr>
          <w:rFonts w:ascii="Comic Sans MS" w:hAnsi="Comic Sans MS" w:cs="Comic Sans MS"/>
          <w:b/>
          <w:bCs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43.35pt;margin-top:61.4pt;width:100.4pt;height:101.3pt;z-index:251647488;visibility:visible;mso-position-horizontal-relative:margin;mso-position-vertical-relative:margin" filled="t" fillcolor="#c0504d">
            <v:imagedata r:id="rId6" o:title=""/>
            <w10:wrap type="square" anchorx="margin" anchory="margin"/>
          </v:shape>
        </w:pict>
      </w:r>
    </w:p>
    <w:p w:rsidR="004445B5" w:rsidRDefault="004445B5" w:rsidP="00663104">
      <w:pPr>
        <w:jc w:val="center"/>
        <w:rPr>
          <w:rFonts w:ascii="Comic Sans MS" w:hAnsi="Comic Sans MS" w:cs="Comic Sans MS"/>
          <w:b/>
          <w:bCs/>
          <w:sz w:val="28"/>
          <w:szCs w:val="28"/>
        </w:rPr>
        <w:sectPr w:rsidR="004445B5" w:rsidSect="00663104">
          <w:pgSz w:w="11906" w:h="16838"/>
          <w:pgMar w:top="709" w:right="566" w:bottom="1417" w:left="567" w:header="708" w:footer="708" w:gutter="0"/>
          <w:cols w:space="708"/>
          <w:docGrid w:linePitch="360"/>
        </w:sectPr>
      </w:pPr>
    </w:p>
    <w:p w:rsidR="004445B5" w:rsidRDefault="004445B5" w:rsidP="00663104">
      <w:pPr>
        <w:jc w:val="center"/>
        <w:rPr>
          <w:rFonts w:ascii="Comic Sans MS" w:hAnsi="Comic Sans MS" w:cs="Comic Sans MS"/>
          <w:b/>
          <w:bCs/>
          <w:sz w:val="28"/>
          <w:szCs w:val="28"/>
        </w:rPr>
      </w:pPr>
      <w:r>
        <w:rPr>
          <w:rFonts w:ascii="Comic Sans MS" w:hAnsi="Comic Sans MS" w:cs="Comic Sans MS"/>
          <w:b/>
          <w:bCs/>
          <w:sz w:val="28"/>
          <w:szCs w:val="28"/>
        </w:rPr>
        <w:t>1-</w:t>
      </w:r>
    </w:p>
    <w:p w:rsidR="004445B5" w:rsidRDefault="004445B5" w:rsidP="00663104">
      <w:pPr>
        <w:jc w:val="center"/>
        <w:rPr>
          <w:rFonts w:ascii="Comic Sans MS" w:hAnsi="Comic Sans MS" w:cs="Comic Sans MS"/>
          <w:b/>
          <w:bCs/>
          <w:sz w:val="28"/>
          <w:szCs w:val="28"/>
        </w:rPr>
      </w:pPr>
    </w:p>
    <w:p w:rsidR="004445B5" w:rsidRDefault="004445B5"/>
    <w:p w:rsidR="004445B5" w:rsidRDefault="004445B5"/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Resim 16" o:spid="_x0000_s1027" type="#_x0000_t75" style="position:absolute;margin-left:38.9pt;margin-top:224.1pt;width:138.05pt;height:87.1pt;z-index:251648512;visibility:visible;mso-position-horizontal-relative:margin;mso-position-vertical-relative:margin">
            <v:imagedata r:id="rId7" o:title=""/>
            <w10:wrap type="square" anchorx="margin" anchory="margin"/>
          </v:shape>
        </w:pic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 w:rsidRPr="00663104">
        <w:rPr>
          <w:rFonts w:ascii="Comic Sans MS" w:hAnsi="Comic Sans MS" w:cs="Comic Sans MS"/>
          <w:sz w:val="28"/>
          <w:szCs w:val="28"/>
        </w:rPr>
        <w:t>2-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Resim 4" o:spid="_x0000_s1028" type="#_x0000_t75" style="position:absolute;margin-left:43.35pt;margin-top:330.75pt;width:133.6pt;height:95.1pt;z-index:251651584;visibility:visible;mso-position-horizontal-relative:margin;mso-position-vertical-relative:margin">
            <v:imagedata r:id="rId8" o:title=""/>
            <w10:wrap type="square" anchorx="margin" anchory="margin"/>
          </v:shape>
        </w:pic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3-  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05.1pt;margin-top:3.7pt;width:0;height:78.2pt;z-index:251650560" o:connectortype="straight" strokecolor="red" strokeweight="1.25pt">
            <v:stroke endarrow="block"/>
          </v:shape>
        </w:pict>
      </w:r>
      <w:r>
        <w:rPr>
          <w:noProof/>
          <w:lang w:eastAsia="tr-TR"/>
        </w:rPr>
        <w:pict>
          <v:shape id="_x0000_s1030" type="#_x0000_t32" style="position:absolute;margin-left:105.1pt;margin-top:3.7pt;width:69.3pt;height:78.2pt;z-index:251649536" o:connectortype="straight" strokecolor="red" strokeweight="1.25pt">
            <v:stroke endarrow="block"/>
          </v:shape>
        </w:pict>
      </w:r>
      <w:r>
        <w:rPr>
          <w:rFonts w:ascii="Comic Sans MS" w:hAnsi="Comic Sans MS" w:cs="Comic Sans MS"/>
          <w:sz w:val="28"/>
          <w:szCs w:val="28"/>
        </w:rPr>
        <w:t xml:space="preserve">4-  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 M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 N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L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31" type="#_x0000_t32" style="position:absolute;margin-left:97pt;margin-top:11.3pt;width:110.25pt;height:0;z-index:251652608" o:connectortype="straight" strokecolor="red" strokeweight="1.25p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26.8pt;margin-top:11.3pt;width:70.2pt;height:58.65pt;flip:x;z-index:251653632" o:connectortype="straight" strokecolor="red" strokeweight="1.25pt">
            <v:stroke endarrow="block"/>
          </v:shape>
        </w:pict>
      </w:r>
      <w:r>
        <w:rPr>
          <w:rFonts w:ascii="Comic Sans MS" w:hAnsi="Comic Sans MS" w:cs="Comic Sans MS"/>
          <w:sz w:val="28"/>
          <w:szCs w:val="28"/>
        </w:rPr>
        <w:t>5-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S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T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 w:rsidP="00663104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P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33" type="#_x0000_t32" style="position:absolute;margin-left:147.7pt;margin-top:7.75pt;width:80pt;height:41.8pt;z-index:251655680" o:connectortype="straight" strokecolor="red" strokeweight="1.25p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60.6pt;margin-top:7.75pt;width:87.1pt;height:41.8pt;flip:x;z-index:251654656" o:connectortype="straight" strokecolor="red">
            <v:stroke endarrow="block"/>
          </v:shape>
        </w:pict>
      </w:r>
      <w:r>
        <w:rPr>
          <w:rFonts w:ascii="Comic Sans MS" w:hAnsi="Comic Sans MS" w:cs="Comic Sans MS"/>
          <w:sz w:val="28"/>
          <w:szCs w:val="28"/>
        </w:rPr>
        <w:t>6-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 Z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  <w:t xml:space="preserve">    Y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 X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  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  <w:sectPr w:rsidR="004445B5" w:rsidSect="00663104">
          <w:type w:val="continuous"/>
          <w:pgSz w:w="11906" w:h="16838"/>
          <w:pgMar w:top="709" w:right="566" w:bottom="1417" w:left="567" w:header="708" w:footer="708" w:gutter="0"/>
          <w:cols w:num="2" w:sep="1" w:space="709"/>
          <w:docGrid w:linePitch="360"/>
        </w:sectPr>
      </w:pPr>
    </w:p>
    <w:p w:rsidR="004445B5" w:rsidRPr="006F1537" w:rsidRDefault="004445B5" w:rsidP="00663104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6F1537">
        <w:rPr>
          <w:rFonts w:ascii="Comic Sans MS" w:hAnsi="Comic Sans MS" w:cs="Comic Sans MS"/>
          <w:b/>
          <w:bCs/>
          <w:sz w:val="24"/>
          <w:szCs w:val="24"/>
        </w:rPr>
        <w:t>AŞAĞIDAKİ  ŞEKİLDE OLUŞAN AÇILARIN TÜMÜNÜ BULARAK ADLANDIRINIZ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35" type="#_x0000_t32" style="position:absolute;margin-left:253.45pt;margin-top:20.4pt;width:29.3pt;height:114.65pt;flip:y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85.45pt;margin-top:31.05pt;width:168pt;height:104pt;flip:x y;z-index:251657728" o:connectortype="straight">
            <v:stroke endarrow="block"/>
          </v:shape>
        </w:pic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F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37" type="#_x0000_t32" style="position:absolute;margin-left:253.45pt;margin-top:30.6pt;width:181.3pt;height:1in;flip:y;z-index:251659776" o:connectortype="straight">
            <v:stroke endarrow="block"/>
          </v:shape>
        </w:pic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M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H</w:t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38" type="#_x0000_t32" style="position:absolute;margin-left:25pt;margin-top:4.4pt;width:489.75pt;height:.9pt;flip:y;z-index:251656704" o:connectortype="straight" strokeweight="1.5pt">
            <v:stroke startarrow="block" endarrow="block"/>
          </v:shape>
        </w:pict>
      </w:r>
      <w:r>
        <w:rPr>
          <w:rFonts w:ascii="Comic Sans MS" w:hAnsi="Comic Sans MS" w:cs="Comic Sans MS"/>
          <w:sz w:val="28"/>
          <w:szCs w:val="28"/>
        </w:rPr>
        <w:t xml:space="preserve">     A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>B</w:t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</w:r>
      <w:r>
        <w:rPr>
          <w:rFonts w:ascii="Comic Sans MS" w:hAnsi="Comic Sans MS" w:cs="Comic Sans MS"/>
          <w:sz w:val="28"/>
          <w:szCs w:val="28"/>
        </w:rPr>
        <w:tab/>
        <w:t xml:space="preserve">   C</w:t>
      </w:r>
    </w:p>
    <w:p w:rsidR="004445B5" w:rsidRDefault="004445B5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</w:p>
    <w:p w:rsidR="004445B5" w:rsidRDefault="004445B5" w:rsidP="006F1537">
      <w:pPr>
        <w:jc w:val="center"/>
        <w:rPr>
          <w:rFonts w:ascii="Comic Sans MS" w:hAnsi="Comic Sans MS" w:cs="Comic Sans MS"/>
          <w:b/>
          <w:bCs/>
          <w:sz w:val="24"/>
          <w:szCs w:val="24"/>
        </w:rPr>
        <w:sectPr w:rsidR="004445B5" w:rsidSect="006F1537">
          <w:type w:val="continuous"/>
          <w:pgSz w:w="11906" w:h="16838"/>
          <w:pgMar w:top="709" w:right="566" w:bottom="142" w:left="567" w:header="708" w:footer="708" w:gutter="0"/>
          <w:cols w:sep="1" w:space="709"/>
          <w:docGrid w:linePitch="360"/>
        </w:sectPr>
      </w:pPr>
      <w:r w:rsidRPr="006F1537">
        <w:rPr>
          <w:rFonts w:ascii="Comic Sans MS" w:hAnsi="Comic Sans MS" w:cs="Comic Sans MS"/>
          <w:b/>
          <w:bCs/>
          <w:sz w:val="24"/>
          <w:szCs w:val="24"/>
        </w:rPr>
        <w:t>AŞAĞIDA BELİRTİLEN AÇILARI ÇİZİNİZ VE ADLANDIRINIZ</w: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39" type="#_x0000_t32" style="position:absolute;margin-left:268.55pt;margin-top:23.3pt;width:0;height:698.65pt;z-index:25166796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0;margin-top:23.3pt;width:540pt;height:0;z-index:251666944" o:connectortype="straight"/>
        </w:pic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25" type="#_x0000_t75" style="width:26.25pt;height:15pt">
            <v:imagedata r:id="rId9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26" type="#_x0000_t75" style="width:26.25pt;height:15pt">
            <v:imagedata r:id="rId9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60°</w: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1" type="#_x0000_t32" style="position:absolute;margin-left:0;margin-top:24.85pt;width:540pt;height:0;z-index:251660800" o:connectortype="straight"/>
        </w:pic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2- = 120°</w: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2" type="#_x0000_t32" style="position:absolute;margin-left:0;margin-top:24.9pt;width:540pt;height:0;z-index:251661824" o:connectortype="straight"/>
        </w:pic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3-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27" type="#_x0000_t75" style="width:28.5pt;height:15pt">
            <v:imagedata r:id="rId10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28" type="#_x0000_t75" style="width:28.5pt;height:15pt">
            <v:imagedata r:id="rId10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50</w: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3" type="#_x0000_t32" style="position:absolute;margin-left:0;margin-top:25pt;width:540pt;height:0;z-index:251662848" o:connectortype="straight"/>
        </w:pic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4-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29" type="#_x0000_t75" style="width:28.5pt;height:15pt">
            <v:imagedata r:id="rId11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30" type="#_x0000_t75" style="width:28.5pt;height:15pt">
            <v:imagedata r:id="rId11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150°</w: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4" type="#_x0000_t32" style="position:absolute;margin-left:0;margin-top:25.05pt;width:540pt;height:0;z-index:251663872" o:connectortype="straight"/>
        </w:pic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5-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31" type="#_x0000_t75" style="width:27pt;height:15pt">
            <v:imagedata r:id="rId12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32" type="#_x0000_t75" style="width:27pt;height:15pt">
            <v:imagedata r:id="rId12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40°</w: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5" type="#_x0000_t32" style="position:absolute;margin-left:0;margin-top:25.15pt;width:540pt;height:0;z-index:251664896" o:connectortype="straight"/>
        </w:pict>
      </w:r>
    </w:p>
    <w:p w:rsidR="004445B5" w:rsidRDefault="004445B5" w:rsidP="00221ACB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6-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33" type="#_x0000_t75" style="width:24.75pt;height:15pt">
            <v:imagedata r:id="rId13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34" type="#_x0000_t75" style="width:24.75pt;height:15pt">
            <v:imagedata r:id="rId13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160°</w:t>
      </w:r>
    </w:p>
    <w:p w:rsidR="004445B5" w:rsidRDefault="004445B5" w:rsidP="006F153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6F153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6F153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6" type="#_x0000_t32" style="position:absolute;left:0;text-align:left;margin-left:0;margin-top:20.45pt;width:540pt;height:0;z-index:251665920" o:connectortype="straight"/>
        </w:pict>
      </w:r>
    </w:p>
    <w:p w:rsidR="004445B5" w:rsidRDefault="004445B5" w:rsidP="006F153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7-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35" type="#_x0000_t75" style="width:24pt;height:15pt">
            <v:imagedata r:id="rId14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36" type="#_x0000_t75" style="width:24pt;height:15pt">
            <v:imagedata r:id="rId14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20°</w:t>
      </w: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8-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37" type="#_x0000_t75" style="width:25.5pt;height:15pt">
            <v:imagedata r:id="rId15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38" type="#_x0000_t75" style="width:25.5pt;height:15pt">
            <v:imagedata r:id="rId15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170°</w:t>
      </w: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9-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39" type="#_x0000_t75" style="width:24pt;height:15pt">
            <v:imagedata r:id="rId16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40" type="#_x0000_t75" style="width:24pt;height:15pt">
            <v:imagedata r:id="rId16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80°</w:t>
      </w: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10-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41" type="#_x0000_t75" style="width:31.5pt;height:15pt">
            <v:imagedata r:id="rId17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42" type="#_x0000_t75" style="width:31.5pt;height:15pt">
            <v:imagedata r:id="rId17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100°</w:t>
      </w: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11-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43" type="#_x0000_t75" style="width:25.5pt;height:15pt">
            <v:imagedata r:id="rId18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44" type="#_x0000_t75" style="width:25.5pt;height:15pt">
            <v:imagedata r:id="rId18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90°</w:t>
      </w: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4445B5" w:rsidRPr="006F1537" w:rsidRDefault="004445B5" w:rsidP="000C0F90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12- </w: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begin"/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QUOTE </w:instrText>
      </w:r>
      <w:r w:rsidRPr="00EF3EAD">
        <w:pict>
          <v:shape id="_x0000_i1045" type="#_x0000_t75" style="width:27pt;height:15pt">
            <v:imagedata r:id="rId19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instrText xml:space="preserve"> </w:instrTex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separate"/>
      </w:r>
      <w:r w:rsidRPr="00EF3EAD">
        <w:pict>
          <v:shape id="_x0000_i1046" type="#_x0000_t75" style="width:27pt;height:15pt">
            <v:imagedata r:id="rId19" o:title="" chromakey="white"/>
          </v:shape>
        </w:pict>
      </w:r>
      <w:r w:rsidRPr="00EF3EAD">
        <w:rPr>
          <w:rFonts w:ascii="Comic Sans MS" w:hAnsi="Comic Sans MS" w:cs="Comic Sans MS"/>
          <w:b/>
          <w:bCs/>
          <w:sz w:val="24"/>
          <w:szCs w:val="24"/>
        </w:rPr>
        <w:fldChar w:fldCharType="end"/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= 70°</w:t>
      </w:r>
    </w:p>
    <w:p w:rsidR="004445B5" w:rsidRPr="006F1537" w:rsidRDefault="004445B5">
      <w:pPr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  <w:hyperlink r:id="rId20" w:history="1">
        <w:r>
          <w:rPr>
            <w:rStyle w:val="Hyperlink"/>
            <w:rFonts w:ascii="Times New Roman" w:hAnsi="Times New Roman" w:cs="Times New Roman"/>
          </w:rPr>
          <w:t>www.sorubak.com</w:t>
        </w:r>
      </w:hyperlink>
    </w:p>
    <w:p w:rsidR="004445B5" w:rsidRDefault="004445B5">
      <w:pPr>
        <w:rPr>
          <w:rFonts w:ascii="Comic Sans MS" w:hAnsi="Comic Sans MS" w:cs="Comic Sans MS"/>
          <w:sz w:val="28"/>
          <w:szCs w:val="28"/>
        </w:rPr>
      </w:pPr>
    </w:p>
    <w:p w:rsidR="004445B5" w:rsidRDefault="004445B5" w:rsidP="000C0F90">
      <w:pPr>
        <w:spacing w:after="0"/>
        <w:rPr>
          <w:rFonts w:ascii="Comic Sans MS" w:hAnsi="Comic Sans MS" w:cs="Comic Sans MS"/>
          <w:sz w:val="28"/>
          <w:szCs w:val="28"/>
        </w:rPr>
      </w:pPr>
    </w:p>
    <w:sectPr w:rsidR="004445B5" w:rsidSect="00B43CC4">
      <w:type w:val="continuous"/>
      <w:pgSz w:w="11906" w:h="16838"/>
      <w:pgMar w:top="709" w:right="566" w:bottom="1135" w:left="56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45B5" w:rsidRDefault="004445B5" w:rsidP="00663104">
      <w:pPr>
        <w:spacing w:after="0" w:line="240" w:lineRule="auto"/>
      </w:pPr>
      <w:r>
        <w:separator/>
      </w:r>
    </w:p>
  </w:endnote>
  <w:endnote w:type="continuationSeparator" w:id="1">
    <w:p w:rsidR="004445B5" w:rsidRDefault="004445B5" w:rsidP="00663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45B5" w:rsidRDefault="004445B5" w:rsidP="00663104">
      <w:pPr>
        <w:spacing w:after="0" w:line="240" w:lineRule="auto"/>
      </w:pPr>
      <w:r>
        <w:separator/>
      </w:r>
    </w:p>
  </w:footnote>
  <w:footnote w:type="continuationSeparator" w:id="1">
    <w:p w:rsidR="004445B5" w:rsidRDefault="004445B5" w:rsidP="006631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3104"/>
    <w:rsid w:val="000679EE"/>
    <w:rsid w:val="000C0F90"/>
    <w:rsid w:val="00221ACB"/>
    <w:rsid w:val="004445B5"/>
    <w:rsid w:val="00663104"/>
    <w:rsid w:val="00692BD4"/>
    <w:rsid w:val="006F1537"/>
    <w:rsid w:val="007C0A54"/>
    <w:rsid w:val="008E6036"/>
    <w:rsid w:val="00914576"/>
    <w:rsid w:val="00B43CC4"/>
    <w:rsid w:val="00C10F9E"/>
    <w:rsid w:val="00EF3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104"/>
    <w:pPr>
      <w:spacing w:after="200" w:line="276" w:lineRule="auto"/>
    </w:pPr>
    <w:rPr>
      <w:rFonts w:ascii="Calibri" w:hAnsi="Calibri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6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31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6631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63104"/>
    <w:rPr>
      <w:rFonts w:ascii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rsid w:val="006631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3104"/>
    <w:rPr>
      <w:rFonts w:ascii="Calibri" w:hAnsi="Calibri" w:cs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21ACB"/>
    <w:rPr>
      <w:color w:val="808080"/>
    </w:rPr>
  </w:style>
  <w:style w:type="character" w:styleId="Hyperlink">
    <w:name w:val="Hyperlink"/>
    <w:basedOn w:val="DefaultParagraphFont"/>
    <w:uiPriority w:val="99"/>
    <w:rsid w:val="007C0A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hyperlink" Target="http://www.sorubak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2</Pages>
  <Words>107</Words>
  <Characters>615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>sorubak.com</cp:keywords>
  <dc:description/>
  <cp:lastModifiedBy>edanur</cp:lastModifiedBy>
  <cp:revision>4</cp:revision>
  <dcterms:created xsi:type="dcterms:W3CDTF">2013-11-20T16:32:00Z</dcterms:created>
  <dcterms:modified xsi:type="dcterms:W3CDTF">2015-10-18T15:37:00Z</dcterms:modified>
</cp:coreProperties>
</file>