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AC8" w:rsidRPr="00382080" w:rsidRDefault="00474AC8" w:rsidP="00761BF6">
      <w:pPr>
        <w:pBdr>
          <w:top w:val="thinThickSmallGap" w:sz="24" w:space="1" w:color="1F497D"/>
          <w:left w:val="thinThickSmallGap" w:sz="24" w:space="4" w:color="1F497D"/>
          <w:bottom w:val="thickThinSmallGap" w:sz="24" w:space="1" w:color="1F497D"/>
          <w:right w:val="thickThinSmallGap" w:sz="24" w:space="2" w:color="1F497D"/>
        </w:pBdr>
        <w:jc w:val="center"/>
        <w:rPr>
          <w:b/>
          <w:color w:val="943634"/>
          <w:sz w:val="28"/>
          <w:lang w:val="tr-TR"/>
        </w:rPr>
      </w:pPr>
      <w:r>
        <w:rPr>
          <w:noProof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4" o:spid="_x0000_s1026" type="#_x0000_t75" alt="MEB 2014 TEOG Kontenjanları Açıklandı ( TEOG sonuçları 2014 ) / MEB TEOG kontenjanları, Ortaöğretime Geçiş Sınavı, TEOG tercih işlemleri, MEB TEOG Okul Kontenjanları,  e-okul, MEB, TEOG puan hesaplama, MEB TEOG kontenjanları" style="position:absolute;left:0;text-align:left;margin-left:-3.7pt;margin-top:5.55pt;width:89.5pt;height:32.45pt;z-index:251663360;visibility:visible">
            <v:imagedata r:id="rId6" o:title=""/>
          </v:shape>
        </w:pict>
      </w:r>
      <w:r>
        <w:rPr>
          <w:b/>
          <w:color w:val="943634"/>
          <w:sz w:val="28"/>
          <w:lang w:val="tr-TR"/>
        </w:rPr>
        <w:t xml:space="preserve">           2015-2016 </w:t>
      </w:r>
      <w:r w:rsidRPr="00382080">
        <w:rPr>
          <w:b/>
          <w:color w:val="943634"/>
          <w:sz w:val="28"/>
          <w:lang w:val="tr-TR"/>
        </w:rPr>
        <w:t xml:space="preserve">EĞİTİM ÖĞRETİM YILI </w:t>
      </w:r>
    </w:p>
    <w:p w:rsidR="00474AC8" w:rsidRPr="00382080" w:rsidRDefault="00474AC8" w:rsidP="00761BF6">
      <w:pPr>
        <w:pBdr>
          <w:top w:val="thinThickSmallGap" w:sz="24" w:space="1" w:color="1F497D"/>
          <w:left w:val="thinThickSmallGap" w:sz="24" w:space="4" w:color="1F497D"/>
          <w:bottom w:val="thickThinSmallGap" w:sz="24" w:space="1" w:color="1F497D"/>
          <w:right w:val="thickThinSmallGap" w:sz="24" w:space="2" w:color="1F497D"/>
        </w:pBdr>
        <w:jc w:val="center"/>
        <w:rPr>
          <w:b/>
          <w:color w:val="943634"/>
          <w:sz w:val="28"/>
          <w:lang w:val="tr-TR"/>
        </w:rPr>
      </w:pPr>
      <w:r>
        <w:rPr>
          <w:b/>
          <w:color w:val="943634"/>
          <w:sz w:val="28"/>
          <w:lang w:val="tr-TR"/>
        </w:rPr>
        <w:t xml:space="preserve">             3-G</w:t>
      </w:r>
      <w:r w:rsidRPr="00382080">
        <w:rPr>
          <w:b/>
          <w:color w:val="943634"/>
          <w:sz w:val="28"/>
          <w:lang w:val="tr-TR"/>
        </w:rPr>
        <w:t xml:space="preserve"> SINIFI YILLIK GENEL ÇALIŞMA PROGRAMI</w:t>
      </w:r>
    </w:p>
    <w:p w:rsidR="00474AC8" w:rsidRPr="007E0453" w:rsidRDefault="00474AC8" w:rsidP="008175B7">
      <w:pPr>
        <w:rPr>
          <w:lang w:val="tr-TR"/>
        </w:rPr>
      </w:pPr>
    </w:p>
    <w:tbl>
      <w:tblPr>
        <w:tblW w:w="0" w:type="auto"/>
        <w:jc w:val="center"/>
        <w:tblBorders>
          <w:top w:val="thinThickSmallGap" w:sz="24" w:space="0" w:color="1F497D"/>
          <w:left w:val="thinThickSmallGap" w:sz="24" w:space="0" w:color="1F497D"/>
          <w:bottom w:val="thinThickSmallGap" w:sz="24" w:space="0" w:color="1F497D"/>
          <w:right w:val="thinThickSmallGap" w:sz="24" w:space="0" w:color="1F497D"/>
          <w:insideH w:val="thinThickSmallGap" w:sz="24" w:space="0" w:color="1F497D"/>
          <w:insideV w:val="thinThickSmallGap" w:sz="24" w:space="0" w:color="1F497D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5528"/>
        <w:gridCol w:w="2410"/>
      </w:tblGrid>
      <w:tr w:rsidR="00474AC8" w:rsidRPr="007E0453" w:rsidTr="00382080">
        <w:trPr>
          <w:trHeight w:val="694"/>
          <w:jc w:val="center"/>
        </w:trPr>
        <w:tc>
          <w:tcPr>
            <w:tcW w:w="1346" w:type="dxa"/>
            <w:shd w:val="clear" w:color="auto" w:fill="4F81BD"/>
            <w:vAlign w:val="center"/>
          </w:tcPr>
          <w:p w:rsidR="00474AC8" w:rsidRPr="007E0453" w:rsidRDefault="00474AC8" w:rsidP="00E06677">
            <w:pPr>
              <w:pStyle w:val="Heading1"/>
              <w:jc w:val="center"/>
              <w:rPr>
                <w:sz w:val="30"/>
              </w:rPr>
            </w:pPr>
            <w:r w:rsidRPr="007E0453">
              <w:rPr>
                <w:rStyle w:val="Normal1"/>
              </w:rPr>
              <w:t>AYLAR</w:t>
            </w:r>
          </w:p>
        </w:tc>
        <w:tc>
          <w:tcPr>
            <w:tcW w:w="5528" w:type="dxa"/>
            <w:shd w:val="clear" w:color="auto" w:fill="4F81BD"/>
            <w:vAlign w:val="center"/>
          </w:tcPr>
          <w:p w:rsidR="00474AC8" w:rsidRPr="007E0453" w:rsidRDefault="00474AC8" w:rsidP="00E06677">
            <w:pPr>
              <w:jc w:val="center"/>
              <w:rPr>
                <w:rFonts w:ascii="Arial" w:hAnsi="Arial" w:cs="Arial"/>
                <w:b/>
                <w:sz w:val="30"/>
                <w:lang w:val="tr-TR"/>
              </w:rPr>
            </w:pPr>
            <w:r w:rsidRPr="007E0453">
              <w:rPr>
                <w:rStyle w:val="Normal1"/>
                <w:b/>
                <w:lang w:val="tr-TR"/>
              </w:rPr>
              <w:t>YAPILACAK ÇALIŞMALAR</w:t>
            </w:r>
          </w:p>
        </w:tc>
        <w:tc>
          <w:tcPr>
            <w:tcW w:w="2410" w:type="dxa"/>
            <w:shd w:val="clear" w:color="auto" w:fill="4F81BD"/>
            <w:vAlign w:val="center"/>
          </w:tcPr>
          <w:p w:rsidR="00474AC8" w:rsidRPr="007E0453" w:rsidRDefault="00474AC8" w:rsidP="00E06677">
            <w:pPr>
              <w:jc w:val="center"/>
              <w:rPr>
                <w:rFonts w:ascii="Arial" w:hAnsi="Arial" w:cs="Arial"/>
                <w:b/>
                <w:sz w:val="30"/>
                <w:lang w:val="tr-TR"/>
              </w:rPr>
            </w:pPr>
            <w:r w:rsidRPr="007E0453">
              <w:rPr>
                <w:rStyle w:val="Normal1"/>
                <w:b/>
                <w:lang w:val="tr-TR"/>
              </w:rPr>
              <w:t>DÜŞÜNCELER</w:t>
            </w:r>
          </w:p>
        </w:tc>
      </w:tr>
      <w:tr w:rsidR="00474AC8" w:rsidRPr="007E0453" w:rsidTr="00382080">
        <w:trPr>
          <w:cantSplit/>
          <w:trHeight w:val="1838"/>
          <w:jc w:val="center"/>
        </w:trPr>
        <w:tc>
          <w:tcPr>
            <w:tcW w:w="1346" w:type="dxa"/>
            <w:shd w:val="clear" w:color="auto" w:fill="C6D9F1"/>
            <w:textDirection w:val="btLr"/>
            <w:vAlign w:val="center"/>
          </w:tcPr>
          <w:p w:rsidR="00474AC8" w:rsidRPr="007E0453" w:rsidRDefault="00474AC8" w:rsidP="00E06677">
            <w:pPr>
              <w:tabs>
                <w:tab w:val="left" w:pos="453"/>
                <w:tab w:val="left" w:pos="4195"/>
                <w:tab w:val="left" w:pos="4365"/>
              </w:tabs>
              <w:spacing w:before="141" w:line="240" w:lineRule="exact"/>
              <w:ind w:left="113" w:right="113"/>
              <w:jc w:val="center"/>
              <w:rPr>
                <w:rFonts w:ascii="Arial" w:hAnsi="Arial" w:cs="Arial"/>
                <w:b/>
                <w:lang w:val="tr-TR"/>
              </w:rPr>
            </w:pPr>
            <w:r w:rsidRPr="007E0453">
              <w:rPr>
                <w:rStyle w:val="Normal1"/>
                <w:b/>
                <w:lang w:val="tr-TR"/>
              </w:rPr>
              <w:t xml:space="preserve">EYLÜL </w:t>
            </w:r>
          </w:p>
        </w:tc>
        <w:tc>
          <w:tcPr>
            <w:tcW w:w="5528" w:type="dxa"/>
          </w:tcPr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1. Eğitim öğretim yılı başında seminer çalışmalarına katılma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2. Şube öğretmenleri zümre toplantısının yapılması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3. Okulun ve sınıfın, eğitim ve öğretime hazırlanması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4. Zümre öğretmenler toplantısının yapılması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5. Ünitelendirilmiş yıllık ders planlarının hazırlanması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6. İlköğretim haftasının kutlanması</w:t>
            </w:r>
          </w:p>
          <w:p w:rsidR="00474AC8" w:rsidRPr="000B6DC3" w:rsidRDefault="00474AC8" w:rsidP="00E06677">
            <w:pPr>
              <w:tabs>
                <w:tab w:val="left" w:pos="226"/>
              </w:tabs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7.</w:t>
            </w:r>
            <w:r w:rsidRPr="000B6DC3">
              <w:t xml:space="preserve"> </w:t>
            </w:r>
            <w:r w:rsidRPr="000B6DC3">
              <w:rPr>
                <w:rFonts w:ascii="Arial" w:hAnsi="Arial" w:cs="Arial"/>
                <w:lang w:val="tr-TR"/>
              </w:rPr>
              <w:t>Oryantasyon Eğitimi 10-14 Eylül</w:t>
            </w:r>
          </w:p>
          <w:p w:rsidR="00474AC8" w:rsidRPr="000B6DC3" w:rsidRDefault="00474AC8" w:rsidP="009A6A55">
            <w:pPr>
              <w:tabs>
                <w:tab w:val="left" w:pos="226"/>
              </w:tabs>
              <w:ind w:left="284" w:hanging="284"/>
              <w:rPr>
                <w:rFonts w:ascii="Arial" w:hAnsi="Arial"/>
                <w:lang w:val="tr-TR"/>
              </w:rPr>
            </w:pPr>
            <w:r w:rsidRPr="000B6DC3">
              <w:rPr>
                <w:rFonts w:ascii="Arial" w:hAnsi="Arial"/>
                <w:lang w:val="tr-TR"/>
              </w:rPr>
              <w:t>8.Sınıf başkanı seçiminin yapılması</w:t>
            </w:r>
          </w:p>
        </w:tc>
        <w:tc>
          <w:tcPr>
            <w:tcW w:w="2410" w:type="dxa"/>
          </w:tcPr>
          <w:p w:rsidR="00474AC8" w:rsidRDefault="00474AC8" w:rsidP="00E06677">
            <w:pPr>
              <w:rPr>
                <w:rFonts w:ascii="Arial" w:hAnsi="Arial" w:cs="Arial"/>
                <w:lang w:val="tr-TR"/>
              </w:rPr>
            </w:pPr>
            <w:r w:rsidRPr="00B4405D">
              <w:rPr>
                <w:noProof/>
                <w:lang w:val="tr-TR"/>
              </w:rPr>
              <w:pict>
                <v:shape id="Resim 1" o:spid="_x0000_i1025" type="#_x0000_t75" style="width:91.5pt;height:43.5pt;visibility:visible">
                  <v:imagedata r:id="rId7" o:title="" chromakey="white"/>
                </v:shape>
              </w:pict>
            </w:r>
          </w:p>
          <w:p w:rsidR="00474AC8" w:rsidRDefault="00474AC8" w:rsidP="00663AC5">
            <w:pPr>
              <w:rPr>
                <w:rFonts w:ascii="Arial" w:hAnsi="Arial" w:cs="Arial"/>
                <w:lang w:val="tr-TR"/>
              </w:rPr>
            </w:pPr>
            <w:r>
              <w:rPr>
                <w:noProof/>
                <w:lang w:val="tr-TR"/>
              </w:rPr>
              <w:pict>
                <v:shape id="Resim 4" o:spid="_x0000_s1027" type="#_x0000_t75" alt="ANd9GcTgJF79ft1do6dJj-17bao4WCCqrbZyPYsMkZbPIjzGA0dxi2Oc" style="position:absolute;margin-left:8.9pt;margin-top:6.65pt;width:70.4pt;height:55.4pt;z-index:251653120;visibility:visible">
                  <v:imagedata r:id="rId8" o:title=""/>
                </v:shape>
              </w:pict>
            </w:r>
          </w:p>
          <w:p w:rsidR="00474AC8" w:rsidRPr="00663AC5" w:rsidRDefault="00474AC8" w:rsidP="00663AC5">
            <w:pPr>
              <w:rPr>
                <w:rFonts w:ascii="Arial" w:hAnsi="Arial" w:cs="Arial"/>
                <w:lang w:val="tr-TR"/>
              </w:rPr>
            </w:pPr>
            <w:r>
              <w:rPr>
                <w:noProof/>
                <w:lang w:val="tr-TR"/>
              </w:rPr>
              <w:pict>
                <v:shape id="Resim 10" o:spid="_x0000_s1028" type="#_x0000_t75" alt="http://mebk12.meb.gov.tr/meb_iys_dosyalar/08/03/964286/resimler/2012_12/k_12085141_toplanti.png" style="position:absolute;margin-left:8.9pt;margin-top:54.55pt;width:84.75pt;height:45.9pt;z-index:251652096;visibility:visible">
                  <v:imagedata r:id="rId9" r:href="rId10" gain="109227f"/>
                </v:shape>
              </w:pict>
            </w:r>
          </w:p>
        </w:tc>
      </w:tr>
      <w:tr w:rsidR="00474AC8" w:rsidRPr="007E0453" w:rsidTr="00382080">
        <w:trPr>
          <w:cantSplit/>
          <w:trHeight w:val="2475"/>
          <w:jc w:val="center"/>
        </w:trPr>
        <w:tc>
          <w:tcPr>
            <w:tcW w:w="1346" w:type="dxa"/>
            <w:shd w:val="clear" w:color="auto" w:fill="C6D9F1"/>
            <w:textDirection w:val="btLr"/>
            <w:vAlign w:val="center"/>
          </w:tcPr>
          <w:p w:rsidR="00474AC8" w:rsidRPr="007E0453" w:rsidRDefault="00474AC8" w:rsidP="00E06677">
            <w:pPr>
              <w:tabs>
                <w:tab w:val="left" w:pos="453"/>
                <w:tab w:val="left" w:pos="4195"/>
                <w:tab w:val="left" w:pos="4365"/>
              </w:tabs>
              <w:spacing w:before="141" w:line="240" w:lineRule="exact"/>
              <w:ind w:left="113" w:right="113"/>
              <w:jc w:val="center"/>
              <w:rPr>
                <w:rFonts w:ascii="Arial" w:hAnsi="Arial" w:cs="Arial"/>
                <w:b/>
                <w:lang w:val="tr-TR"/>
              </w:rPr>
            </w:pPr>
            <w:r w:rsidRPr="007E0453">
              <w:rPr>
                <w:rStyle w:val="Normal1"/>
                <w:b/>
                <w:lang w:val="tr-TR"/>
              </w:rPr>
              <w:t>EKİM</w:t>
            </w:r>
          </w:p>
        </w:tc>
        <w:tc>
          <w:tcPr>
            <w:tcW w:w="5528" w:type="dxa"/>
          </w:tcPr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1. Sınıf araç ve gereçlerinin hazırlanması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2. Sınıf veli toplantısı yapılması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3. Sınıf kitaplığı oluşturulması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4. Öğrencilerin ağırlık, boy ölçülerinin alınarak grafiklere işlenmesi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 xml:space="preserve">5. </w:t>
            </w:r>
            <w:r w:rsidRPr="000B6DC3">
              <w:rPr>
                <w:rFonts w:ascii="Arial" w:hAnsi="Arial" w:cs="Arial"/>
                <w:highlight w:val="yellow"/>
                <w:lang w:val="tr-TR"/>
              </w:rPr>
              <w:t>Cumhuriyet Bayramı’nın kutlanması 29 EKİM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>
              <w:rPr>
                <w:noProof/>
                <w:lang w:val="tr-TR"/>
              </w:rPr>
              <w:pict>
                <v:shape id="Resim 19" o:spid="_x0000_s1029" type="#_x0000_t75" alt="hayvanlar%C4%B1-koruma-g%C3%BCn%C3%BC" style="position:absolute;left:0;text-align:left;margin-left:199.85pt;margin-top:7.75pt;width:68.15pt;height:43.5pt;z-index:251654144;visibility:visible">
                  <v:imagedata r:id="rId11" o:title=""/>
                </v:shape>
              </w:pict>
            </w:r>
            <w:r w:rsidRPr="000B6DC3">
              <w:rPr>
                <w:rFonts w:ascii="Arial" w:hAnsi="Arial" w:cs="Arial"/>
                <w:lang w:val="tr-TR"/>
              </w:rPr>
              <w:t>6</w:t>
            </w:r>
            <w:r w:rsidRPr="000B6DC3">
              <w:rPr>
                <w:rFonts w:ascii="Arial" w:hAnsi="Arial" w:cs="Arial"/>
                <w:color w:val="FF0000"/>
                <w:lang w:val="tr-TR"/>
              </w:rPr>
              <w:t xml:space="preserve">. </w:t>
            </w:r>
            <w:r w:rsidRPr="000B6DC3">
              <w:rPr>
                <w:rFonts w:ascii="Arial" w:hAnsi="Arial" w:cs="Arial"/>
                <w:lang w:val="tr-TR"/>
              </w:rPr>
              <w:t>Dünya Çocuk Günü 3 Ekim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7. Hayvanları Koruma Günü 4 Ekim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8. Kızılay Haftası 29 Ekim-4 Kasım</w:t>
            </w:r>
          </w:p>
          <w:p w:rsidR="00474AC8" w:rsidRPr="000B6DC3" w:rsidRDefault="00474AC8" w:rsidP="00A6571B">
            <w:pPr>
              <w:ind w:left="284" w:hanging="284"/>
              <w:rPr>
                <w:rFonts w:ascii="Arial" w:hAnsi="Arial" w:cs="Arial"/>
                <w:lang w:val="tr-TR"/>
              </w:rPr>
            </w:pPr>
          </w:p>
        </w:tc>
        <w:tc>
          <w:tcPr>
            <w:tcW w:w="2410" w:type="dxa"/>
          </w:tcPr>
          <w:p w:rsidR="00474AC8" w:rsidRDefault="00474AC8" w:rsidP="00E06677">
            <w:pPr>
              <w:rPr>
                <w:rFonts w:ascii="Arial" w:hAnsi="Arial" w:cs="Arial"/>
                <w:lang w:val="tr-TR"/>
              </w:rPr>
            </w:pPr>
            <w:r w:rsidRPr="00B4405D">
              <w:rPr>
                <w:noProof/>
                <w:lang w:val="tr-TR"/>
              </w:rPr>
              <w:pict>
                <v:shape id="Resim 7" o:spid="_x0000_i1026" type="#_x0000_t75" alt="%5Cdb%5Cuimages%5CrsTOPLANTItl236399t13866068uv2t353" style="width:105pt;height:27pt;visibility:visible">
                  <v:imagedata r:id="rId12" o:title="" gain="79922f"/>
                </v:shape>
              </w:pict>
            </w:r>
          </w:p>
          <w:p w:rsidR="00474AC8" w:rsidRDefault="00474AC8" w:rsidP="00663AC5">
            <w:pPr>
              <w:rPr>
                <w:rFonts w:ascii="Arial" w:hAnsi="Arial" w:cs="Arial"/>
                <w:lang w:val="tr-TR"/>
              </w:rPr>
            </w:pPr>
            <w:r w:rsidRPr="00B4405D">
              <w:rPr>
                <w:noProof/>
                <w:lang w:val="tr-TR"/>
              </w:rPr>
              <w:pict>
                <v:shape id="Resim 13" o:spid="_x0000_i1027" type="#_x0000_t75" alt="ANd9GcSHeyb7jaWO4SvgaciIC5Ym0YU-ZmTiJYOgrogN1SjUJZKESQfX" style="width:93pt;height:39.75pt;visibility:visible">
                  <v:imagedata r:id="rId13" o:title=""/>
                </v:shape>
              </w:pict>
            </w:r>
          </w:p>
          <w:p w:rsidR="00474AC8" w:rsidRPr="00663AC5" w:rsidRDefault="00474AC8" w:rsidP="00663AC5">
            <w:pPr>
              <w:rPr>
                <w:rFonts w:ascii="Arial" w:hAnsi="Arial" w:cs="Arial"/>
                <w:lang w:val="tr-TR"/>
              </w:rPr>
            </w:pPr>
            <w:r w:rsidRPr="00B4405D">
              <w:rPr>
                <w:noProof/>
                <w:lang w:val="tr-TR"/>
              </w:rPr>
              <w:pict>
                <v:shape id="Resim 16" o:spid="_x0000_i1028" type="#_x0000_t75" alt="cumhuriyet-bayrami-coskuyla-kutlaniyor" style="width:97.5pt;height:64.5pt;visibility:visible">
                  <v:imagedata r:id="rId14" o:title=""/>
                </v:shape>
              </w:pict>
            </w:r>
          </w:p>
        </w:tc>
      </w:tr>
      <w:tr w:rsidR="00474AC8" w:rsidRPr="007E0453" w:rsidTr="009273DD">
        <w:trPr>
          <w:cantSplit/>
          <w:trHeight w:val="2129"/>
          <w:jc w:val="center"/>
        </w:trPr>
        <w:tc>
          <w:tcPr>
            <w:tcW w:w="1346" w:type="dxa"/>
            <w:shd w:val="clear" w:color="auto" w:fill="C6D9F1"/>
            <w:textDirection w:val="btLr"/>
            <w:vAlign w:val="center"/>
          </w:tcPr>
          <w:p w:rsidR="00474AC8" w:rsidRPr="007E0453" w:rsidRDefault="00474AC8" w:rsidP="00E06677">
            <w:pPr>
              <w:tabs>
                <w:tab w:val="left" w:pos="453"/>
                <w:tab w:val="left" w:pos="4195"/>
                <w:tab w:val="left" w:pos="4365"/>
              </w:tabs>
              <w:spacing w:before="141" w:line="240" w:lineRule="exact"/>
              <w:ind w:left="113" w:right="113"/>
              <w:jc w:val="center"/>
              <w:rPr>
                <w:rFonts w:ascii="Arial" w:hAnsi="Arial" w:cs="Arial"/>
                <w:b/>
                <w:lang w:val="tr-TR"/>
              </w:rPr>
            </w:pPr>
            <w:r w:rsidRPr="007E0453">
              <w:rPr>
                <w:rStyle w:val="Normal1"/>
                <w:b/>
                <w:lang w:val="tr-TR"/>
              </w:rPr>
              <w:t>KASIM</w:t>
            </w:r>
          </w:p>
        </w:tc>
        <w:tc>
          <w:tcPr>
            <w:tcW w:w="5528" w:type="dxa"/>
          </w:tcPr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1. Kızılay haftasının kutlanması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2. Lösemili çocuklar haftasının kutlanması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3. Sınıf kitaplığını zenginleştirme çalışmaları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4</w:t>
            </w:r>
            <w:r w:rsidRPr="000B6DC3">
              <w:rPr>
                <w:rFonts w:ascii="Arial" w:hAnsi="Arial" w:cs="Arial"/>
                <w:color w:val="FF0000"/>
                <w:lang w:val="tr-TR"/>
              </w:rPr>
              <w:t xml:space="preserve">. </w:t>
            </w:r>
            <w:r w:rsidRPr="000B6DC3">
              <w:rPr>
                <w:rFonts w:ascii="Arial" w:hAnsi="Arial" w:cs="Arial"/>
                <w:highlight w:val="yellow"/>
                <w:lang w:val="tr-TR"/>
              </w:rPr>
              <w:t>Atatürk haftasının kutlanması 10 KASIM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5. Atatürk köşesinin hazırlanması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6. Afet eğitimi hazırlık gününün kutlanması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7. Öğrenci kulüpleri etkinliklerinin değerlendirilmesi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8. Öğretmenler Günü’nün kutlanması 24 KASIM</w:t>
            </w:r>
          </w:p>
          <w:p w:rsidR="00474AC8" w:rsidRPr="000B6DC3" w:rsidRDefault="00474AC8" w:rsidP="00382080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 xml:space="preserve">   </w:t>
            </w:r>
          </w:p>
        </w:tc>
        <w:tc>
          <w:tcPr>
            <w:tcW w:w="2410" w:type="dxa"/>
          </w:tcPr>
          <w:p w:rsidR="00474AC8" w:rsidRDefault="00474AC8" w:rsidP="00E06677">
            <w:pPr>
              <w:rPr>
                <w:rFonts w:ascii="Arial" w:hAnsi="Arial" w:cs="Arial"/>
                <w:lang w:val="tr-TR"/>
              </w:rPr>
            </w:pPr>
            <w:r w:rsidRPr="00B4405D">
              <w:rPr>
                <w:noProof/>
                <w:lang w:val="tr-TR"/>
              </w:rPr>
              <w:pict>
                <v:shape id="Resim 22" o:spid="_x0000_i1029" type="#_x0000_t75" alt="10-kasim-kirkagac" style="width:105pt;height:59.25pt;visibility:visible">
                  <v:imagedata r:id="rId15" o:title=""/>
                </v:shape>
              </w:pict>
            </w:r>
          </w:p>
          <w:p w:rsidR="00474AC8" w:rsidRDefault="00474AC8" w:rsidP="00663AC5">
            <w:pPr>
              <w:rPr>
                <w:rFonts w:ascii="Arial" w:hAnsi="Arial" w:cs="Arial"/>
                <w:lang w:val="tr-TR"/>
              </w:rPr>
            </w:pPr>
          </w:p>
          <w:p w:rsidR="00474AC8" w:rsidRPr="00663AC5" w:rsidRDefault="00474AC8" w:rsidP="00663AC5">
            <w:pPr>
              <w:rPr>
                <w:rFonts w:ascii="Arial" w:hAnsi="Arial" w:cs="Arial"/>
                <w:lang w:val="tr-TR"/>
              </w:rPr>
            </w:pPr>
            <w:r w:rsidRPr="00B4405D">
              <w:rPr>
                <w:noProof/>
                <w:lang w:val="tr-TR"/>
              </w:rPr>
              <w:pict>
                <v:shape id="Resim 25" o:spid="_x0000_i1030" type="#_x0000_t75" alt="695" style="width:76.5pt;height:54pt;visibility:visible">
                  <v:imagedata r:id="rId16" o:title=""/>
                </v:shape>
              </w:pict>
            </w:r>
          </w:p>
        </w:tc>
      </w:tr>
      <w:tr w:rsidR="00474AC8" w:rsidRPr="007E0453" w:rsidTr="009273DD">
        <w:trPr>
          <w:cantSplit/>
          <w:trHeight w:val="1806"/>
          <w:jc w:val="center"/>
        </w:trPr>
        <w:tc>
          <w:tcPr>
            <w:tcW w:w="1346" w:type="dxa"/>
            <w:shd w:val="clear" w:color="auto" w:fill="C6D9F1"/>
            <w:textDirection w:val="btLr"/>
            <w:vAlign w:val="center"/>
          </w:tcPr>
          <w:p w:rsidR="00474AC8" w:rsidRPr="007E0453" w:rsidRDefault="00474AC8" w:rsidP="00E06677">
            <w:pPr>
              <w:tabs>
                <w:tab w:val="left" w:pos="453"/>
                <w:tab w:val="left" w:pos="4195"/>
                <w:tab w:val="left" w:pos="4365"/>
              </w:tabs>
              <w:spacing w:before="141" w:line="240" w:lineRule="exact"/>
              <w:ind w:left="113" w:right="113"/>
              <w:jc w:val="center"/>
              <w:rPr>
                <w:rFonts w:ascii="Arial" w:hAnsi="Arial" w:cs="Arial"/>
                <w:b/>
                <w:lang w:val="tr-TR"/>
              </w:rPr>
            </w:pPr>
            <w:r w:rsidRPr="007E0453">
              <w:rPr>
                <w:rStyle w:val="Normal1"/>
                <w:b/>
                <w:lang w:val="tr-TR"/>
              </w:rPr>
              <w:t>ARALIK</w:t>
            </w:r>
          </w:p>
        </w:tc>
        <w:tc>
          <w:tcPr>
            <w:tcW w:w="5528" w:type="dxa"/>
          </w:tcPr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1. Tutum-Yatırım ve Türk Malları Haftası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2. Okul aile birliği toplantısına katılım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3. İnsan hakları ve demokrasi haftasının kutlanması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 xml:space="preserve">4. </w:t>
            </w:r>
            <w:r>
              <w:rPr>
                <w:rFonts w:ascii="Arial" w:hAnsi="Arial" w:cs="Arial"/>
                <w:shadow/>
                <w:szCs w:val="24"/>
              </w:rPr>
              <w:t xml:space="preserve">Yeni </w:t>
            </w:r>
            <w:r w:rsidRPr="00663AC5">
              <w:rPr>
                <w:rFonts w:ascii="Arial" w:hAnsi="Arial" w:cs="Arial"/>
                <w:shadow/>
                <w:szCs w:val="24"/>
              </w:rPr>
              <w:t xml:space="preserve">yıl hazırlıkları.                                                                                         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5. Veli toplantısının yapılması</w:t>
            </w:r>
          </w:p>
          <w:p w:rsidR="00474AC8" w:rsidRPr="000B6DC3" w:rsidRDefault="00474AC8" w:rsidP="00514F7E">
            <w:pPr>
              <w:ind w:left="284" w:hanging="284"/>
              <w:rPr>
                <w:rFonts w:ascii="Arial" w:hAnsi="Arial" w:cs="Arial"/>
                <w:lang w:val="tr-TR"/>
              </w:rPr>
            </w:pPr>
          </w:p>
        </w:tc>
        <w:tc>
          <w:tcPr>
            <w:tcW w:w="2410" w:type="dxa"/>
          </w:tcPr>
          <w:p w:rsidR="00474AC8" w:rsidRDefault="00474AC8" w:rsidP="00E06677">
            <w:pPr>
              <w:rPr>
                <w:rFonts w:ascii="Arial" w:hAnsi="Arial" w:cs="Arial"/>
                <w:lang w:val="tr-TR"/>
              </w:rPr>
            </w:pPr>
            <w:r w:rsidRPr="00B4405D">
              <w:rPr>
                <w:noProof/>
                <w:lang w:val="tr-TR"/>
              </w:rPr>
              <w:pict>
                <v:shape id="Resim 28" o:spid="_x0000_i1031" type="#_x0000_t75" alt="18104720_tutumhaftasisunumu" style="width:105pt;height:48pt;visibility:visible">
                  <v:imagedata r:id="rId17" o:title=""/>
                </v:shape>
              </w:pict>
            </w:r>
          </w:p>
          <w:p w:rsidR="00474AC8" w:rsidRDefault="00474AC8" w:rsidP="00663AC5">
            <w:pPr>
              <w:rPr>
                <w:rFonts w:ascii="Arial" w:hAnsi="Arial" w:cs="Arial"/>
                <w:lang w:val="tr-TR"/>
              </w:rPr>
            </w:pPr>
            <w:r w:rsidRPr="00B4405D">
              <w:rPr>
                <w:noProof/>
                <w:lang w:val="tr-TR"/>
              </w:rPr>
              <w:pict>
                <v:shape id="Resim 31" o:spid="_x0000_i1032" type="#_x0000_t75" alt="2009_big_5" style="width:104.25pt;height:51.75pt;visibility:visible">
                  <v:imagedata r:id="rId18" o:title="" gain="91022f"/>
                </v:shape>
              </w:pict>
            </w:r>
          </w:p>
          <w:p w:rsidR="00474AC8" w:rsidRPr="00663AC5" w:rsidRDefault="00474AC8" w:rsidP="00663AC5">
            <w:pPr>
              <w:rPr>
                <w:rFonts w:ascii="Arial" w:hAnsi="Arial" w:cs="Arial"/>
                <w:lang w:val="tr-TR"/>
              </w:rPr>
            </w:pPr>
          </w:p>
        </w:tc>
      </w:tr>
      <w:tr w:rsidR="00474AC8" w:rsidRPr="007E0453" w:rsidTr="009273DD">
        <w:trPr>
          <w:cantSplit/>
          <w:trHeight w:val="1353"/>
          <w:jc w:val="center"/>
        </w:trPr>
        <w:tc>
          <w:tcPr>
            <w:tcW w:w="1346" w:type="dxa"/>
            <w:shd w:val="clear" w:color="auto" w:fill="C6D9F1"/>
            <w:textDirection w:val="btLr"/>
            <w:vAlign w:val="center"/>
          </w:tcPr>
          <w:p w:rsidR="00474AC8" w:rsidRPr="007E0453" w:rsidRDefault="00474AC8" w:rsidP="00E06677">
            <w:pPr>
              <w:tabs>
                <w:tab w:val="left" w:pos="453"/>
                <w:tab w:val="left" w:pos="4195"/>
                <w:tab w:val="left" w:pos="4365"/>
              </w:tabs>
              <w:spacing w:before="141" w:line="240" w:lineRule="exact"/>
              <w:ind w:left="113" w:right="113"/>
              <w:jc w:val="center"/>
              <w:rPr>
                <w:rFonts w:ascii="Arial" w:hAnsi="Arial" w:cs="Arial"/>
                <w:b/>
                <w:lang w:val="tr-TR"/>
              </w:rPr>
            </w:pPr>
            <w:r w:rsidRPr="007E0453">
              <w:rPr>
                <w:rStyle w:val="Normal1"/>
                <w:b/>
                <w:lang w:val="tr-TR"/>
              </w:rPr>
              <w:t>OCAK</w:t>
            </w:r>
          </w:p>
        </w:tc>
        <w:tc>
          <w:tcPr>
            <w:tcW w:w="5528" w:type="dxa"/>
          </w:tcPr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1. Enerji tasarrufu haftasının kutlanması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 xml:space="preserve">2. Karne </w:t>
            </w:r>
            <w:r>
              <w:rPr>
                <w:rFonts w:ascii="Arial" w:hAnsi="Arial" w:cs="Arial"/>
                <w:lang w:val="tr-TR"/>
              </w:rPr>
              <w:t>görüşlerinin</w:t>
            </w:r>
            <w:r w:rsidRPr="000B6DC3">
              <w:rPr>
                <w:rFonts w:ascii="Arial" w:hAnsi="Arial" w:cs="Arial"/>
                <w:lang w:val="tr-TR"/>
              </w:rPr>
              <w:t xml:space="preserve"> ve karnelerin hazırlanması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3. Karnelerin dağıtılması</w:t>
            </w:r>
          </w:p>
          <w:p w:rsidR="00474AC8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lang w:val="tr-TR"/>
              </w:rPr>
              <w:t>4. Dönem kapanış törenine katılım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</w:p>
        </w:tc>
        <w:tc>
          <w:tcPr>
            <w:tcW w:w="2410" w:type="dxa"/>
          </w:tcPr>
          <w:p w:rsidR="00474AC8" w:rsidRPr="007E0453" w:rsidRDefault="00474AC8" w:rsidP="00E06677">
            <w:pPr>
              <w:rPr>
                <w:rFonts w:ascii="Arial" w:hAnsi="Arial" w:cs="Arial"/>
                <w:lang w:val="tr-TR"/>
              </w:rPr>
            </w:pPr>
            <w:r>
              <w:rPr>
                <w:noProof/>
                <w:lang w:val="tr-TR"/>
              </w:rPr>
              <w:pict>
                <v:shape id="Resim 34" o:spid="_x0000_s1030" type="#_x0000_t75" alt="karne-gunu-201zz4" style="position:absolute;margin-left:1.75pt;margin-top:6.6pt;width:102.15pt;height:73.6pt;z-index:251655168;visibility:visible;mso-position-horizontal-relative:text;mso-position-vertical-relative:text">
                  <v:imagedata r:id="rId19" o:title=""/>
                </v:shape>
              </w:pict>
            </w:r>
          </w:p>
        </w:tc>
      </w:tr>
    </w:tbl>
    <w:p w:rsidR="00474AC8" w:rsidRDefault="00474AC8" w:rsidP="008175B7">
      <w:pPr>
        <w:rPr>
          <w:rFonts w:ascii="Arial" w:hAnsi="Arial" w:cs="Arial"/>
          <w:b/>
          <w:lang w:val="tr-TR"/>
        </w:rPr>
      </w:pPr>
    </w:p>
    <w:p w:rsidR="00474AC8" w:rsidRDefault="00474AC8" w:rsidP="008175B7">
      <w:pPr>
        <w:rPr>
          <w:rFonts w:ascii="Arial" w:hAnsi="Arial" w:cs="Arial"/>
          <w:b/>
          <w:lang w:val="tr-TR"/>
        </w:rPr>
      </w:pPr>
      <w:r w:rsidRPr="007E0453">
        <w:rPr>
          <w:rFonts w:ascii="Arial" w:hAnsi="Arial" w:cs="Arial"/>
          <w:b/>
          <w:lang w:val="tr-TR"/>
        </w:rPr>
        <w:br w:type="page"/>
      </w:r>
    </w:p>
    <w:p w:rsidR="00474AC8" w:rsidRDefault="00474AC8" w:rsidP="008175B7">
      <w:pPr>
        <w:rPr>
          <w:rFonts w:ascii="Arial" w:hAnsi="Arial" w:cs="Arial"/>
          <w:b/>
          <w:lang w:val="tr-TR"/>
        </w:rPr>
      </w:pPr>
    </w:p>
    <w:p w:rsidR="00474AC8" w:rsidRPr="007E0453" w:rsidRDefault="00474AC8" w:rsidP="008175B7">
      <w:pPr>
        <w:rPr>
          <w:rFonts w:ascii="Arial" w:hAnsi="Arial" w:cs="Arial"/>
          <w:lang w:val="tr-TR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5528"/>
        <w:gridCol w:w="2410"/>
      </w:tblGrid>
      <w:tr w:rsidR="00474AC8" w:rsidRPr="007E0453" w:rsidTr="00382080">
        <w:trPr>
          <w:trHeight w:val="694"/>
          <w:jc w:val="center"/>
        </w:trPr>
        <w:tc>
          <w:tcPr>
            <w:tcW w:w="1346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  <w:shd w:val="clear" w:color="auto" w:fill="4F81BD"/>
            <w:vAlign w:val="center"/>
          </w:tcPr>
          <w:p w:rsidR="00474AC8" w:rsidRPr="007E0453" w:rsidRDefault="00474AC8" w:rsidP="00E06677">
            <w:pPr>
              <w:pStyle w:val="Heading1"/>
              <w:jc w:val="center"/>
              <w:rPr>
                <w:sz w:val="30"/>
              </w:rPr>
            </w:pPr>
            <w:r w:rsidRPr="007E0453">
              <w:rPr>
                <w:rStyle w:val="Normal1"/>
              </w:rPr>
              <w:t>AYLAR</w:t>
            </w:r>
          </w:p>
        </w:tc>
        <w:tc>
          <w:tcPr>
            <w:tcW w:w="5528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  <w:shd w:val="clear" w:color="auto" w:fill="4F81BD"/>
            <w:vAlign w:val="center"/>
          </w:tcPr>
          <w:p w:rsidR="00474AC8" w:rsidRPr="007E0453" w:rsidRDefault="00474AC8" w:rsidP="00E06677">
            <w:pPr>
              <w:jc w:val="center"/>
              <w:rPr>
                <w:rFonts w:ascii="Arial" w:hAnsi="Arial" w:cs="Arial"/>
                <w:b/>
                <w:sz w:val="30"/>
                <w:lang w:val="tr-TR"/>
              </w:rPr>
            </w:pPr>
            <w:r w:rsidRPr="007E0453">
              <w:rPr>
                <w:rStyle w:val="Normal1"/>
                <w:b/>
                <w:lang w:val="tr-TR"/>
              </w:rPr>
              <w:t>YAPILACAK ÇALIŞMALAR</w:t>
            </w:r>
          </w:p>
        </w:tc>
        <w:tc>
          <w:tcPr>
            <w:tcW w:w="2410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  <w:shd w:val="clear" w:color="auto" w:fill="4F81BD"/>
            <w:vAlign w:val="center"/>
          </w:tcPr>
          <w:p w:rsidR="00474AC8" w:rsidRPr="007E0453" w:rsidRDefault="00474AC8" w:rsidP="00E06677">
            <w:pPr>
              <w:jc w:val="center"/>
              <w:rPr>
                <w:rFonts w:ascii="Arial" w:hAnsi="Arial" w:cs="Arial"/>
                <w:b/>
                <w:sz w:val="30"/>
                <w:lang w:val="tr-TR"/>
              </w:rPr>
            </w:pPr>
            <w:r w:rsidRPr="007E0453">
              <w:rPr>
                <w:rStyle w:val="Normal1"/>
                <w:b/>
                <w:lang w:val="tr-TR"/>
              </w:rPr>
              <w:t>DÜŞÜNCELER</w:t>
            </w:r>
          </w:p>
        </w:tc>
      </w:tr>
      <w:tr w:rsidR="00474AC8" w:rsidRPr="007E0453" w:rsidTr="009273DD">
        <w:trPr>
          <w:cantSplit/>
          <w:trHeight w:val="1838"/>
          <w:jc w:val="center"/>
        </w:trPr>
        <w:tc>
          <w:tcPr>
            <w:tcW w:w="1346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  <w:shd w:val="clear" w:color="auto" w:fill="C6D9F1"/>
            <w:textDirection w:val="btLr"/>
            <w:vAlign w:val="center"/>
          </w:tcPr>
          <w:p w:rsidR="00474AC8" w:rsidRPr="007E0453" w:rsidRDefault="00474AC8" w:rsidP="00E06677">
            <w:pPr>
              <w:ind w:left="113" w:right="113"/>
              <w:jc w:val="center"/>
              <w:rPr>
                <w:rFonts w:ascii="Arial" w:hAnsi="Arial" w:cs="Arial"/>
                <w:b/>
                <w:sz w:val="28"/>
                <w:lang w:val="tr-TR"/>
              </w:rPr>
            </w:pPr>
            <w:r w:rsidRPr="007E0453">
              <w:rPr>
                <w:rStyle w:val="Normal1"/>
                <w:b/>
                <w:lang w:val="tr-TR"/>
              </w:rPr>
              <w:t>ŞUBAT</w:t>
            </w:r>
          </w:p>
        </w:tc>
        <w:tc>
          <w:tcPr>
            <w:tcW w:w="5528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</w:tcPr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1. Birinci dönemin genel değerlendirmesi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 xml:space="preserve">2. Veli toplantısının yapılması 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3. Grafiklerin yeniden düzenlenerek güncelleştirilmesi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4. İk</w:t>
            </w:r>
            <w:r>
              <w:rPr>
                <w:rFonts w:ascii="Arial" w:hAnsi="Arial" w:cs="Arial"/>
                <w:sz w:val="22"/>
                <w:lang w:val="tr-TR"/>
              </w:rPr>
              <w:t>inci dönem zümre öğretmenleri to</w:t>
            </w:r>
            <w:r w:rsidRPr="000B6DC3">
              <w:rPr>
                <w:rFonts w:ascii="Arial" w:hAnsi="Arial" w:cs="Arial"/>
                <w:sz w:val="22"/>
                <w:lang w:val="tr-TR"/>
              </w:rPr>
              <w:t xml:space="preserve">plantısının yapılması 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5.</w:t>
            </w:r>
            <w:r w:rsidRPr="000B6DC3">
              <w:rPr>
                <w:sz w:val="22"/>
              </w:rPr>
              <w:t xml:space="preserve"> </w:t>
            </w:r>
            <w:r w:rsidRPr="000B6DC3">
              <w:rPr>
                <w:rFonts w:ascii="Arial" w:hAnsi="Arial" w:cs="Arial"/>
                <w:sz w:val="22"/>
                <w:lang w:val="tr-TR"/>
              </w:rPr>
              <w:t>Okula gelen yönetmelik, ilgili yazılar ve tebliğler dergilerinin incelenip imzalanması</w:t>
            </w:r>
          </w:p>
        </w:tc>
        <w:tc>
          <w:tcPr>
            <w:tcW w:w="2410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</w:tcPr>
          <w:p w:rsidR="00474AC8" w:rsidRDefault="00474AC8" w:rsidP="00E06677">
            <w:pPr>
              <w:rPr>
                <w:rFonts w:ascii="Arial" w:hAnsi="Arial" w:cs="Arial"/>
                <w:lang w:val="tr-TR"/>
              </w:rPr>
            </w:pPr>
            <w:r w:rsidRPr="00B4405D">
              <w:rPr>
                <w:rFonts w:ascii="Arial" w:hAnsi="Arial" w:cs="Arial"/>
                <w:noProof/>
                <w:lang w:val="tr-TR"/>
              </w:rPr>
              <w:pict>
                <v:shape id="_x0000_i1033" type="#_x0000_t75" alt="%5Cdb%5Cuimages%5CrsTOPLANTItl236399t13866068uv2t353" style="width:105pt;height:27pt;visibility:visible">
                  <v:imagedata r:id="rId12" o:title="" gain="79922f"/>
                </v:shape>
              </w:pict>
            </w:r>
          </w:p>
          <w:p w:rsidR="00474AC8" w:rsidRPr="00663AC5" w:rsidRDefault="00474AC8" w:rsidP="00663AC5">
            <w:pPr>
              <w:rPr>
                <w:rFonts w:ascii="Arial" w:hAnsi="Arial" w:cs="Arial"/>
                <w:lang w:val="tr-TR"/>
              </w:rPr>
            </w:pPr>
            <w:r>
              <w:rPr>
                <w:noProof/>
                <w:lang w:val="tr-TR"/>
              </w:rPr>
              <w:pict>
                <v:shape id="Resim 40" o:spid="_x0000_s1031" type="#_x0000_t75" alt="buyume8" style="position:absolute;margin-left:59.5pt;margin-top:-.1pt;width:44.4pt;height:56.95pt;z-index:251656192;visibility:visible">
                  <v:imagedata r:id="rId20" o:title=""/>
                </v:shape>
              </w:pict>
            </w:r>
            <w:r w:rsidRPr="00B4405D">
              <w:rPr>
                <w:noProof/>
                <w:lang w:val="tr-TR"/>
              </w:rPr>
              <w:pict>
                <v:shape id="Resim 37" o:spid="_x0000_i1034" type="#_x0000_t75" alt="cocuklarda-yas-ve-kilo-orantisini-gosteren-tablo" style="width:42.75pt;height:60.75pt;visibility:visible">
                  <v:imagedata r:id="rId21" o:title=""/>
                </v:shape>
              </w:pict>
            </w:r>
            <w:r>
              <w:rPr>
                <w:rFonts w:ascii="Arial" w:hAnsi="Arial" w:cs="Arial"/>
                <w:lang w:val="tr-TR"/>
              </w:rPr>
              <w:t xml:space="preserve"> </w:t>
            </w:r>
          </w:p>
        </w:tc>
      </w:tr>
      <w:tr w:rsidR="00474AC8" w:rsidRPr="007E0453" w:rsidTr="009273DD">
        <w:trPr>
          <w:cantSplit/>
          <w:trHeight w:val="1669"/>
          <w:jc w:val="center"/>
        </w:trPr>
        <w:tc>
          <w:tcPr>
            <w:tcW w:w="1346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  <w:shd w:val="clear" w:color="auto" w:fill="C6D9F1"/>
            <w:textDirection w:val="btLr"/>
            <w:vAlign w:val="center"/>
          </w:tcPr>
          <w:p w:rsidR="00474AC8" w:rsidRPr="007E0453" w:rsidRDefault="00474AC8" w:rsidP="00E06677">
            <w:pPr>
              <w:tabs>
                <w:tab w:val="left" w:pos="453"/>
                <w:tab w:val="left" w:pos="4195"/>
                <w:tab w:val="left" w:pos="4365"/>
              </w:tabs>
              <w:spacing w:before="141" w:line="240" w:lineRule="exact"/>
              <w:ind w:left="113" w:right="113"/>
              <w:jc w:val="center"/>
              <w:rPr>
                <w:rFonts w:ascii="Arial" w:hAnsi="Arial" w:cs="Arial"/>
                <w:b/>
                <w:lang w:val="tr-TR"/>
              </w:rPr>
            </w:pPr>
            <w:r w:rsidRPr="007E0453">
              <w:rPr>
                <w:rStyle w:val="Normal1"/>
                <w:b/>
                <w:lang w:val="tr-TR"/>
              </w:rPr>
              <w:t>MART</w:t>
            </w:r>
          </w:p>
        </w:tc>
        <w:tc>
          <w:tcPr>
            <w:tcW w:w="5528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</w:tcPr>
          <w:p w:rsidR="00474AC8" w:rsidRPr="000B6DC3" w:rsidRDefault="00474AC8" w:rsidP="00E06677">
            <w:pPr>
              <w:ind w:left="397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1. Okulun bahçesine ve</w:t>
            </w:r>
            <w:r>
              <w:rPr>
                <w:rFonts w:ascii="Arial" w:hAnsi="Arial" w:cs="Arial"/>
                <w:sz w:val="22"/>
                <w:lang w:val="tr-TR"/>
              </w:rPr>
              <w:t>ya çevredeki ormana</w:t>
            </w:r>
            <w:r w:rsidRPr="000B6DC3">
              <w:rPr>
                <w:rFonts w:ascii="Arial" w:hAnsi="Arial" w:cs="Arial"/>
                <w:sz w:val="22"/>
                <w:lang w:val="tr-TR"/>
              </w:rPr>
              <w:t xml:space="preserve"> dikilecek fidanların sağlanması</w:t>
            </w:r>
          </w:p>
          <w:p w:rsidR="00474AC8" w:rsidRPr="000B6DC3" w:rsidRDefault="00474AC8" w:rsidP="00E06677">
            <w:pPr>
              <w:ind w:left="397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3. İstiklâl Marşı’nın Kabulü ve Mehmet Akif Ersoy’u Anma Günü’nün kutlanması</w:t>
            </w:r>
          </w:p>
          <w:p w:rsidR="00474AC8" w:rsidRPr="000B6DC3" w:rsidRDefault="00474AC8" w:rsidP="00E06677">
            <w:pPr>
              <w:ind w:left="397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4.  Yeşilay haftasının kutlanması</w:t>
            </w:r>
          </w:p>
          <w:p w:rsidR="00474AC8" w:rsidRPr="000B6DC3" w:rsidRDefault="00474AC8" w:rsidP="00E06677">
            <w:pPr>
              <w:ind w:left="397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5. Çanakkale Şehitlerini Anma Günü’nün kutlanması</w:t>
            </w:r>
          </w:p>
          <w:p w:rsidR="00474AC8" w:rsidRPr="000B6DC3" w:rsidRDefault="00474AC8" w:rsidP="00E06677">
            <w:pPr>
              <w:ind w:left="397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6. Veli toplantısının yapılması</w:t>
            </w:r>
          </w:p>
          <w:p w:rsidR="00474AC8" w:rsidRPr="000B6DC3" w:rsidRDefault="00474AC8" w:rsidP="00E06677">
            <w:pPr>
              <w:ind w:left="397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7. Orman haftasının kutlanması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 xml:space="preserve">  8. Öğrenci başarılarının her çalışmanın sonunda değerlendirilmesi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</w:p>
        </w:tc>
        <w:tc>
          <w:tcPr>
            <w:tcW w:w="2410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</w:tcPr>
          <w:p w:rsidR="00474AC8" w:rsidRDefault="00474AC8" w:rsidP="00E06677">
            <w:pPr>
              <w:rPr>
                <w:rFonts w:ascii="Arial" w:hAnsi="Arial" w:cs="Arial"/>
                <w:lang w:val="tr-TR"/>
              </w:rPr>
            </w:pPr>
            <w:r w:rsidRPr="00B4405D">
              <w:rPr>
                <w:noProof/>
                <w:lang w:val="tr-TR"/>
              </w:rPr>
              <w:pict>
                <v:shape id="Resim 43" o:spid="_x0000_i1035" type="#_x0000_t75" alt="08005301_stikllmarpano" style="width:110.25pt;height:65.25pt;visibility:visible">
                  <v:imagedata r:id="rId22" o:title="" gain="78019f"/>
                </v:shape>
              </w:pict>
            </w:r>
          </w:p>
          <w:p w:rsidR="00474AC8" w:rsidRDefault="00474AC8" w:rsidP="00761BF6">
            <w:pPr>
              <w:rPr>
                <w:rFonts w:ascii="Arial" w:hAnsi="Arial" w:cs="Arial"/>
                <w:lang w:val="tr-TR"/>
              </w:rPr>
            </w:pPr>
            <w:r>
              <w:rPr>
                <w:noProof/>
                <w:lang w:val="tr-TR"/>
              </w:rPr>
              <w:pict>
                <v:shape id="Resim 46" o:spid="_x0000_s1032" type="#_x0000_t75" alt="k_19225105_18_mart_canakkale_zaferi_h1422" style="position:absolute;margin-left:1.75pt;margin-top:5.6pt;width:105.3pt;height:64.05pt;z-index:251657216;visibility:visible">
                  <v:imagedata r:id="rId23" o:title="" gain="84021f"/>
                </v:shape>
              </w:pict>
            </w:r>
          </w:p>
          <w:p w:rsidR="00474AC8" w:rsidRPr="00761BF6" w:rsidRDefault="00474AC8" w:rsidP="00761BF6">
            <w:pPr>
              <w:rPr>
                <w:rFonts w:ascii="Arial" w:hAnsi="Arial" w:cs="Arial"/>
                <w:lang w:val="tr-TR"/>
              </w:rPr>
            </w:pPr>
          </w:p>
        </w:tc>
      </w:tr>
      <w:tr w:rsidR="00474AC8" w:rsidRPr="007E0453" w:rsidTr="009273DD">
        <w:trPr>
          <w:cantSplit/>
          <w:trHeight w:val="2076"/>
          <w:jc w:val="center"/>
        </w:trPr>
        <w:tc>
          <w:tcPr>
            <w:tcW w:w="1346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  <w:shd w:val="clear" w:color="auto" w:fill="C6D9F1"/>
            <w:textDirection w:val="btLr"/>
            <w:vAlign w:val="center"/>
          </w:tcPr>
          <w:p w:rsidR="00474AC8" w:rsidRPr="007E0453" w:rsidRDefault="00474AC8" w:rsidP="00E06677">
            <w:pPr>
              <w:tabs>
                <w:tab w:val="left" w:pos="453"/>
                <w:tab w:val="left" w:pos="4195"/>
                <w:tab w:val="left" w:pos="4365"/>
              </w:tabs>
              <w:spacing w:before="141" w:line="240" w:lineRule="exact"/>
              <w:ind w:left="113" w:right="113"/>
              <w:jc w:val="center"/>
              <w:rPr>
                <w:rFonts w:ascii="Arial" w:hAnsi="Arial" w:cs="Arial"/>
                <w:b/>
                <w:lang w:val="tr-TR"/>
              </w:rPr>
            </w:pPr>
            <w:r w:rsidRPr="007E0453">
              <w:rPr>
                <w:rStyle w:val="Normal1"/>
                <w:b/>
                <w:lang w:val="tr-TR"/>
              </w:rPr>
              <w:t xml:space="preserve">NİSAN </w:t>
            </w:r>
          </w:p>
        </w:tc>
        <w:tc>
          <w:tcPr>
            <w:tcW w:w="5528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</w:tcPr>
          <w:p w:rsidR="00474AC8" w:rsidRPr="000B6DC3" w:rsidRDefault="00474AC8" w:rsidP="004370FB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1.Başarılı öğrencilerin sınıf içinde ödüllendirilmesi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2</w:t>
            </w:r>
            <w:r w:rsidRPr="000B6DC3">
              <w:rPr>
                <w:rFonts w:ascii="Arial" w:hAnsi="Arial" w:cs="Arial"/>
                <w:sz w:val="22"/>
                <w:lang w:val="tr-TR"/>
              </w:rPr>
              <w:t>. 23 Nisan Ulusal Egemenlik ve Çocuk Bayramı kutlama etkinliklerinin belirlenip hazırlık çalışmalarının yapılması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3</w:t>
            </w:r>
            <w:r w:rsidRPr="000B6DC3">
              <w:rPr>
                <w:rFonts w:ascii="Arial" w:hAnsi="Arial" w:cs="Arial"/>
                <w:color w:val="FF0000"/>
                <w:sz w:val="22"/>
                <w:lang w:val="tr-TR"/>
              </w:rPr>
              <w:t xml:space="preserve">. </w:t>
            </w:r>
            <w:r w:rsidRPr="000B6DC3">
              <w:rPr>
                <w:rFonts w:ascii="Arial" w:hAnsi="Arial" w:cs="Arial"/>
                <w:sz w:val="22"/>
                <w:highlight w:val="yellow"/>
                <w:lang w:val="tr-TR"/>
              </w:rPr>
              <w:t>23 Nisan Ulusal Egemenlik ve Çocuk Bayramı’nın kutlanması 23 NİSAN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>
              <w:rPr>
                <w:rFonts w:ascii="Arial" w:hAnsi="Arial" w:cs="Arial"/>
                <w:sz w:val="22"/>
                <w:lang w:val="tr-TR"/>
              </w:rPr>
              <w:t>4</w:t>
            </w:r>
            <w:r w:rsidRPr="000B6DC3">
              <w:rPr>
                <w:rFonts w:ascii="Arial" w:hAnsi="Arial" w:cs="Arial"/>
                <w:sz w:val="22"/>
                <w:lang w:val="tr-TR"/>
              </w:rPr>
              <w:t>. Dünya kitap günü ve kütüphaneler haftasının kutlanması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</w:p>
        </w:tc>
        <w:tc>
          <w:tcPr>
            <w:tcW w:w="2410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</w:tcPr>
          <w:p w:rsidR="00474AC8" w:rsidRPr="007E0453" w:rsidRDefault="00474AC8" w:rsidP="00E06677">
            <w:pPr>
              <w:rPr>
                <w:rFonts w:ascii="Arial" w:hAnsi="Arial" w:cs="Arial"/>
                <w:lang w:val="tr-TR"/>
              </w:rPr>
            </w:pPr>
            <w:r w:rsidRPr="00B4405D">
              <w:rPr>
                <w:noProof/>
                <w:lang w:val="tr-TR"/>
              </w:rPr>
              <w:pict>
                <v:shape id="Resim 49" o:spid="_x0000_i1036" type="#_x0000_t75" alt="23-Nisan-kutlanacak" style="width:107.25pt;height:104.25pt;visibility:visible">
                  <v:imagedata r:id="rId24" o:title=""/>
                </v:shape>
              </w:pict>
            </w:r>
          </w:p>
        </w:tc>
      </w:tr>
      <w:tr w:rsidR="00474AC8" w:rsidRPr="007E0453" w:rsidTr="009273DD">
        <w:trPr>
          <w:cantSplit/>
          <w:trHeight w:val="2237"/>
          <w:jc w:val="center"/>
        </w:trPr>
        <w:tc>
          <w:tcPr>
            <w:tcW w:w="1346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  <w:shd w:val="clear" w:color="auto" w:fill="C6D9F1"/>
            <w:textDirection w:val="btLr"/>
            <w:vAlign w:val="center"/>
          </w:tcPr>
          <w:p w:rsidR="00474AC8" w:rsidRPr="007E0453" w:rsidRDefault="00474AC8" w:rsidP="00E06677">
            <w:pPr>
              <w:tabs>
                <w:tab w:val="left" w:pos="453"/>
                <w:tab w:val="left" w:pos="4195"/>
                <w:tab w:val="left" w:pos="4365"/>
              </w:tabs>
              <w:spacing w:before="141" w:line="240" w:lineRule="exact"/>
              <w:ind w:left="113" w:right="113"/>
              <w:jc w:val="center"/>
              <w:rPr>
                <w:rFonts w:ascii="Arial" w:hAnsi="Arial" w:cs="Arial"/>
                <w:b/>
                <w:lang w:val="tr-TR"/>
              </w:rPr>
            </w:pPr>
            <w:r w:rsidRPr="007E0453">
              <w:rPr>
                <w:rStyle w:val="Normal1"/>
                <w:b/>
                <w:lang w:val="tr-TR"/>
              </w:rPr>
              <w:t xml:space="preserve">MAYIS </w:t>
            </w:r>
          </w:p>
        </w:tc>
        <w:tc>
          <w:tcPr>
            <w:tcW w:w="5528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</w:tcPr>
          <w:p w:rsidR="00474AC8" w:rsidRPr="000B6DC3" w:rsidRDefault="00474AC8" w:rsidP="00E06677">
            <w:pPr>
              <w:ind w:left="397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1.Anneler Günüı</w:t>
            </w:r>
          </w:p>
          <w:p w:rsidR="00474AC8" w:rsidRPr="000B6DC3" w:rsidRDefault="00474AC8" w:rsidP="00E06677">
            <w:pPr>
              <w:ind w:left="397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2. Trafik ve ilk yardım haftasının kutlanması</w:t>
            </w:r>
          </w:p>
          <w:p w:rsidR="00474AC8" w:rsidRPr="000B6DC3" w:rsidRDefault="00474AC8" w:rsidP="00E06677">
            <w:pPr>
              <w:ind w:left="397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3. Konularla ilgili çevre gezilerinin yapılması</w:t>
            </w:r>
          </w:p>
          <w:p w:rsidR="00474AC8" w:rsidRPr="000B6DC3" w:rsidRDefault="00474AC8" w:rsidP="00E06677">
            <w:pPr>
              <w:ind w:left="397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4  Okuma-yazma gelişmelerinin kontrol edilmesi</w:t>
            </w:r>
          </w:p>
          <w:p w:rsidR="00474AC8" w:rsidRPr="000B6DC3" w:rsidRDefault="00474AC8" w:rsidP="00E06677">
            <w:pPr>
              <w:ind w:left="397" w:hanging="284"/>
              <w:rPr>
                <w:rFonts w:ascii="Arial" w:hAnsi="Arial" w:cs="Arial"/>
                <w:lang w:val="tr-TR"/>
              </w:rPr>
            </w:pPr>
            <w:r>
              <w:rPr>
                <w:noProof/>
                <w:lang w:val="tr-TR"/>
              </w:rPr>
              <w:pict>
                <v:shape id="Resim 55" o:spid="_x0000_s1033" type="#_x0000_t75" alt="http://www.kkhb.gov.tr/Manset/19-mayis-21.gif" style="position:absolute;left:0;text-align:left;margin-left:274.2pt;margin-top:10.3pt;width:114pt;height:67.25pt;z-index:251658240;visibility:visible">
                  <v:imagedata r:id="rId25" r:href="rId26"/>
                </v:shape>
              </w:pict>
            </w:r>
            <w:r w:rsidRPr="000B6DC3">
              <w:rPr>
                <w:rFonts w:ascii="Arial" w:hAnsi="Arial" w:cs="Arial"/>
                <w:sz w:val="22"/>
                <w:lang w:val="tr-TR"/>
              </w:rPr>
              <w:t>5. Zümre öğretmenler toplantısının yapılması</w:t>
            </w:r>
          </w:p>
          <w:p w:rsidR="00474AC8" w:rsidRPr="000B6DC3" w:rsidRDefault="00474AC8" w:rsidP="00E06677">
            <w:pPr>
              <w:ind w:left="397" w:hanging="284"/>
              <w:rPr>
                <w:rFonts w:ascii="Arial" w:hAnsi="Arial" w:cs="Arial"/>
                <w:lang w:val="tr-TR"/>
              </w:rPr>
            </w:pPr>
            <w:r>
              <w:rPr>
                <w:noProof/>
                <w:lang w:val="tr-TR"/>
              </w:rPr>
              <w:pict>
                <v:shape id="Resim 7" o:spid="_x0000_s1034" type="#_x0000_t75" alt="%5Cdb%5Cuimages%5CrsTOPLANTItl236399t13866068uv2t353" style="position:absolute;left:0;text-align:left;margin-left:162.65pt;margin-top:15.9pt;width:96.6pt;height:45.1pt;z-index:251659264;visibility:visible">
                  <v:imagedata r:id="rId12" o:title="" gain="79922f"/>
                </v:shape>
              </w:pict>
            </w:r>
            <w:r w:rsidRPr="000B6DC3">
              <w:rPr>
                <w:rFonts w:ascii="Arial" w:hAnsi="Arial" w:cs="Arial"/>
                <w:sz w:val="22"/>
                <w:lang w:val="tr-TR"/>
              </w:rPr>
              <w:t xml:space="preserve">6. </w:t>
            </w:r>
            <w:r w:rsidRPr="000B6DC3">
              <w:rPr>
                <w:rFonts w:ascii="Arial" w:hAnsi="Arial" w:cs="Arial"/>
                <w:sz w:val="22"/>
                <w:highlight w:val="yellow"/>
                <w:lang w:val="tr-TR"/>
              </w:rPr>
              <w:t>19 Mayıs Atatürk’ü Anma ve Gençlik ve Spor Bayramı’nın kutlanması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 xml:space="preserve">  7. Notların E okula işlenmesi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 xml:space="preserve">   8 Veli toplantısının yapılması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</w:p>
        </w:tc>
        <w:tc>
          <w:tcPr>
            <w:tcW w:w="2410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</w:tcPr>
          <w:p w:rsidR="00474AC8" w:rsidRDefault="00474AC8" w:rsidP="00E06677">
            <w:pPr>
              <w:rPr>
                <w:rFonts w:ascii="Arial" w:hAnsi="Arial" w:cs="Arial"/>
                <w:lang w:val="tr-TR"/>
              </w:rPr>
            </w:pPr>
            <w:r w:rsidRPr="00B4405D">
              <w:rPr>
                <w:noProof/>
                <w:lang w:val="tr-TR"/>
              </w:rPr>
              <w:pict>
                <v:shape id="Resim 52" o:spid="_x0000_i1037" type="#_x0000_t75" alt="http://oguzhanakdemir.com/blog/wp-content/uploads/anneler-gunu-291x300.jpg" style="width:100.5pt;height:49.5pt;visibility:visible">
                  <v:imagedata r:id="rId27" r:href="rId28" gain="78019f"/>
                </v:shape>
              </w:pict>
            </w:r>
          </w:p>
          <w:p w:rsidR="00474AC8" w:rsidRDefault="00474AC8" w:rsidP="00761BF6">
            <w:pPr>
              <w:rPr>
                <w:rFonts w:ascii="Arial" w:hAnsi="Arial" w:cs="Arial"/>
                <w:lang w:val="tr-TR"/>
              </w:rPr>
            </w:pPr>
          </w:p>
          <w:p w:rsidR="00474AC8" w:rsidRPr="00761BF6" w:rsidRDefault="00474AC8" w:rsidP="00761BF6">
            <w:pPr>
              <w:rPr>
                <w:rFonts w:ascii="Arial" w:hAnsi="Arial" w:cs="Arial"/>
                <w:lang w:val="tr-TR"/>
              </w:rPr>
            </w:pPr>
          </w:p>
        </w:tc>
      </w:tr>
      <w:tr w:rsidR="00474AC8" w:rsidRPr="007E0453" w:rsidTr="009273DD">
        <w:trPr>
          <w:cantSplit/>
          <w:trHeight w:val="2137"/>
          <w:jc w:val="center"/>
        </w:trPr>
        <w:tc>
          <w:tcPr>
            <w:tcW w:w="1346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  <w:shd w:val="clear" w:color="auto" w:fill="C6D9F1"/>
            <w:textDirection w:val="btLr"/>
            <w:vAlign w:val="center"/>
          </w:tcPr>
          <w:p w:rsidR="00474AC8" w:rsidRPr="007E0453" w:rsidRDefault="00474AC8" w:rsidP="00E06677">
            <w:pPr>
              <w:tabs>
                <w:tab w:val="left" w:pos="453"/>
                <w:tab w:val="left" w:pos="4195"/>
                <w:tab w:val="left" w:pos="4365"/>
              </w:tabs>
              <w:spacing w:before="141" w:line="240" w:lineRule="exact"/>
              <w:ind w:left="113" w:right="113"/>
              <w:jc w:val="center"/>
              <w:rPr>
                <w:rFonts w:ascii="Arial" w:hAnsi="Arial" w:cs="Arial"/>
                <w:b/>
                <w:lang w:val="tr-TR"/>
              </w:rPr>
            </w:pPr>
            <w:r w:rsidRPr="007E0453">
              <w:rPr>
                <w:rStyle w:val="Normal1"/>
                <w:b/>
                <w:lang w:val="tr-TR"/>
              </w:rPr>
              <w:t>HAZİRAN</w:t>
            </w:r>
          </w:p>
        </w:tc>
        <w:tc>
          <w:tcPr>
            <w:tcW w:w="5528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</w:tcPr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1</w:t>
            </w:r>
            <w:r w:rsidRPr="000B6DC3">
              <w:rPr>
                <w:sz w:val="22"/>
              </w:rPr>
              <w:t xml:space="preserve"> </w:t>
            </w:r>
            <w:r w:rsidRPr="000B6DC3">
              <w:rPr>
                <w:rFonts w:ascii="Arial" w:hAnsi="Arial" w:cs="Arial"/>
                <w:sz w:val="22"/>
                <w:lang w:val="tr-TR"/>
              </w:rPr>
              <w:t>Sınıfımızda yıl boyu yapılan çalışmaların gözden geçirilmesi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2. E okulda eksiklerin tamamlanması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3. Çevre Koruma Günü’nün kutlanması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4. Karnelerin dağıtılması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5. Sınıf geçme defterinin doldurulup idareye verilmesi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6. Yılsonu çalışmalarının yapılması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  <w:r w:rsidRPr="000B6DC3">
              <w:rPr>
                <w:rFonts w:ascii="Arial" w:hAnsi="Arial" w:cs="Arial"/>
                <w:sz w:val="22"/>
                <w:lang w:val="tr-TR"/>
              </w:rPr>
              <w:t>7.</w:t>
            </w:r>
            <w:r w:rsidRPr="000B6DC3">
              <w:rPr>
                <w:sz w:val="22"/>
              </w:rPr>
              <w:t xml:space="preserve"> </w:t>
            </w:r>
            <w:r w:rsidRPr="000B6DC3">
              <w:rPr>
                <w:rFonts w:ascii="Arial" w:hAnsi="Arial" w:cs="Arial"/>
                <w:sz w:val="22"/>
                <w:lang w:val="tr-TR"/>
              </w:rPr>
              <w:t>Yıl sonu öğretmenler kurulu toplantısı ve seminer çalışmaları</w:t>
            </w:r>
          </w:p>
          <w:p w:rsidR="00474AC8" w:rsidRPr="000B6DC3" w:rsidRDefault="00474AC8" w:rsidP="00E06677">
            <w:pPr>
              <w:ind w:left="284" w:hanging="284"/>
              <w:rPr>
                <w:rFonts w:ascii="Arial" w:hAnsi="Arial" w:cs="Arial"/>
                <w:lang w:val="tr-TR"/>
              </w:rPr>
            </w:pPr>
          </w:p>
        </w:tc>
        <w:tc>
          <w:tcPr>
            <w:tcW w:w="2410" w:type="dxa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</w:tcPr>
          <w:p w:rsidR="00474AC8" w:rsidRDefault="00474AC8" w:rsidP="00E06677">
            <w:pPr>
              <w:rPr>
                <w:rFonts w:ascii="Arial" w:hAnsi="Arial" w:cs="Arial"/>
                <w:lang w:val="tr-TR"/>
              </w:rPr>
            </w:pPr>
            <w:r>
              <w:rPr>
                <w:noProof/>
                <w:lang w:val="tr-TR"/>
              </w:rPr>
              <w:pict>
                <v:shape id="Resim 58" o:spid="_x0000_s1035" type="#_x0000_t75" alt="http://mebk12.meb.gov.tr/meb_iys_dosyalar/06/22/951081/resimler/2014_06/k_15003317_senesonutoplanti.fw.png" style="position:absolute;margin-left:1.75pt;margin-top:.05pt;width:106.9pt;height:75.95pt;z-index:251660288;visibility:visible;mso-position-horizontal-relative:text;mso-position-vertical-relative:text">
                  <v:imagedata r:id="rId29" r:href="rId30" chromakey="#f9f8fe" gain="93623f"/>
                </v:shape>
              </w:pict>
            </w:r>
          </w:p>
          <w:p w:rsidR="00474AC8" w:rsidRPr="00761BF6" w:rsidRDefault="00474AC8" w:rsidP="00761BF6">
            <w:pPr>
              <w:rPr>
                <w:rFonts w:ascii="Arial" w:hAnsi="Arial" w:cs="Arial"/>
                <w:lang w:val="tr-TR"/>
              </w:rPr>
            </w:pPr>
          </w:p>
          <w:p w:rsidR="00474AC8" w:rsidRPr="00761BF6" w:rsidRDefault="00474AC8" w:rsidP="00761BF6">
            <w:pPr>
              <w:rPr>
                <w:rFonts w:ascii="Arial" w:hAnsi="Arial" w:cs="Arial"/>
                <w:lang w:val="tr-TR"/>
              </w:rPr>
            </w:pPr>
          </w:p>
          <w:p w:rsidR="00474AC8" w:rsidRPr="00761BF6" w:rsidRDefault="00474AC8" w:rsidP="00761BF6">
            <w:pPr>
              <w:rPr>
                <w:rFonts w:ascii="Arial" w:hAnsi="Arial" w:cs="Arial"/>
                <w:lang w:val="tr-TR"/>
              </w:rPr>
            </w:pPr>
          </w:p>
          <w:p w:rsidR="00474AC8" w:rsidRPr="00761BF6" w:rsidRDefault="00474AC8" w:rsidP="00761BF6">
            <w:pPr>
              <w:rPr>
                <w:rFonts w:ascii="Arial" w:hAnsi="Arial" w:cs="Arial"/>
                <w:lang w:val="tr-TR"/>
              </w:rPr>
            </w:pPr>
          </w:p>
          <w:p w:rsidR="00474AC8" w:rsidRDefault="00474AC8" w:rsidP="00761BF6">
            <w:pPr>
              <w:rPr>
                <w:rFonts w:ascii="Arial" w:hAnsi="Arial" w:cs="Arial"/>
                <w:lang w:val="tr-TR"/>
              </w:rPr>
            </w:pPr>
            <w:r>
              <w:rPr>
                <w:noProof/>
                <w:lang w:val="tr-TR"/>
              </w:rPr>
              <w:pict>
                <v:shape id="_x0000_s1036" type="#_x0000_t75" alt="karne-gunu-201zz4" style="position:absolute;margin-left:9.65pt;margin-top:7pt;width:88.15pt;height:49.05pt;z-index:251661312;visibility:visible">
                  <v:imagedata r:id="rId31" o:title=""/>
                </v:shape>
              </w:pict>
            </w:r>
          </w:p>
          <w:p w:rsidR="00474AC8" w:rsidRPr="00761BF6" w:rsidRDefault="00474AC8" w:rsidP="00761BF6">
            <w:pPr>
              <w:rPr>
                <w:rFonts w:ascii="Arial" w:hAnsi="Arial" w:cs="Arial"/>
                <w:lang w:val="tr-TR"/>
              </w:rPr>
            </w:pPr>
          </w:p>
        </w:tc>
      </w:tr>
      <w:tr w:rsidR="00474AC8" w:rsidRPr="007E0453" w:rsidTr="00B018DD">
        <w:trPr>
          <w:cantSplit/>
          <w:trHeight w:val="989"/>
          <w:jc w:val="center"/>
        </w:trPr>
        <w:tc>
          <w:tcPr>
            <w:tcW w:w="9284" w:type="dxa"/>
            <w:gridSpan w:val="3"/>
            <w:tcBorders>
              <w:top w:val="thinThickSmallGap" w:sz="24" w:space="0" w:color="1F497D"/>
              <w:left w:val="thinThickSmallGap" w:sz="24" w:space="0" w:color="1F497D"/>
              <w:bottom w:val="thinThickSmallGap" w:sz="24" w:space="0" w:color="1F497D"/>
              <w:right w:val="thinThickSmallGap" w:sz="24" w:space="0" w:color="1F497D"/>
            </w:tcBorders>
            <w:shd w:val="clear" w:color="auto" w:fill="8DB3E2"/>
          </w:tcPr>
          <w:p w:rsidR="00474AC8" w:rsidRPr="00FD56A1" w:rsidRDefault="00474AC8" w:rsidP="00E06677">
            <w:pPr>
              <w:spacing w:before="85"/>
              <w:jc w:val="center"/>
              <w:rPr>
                <w:rStyle w:val="Normal1"/>
                <w:color w:val="1F497D"/>
                <w:sz w:val="20"/>
                <w:lang w:val="tr-TR"/>
              </w:rPr>
            </w:pPr>
            <w:r>
              <w:rPr>
                <w:noProof/>
                <w:lang w:val="tr-TR"/>
              </w:rPr>
              <w:pict>
                <v:shape id="Resim 61" o:spid="_x0000_s1037" type="#_x0000_t75" alt="ANd9GcTOX-ucxMNhuE3yGq9zWABjJBD2__b3e5GYtosKB2ZjKNTsHoi_9Q" style="position:absolute;left:0;text-align:left;margin-left:153.2pt;margin-top:4pt;width:152pt;height:50.65pt;z-index:251662336;visibility:visible;mso-position-horizontal-relative:text;mso-position-vertical-relative:text">
                  <v:imagedata r:id="rId32" o:title=""/>
                </v:shape>
              </w:pict>
            </w:r>
            <w:r w:rsidRPr="00FD56A1">
              <w:rPr>
                <w:rStyle w:val="Normal1"/>
                <w:color w:val="1F497D"/>
                <w:sz w:val="20"/>
                <w:lang w:val="tr-TR"/>
              </w:rPr>
              <w:t>.</w:t>
            </w:r>
          </w:p>
          <w:p w:rsidR="00474AC8" w:rsidRPr="00FD56A1" w:rsidRDefault="00474AC8" w:rsidP="00E06677">
            <w:pPr>
              <w:tabs>
                <w:tab w:val="left" w:pos="1350"/>
                <w:tab w:val="left" w:pos="6420"/>
              </w:tabs>
              <w:spacing w:before="85"/>
              <w:rPr>
                <w:rStyle w:val="Normal1"/>
                <w:color w:val="1F497D"/>
                <w:sz w:val="20"/>
                <w:lang w:val="tr-TR"/>
              </w:rPr>
            </w:pPr>
            <w:r w:rsidRPr="00FD56A1">
              <w:rPr>
                <w:rStyle w:val="Normal1"/>
                <w:color w:val="1F497D"/>
                <w:sz w:val="20"/>
                <w:lang w:val="tr-TR"/>
              </w:rPr>
              <w:tab/>
            </w:r>
            <w:r w:rsidRPr="00FD56A1">
              <w:rPr>
                <w:rStyle w:val="Normal1"/>
                <w:color w:val="1F497D"/>
                <w:sz w:val="20"/>
                <w:lang w:val="tr-TR"/>
              </w:rPr>
              <w:tab/>
            </w:r>
          </w:p>
          <w:p w:rsidR="00474AC8" w:rsidRDefault="00474AC8" w:rsidP="00D07D28">
            <w:pPr>
              <w:rPr>
                <w:rStyle w:val="Normal1"/>
                <w:b/>
                <w:color w:val="000000"/>
                <w:sz w:val="20"/>
                <w:lang w:val="tr-TR"/>
              </w:rPr>
            </w:pPr>
          </w:p>
          <w:p w:rsidR="00474AC8" w:rsidRPr="00D07D28" w:rsidRDefault="00474AC8" w:rsidP="00D07D28">
            <w:pPr>
              <w:rPr>
                <w:color w:val="1F497D"/>
                <w:sz w:val="20"/>
                <w:lang w:val="tr-TR"/>
              </w:rPr>
            </w:pPr>
            <w:r>
              <w:rPr>
                <w:rStyle w:val="Normal1"/>
                <w:b/>
                <w:color w:val="000000"/>
                <w:sz w:val="20"/>
                <w:lang w:val="tr-TR"/>
              </w:rPr>
              <w:t xml:space="preserve">     </w:t>
            </w:r>
            <w:r w:rsidRPr="00D07D28">
              <w:rPr>
                <w:rStyle w:val="Normal1"/>
                <w:b/>
                <w:color w:val="000000"/>
                <w:sz w:val="20"/>
                <w:lang w:val="tr-TR"/>
              </w:rPr>
              <w:t xml:space="preserve"> SINIFI ÖĞRETMENİ</w:t>
            </w:r>
            <w:r w:rsidRPr="00D07D28">
              <w:rPr>
                <w:rStyle w:val="Normal1"/>
                <w:b/>
                <w:color w:val="000000"/>
                <w:sz w:val="20"/>
                <w:lang w:val="tr-TR"/>
              </w:rPr>
              <w:tab/>
              <w:t xml:space="preserve">                                                                        OKUL MÜDÜRÜ</w:t>
            </w:r>
          </w:p>
        </w:tc>
      </w:tr>
    </w:tbl>
    <w:p w:rsidR="00474AC8" w:rsidRDefault="00474AC8"/>
    <w:sectPr w:rsidR="00474AC8" w:rsidSect="00382080">
      <w:pgSz w:w="11906" w:h="16838"/>
      <w:pgMar w:top="142" w:right="1417" w:bottom="28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AC8" w:rsidRDefault="00474AC8" w:rsidP="00382080">
      <w:r>
        <w:separator/>
      </w:r>
    </w:p>
  </w:endnote>
  <w:endnote w:type="continuationSeparator" w:id="0">
    <w:p w:rsidR="00474AC8" w:rsidRDefault="00474AC8" w:rsidP="00382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AC8" w:rsidRDefault="00474AC8" w:rsidP="00382080">
      <w:r>
        <w:separator/>
      </w:r>
    </w:p>
  </w:footnote>
  <w:footnote w:type="continuationSeparator" w:id="0">
    <w:p w:rsidR="00474AC8" w:rsidRDefault="00474AC8" w:rsidP="003820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75B7"/>
    <w:rsid w:val="00056284"/>
    <w:rsid w:val="000A58E3"/>
    <w:rsid w:val="000B6DC3"/>
    <w:rsid w:val="001B0AE1"/>
    <w:rsid w:val="00382080"/>
    <w:rsid w:val="003D443D"/>
    <w:rsid w:val="00406359"/>
    <w:rsid w:val="004370FB"/>
    <w:rsid w:val="00474AC8"/>
    <w:rsid w:val="00487DAB"/>
    <w:rsid w:val="004A502E"/>
    <w:rsid w:val="00514F7E"/>
    <w:rsid w:val="00561D51"/>
    <w:rsid w:val="00606D41"/>
    <w:rsid w:val="00657ABD"/>
    <w:rsid w:val="00663AC5"/>
    <w:rsid w:val="006E0F45"/>
    <w:rsid w:val="007441DE"/>
    <w:rsid w:val="00761BF6"/>
    <w:rsid w:val="007639A4"/>
    <w:rsid w:val="007E0453"/>
    <w:rsid w:val="008175B7"/>
    <w:rsid w:val="0082323D"/>
    <w:rsid w:val="0084529E"/>
    <w:rsid w:val="0086315D"/>
    <w:rsid w:val="008C6F20"/>
    <w:rsid w:val="008F7736"/>
    <w:rsid w:val="00913CCD"/>
    <w:rsid w:val="009273DD"/>
    <w:rsid w:val="00983774"/>
    <w:rsid w:val="009A6A55"/>
    <w:rsid w:val="00A6571B"/>
    <w:rsid w:val="00A668D2"/>
    <w:rsid w:val="00A83AE2"/>
    <w:rsid w:val="00AE14E0"/>
    <w:rsid w:val="00B018DD"/>
    <w:rsid w:val="00B336E1"/>
    <w:rsid w:val="00B4405D"/>
    <w:rsid w:val="00B54895"/>
    <w:rsid w:val="00B820B3"/>
    <w:rsid w:val="00BD7174"/>
    <w:rsid w:val="00CC471E"/>
    <w:rsid w:val="00CF66B1"/>
    <w:rsid w:val="00D07D28"/>
    <w:rsid w:val="00E03564"/>
    <w:rsid w:val="00E06677"/>
    <w:rsid w:val="00EA136E"/>
    <w:rsid w:val="00FA09D4"/>
    <w:rsid w:val="00FB60BE"/>
    <w:rsid w:val="00FD5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5B7"/>
    <w:rPr>
      <w:rFonts w:ascii="Helvetica" w:eastAsia="Times New Roman" w:hAnsi="Helvetica"/>
      <w:sz w:val="24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175B7"/>
    <w:pPr>
      <w:keepNext/>
      <w:outlineLvl w:val="0"/>
    </w:pPr>
    <w:rPr>
      <w:rFonts w:ascii="Arial" w:hAnsi="Arial" w:cs="Arial"/>
      <w:b/>
      <w:bCs/>
      <w:szCs w:val="24"/>
      <w:lang w:val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175B7"/>
    <w:rPr>
      <w:rFonts w:ascii="Arial" w:hAnsi="Arial" w:cs="Arial"/>
      <w:b/>
      <w:bCs/>
      <w:sz w:val="24"/>
      <w:szCs w:val="24"/>
      <w:lang w:eastAsia="tr-TR"/>
    </w:rPr>
  </w:style>
  <w:style w:type="character" w:customStyle="1" w:styleId="Normal1">
    <w:name w:val="Normal1"/>
    <w:uiPriority w:val="99"/>
    <w:rsid w:val="008175B7"/>
    <w:rPr>
      <w:rFonts w:ascii="Helvetica" w:hAnsi="Helvetica"/>
      <w:sz w:val="24"/>
    </w:rPr>
  </w:style>
  <w:style w:type="paragraph" w:styleId="Header">
    <w:name w:val="header"/>
    <w:basedOn w:val="Normal"/>
    <w:link w:val="HeaderChar"/>
    <w:uiPriority w:val="99"/>
    <w:semiHidden/>
    <w:rsid w:val="0038208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82080"/>
    <w:rPr>
      <w:rFonts w:ascii="Helvetica" w:hAnsi="Helvetica" w:cs="Times New Roman"/>
      <w:sz w:val="20"/>
      <w:szCs w:val="20"/>
      <w:lang w:val="en-US" w:eastAsia="tr-TR"/>
    </w:rPr>
  </w:style>
  <w:style w:type="paragraph" w:styleId="Footer">
    <w:name w:val="footer"/>
    <w:basedOn w:val="Normal"/>
    <w:link w:val="FooterChar"/>
    <w:uiPriority w:val="99"/>
    <w:semiHidden/>
    <w:rsid w:val="0038208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82080"/>
    <w:rPr>
      <w:rFonts w:ascii="Helvetica" w:hAnsi="Helvetica" w:cs="Times New Roman"/>
      <w:sz w:val="20"/>
      <w:szCs w:val="20"/>
      <w:lang w:val="en-US"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D07D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7D28"/>
    <w:rPr>
      <w:rFonts w:ascii="Tahoma" w:hAnsi="Tahoma" w:cs="Tahoma"/>
      <w:sz w:val="16"/>
      <w:szCs w:val="16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3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http://www.kkhb.gov.tr/Manset/19-mayis-21.gif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3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http://oguzhanakdemir.com/blog/wp-content/uploads/anneler-gunu-291x300.jpg" TargetMode="External"/><Relationship Id="rId10" Type="http://schemas.openxmlformats.org/officeDocument/2006/relationships/image" Target="http://mebk12.meb.gov.tr/meb_iys_dosyalar/08/03/964286/resimler/2012_12/k_12085141_toplanti.png" TargetMode="External"/><Relationship Id="rId19" Type="http://schemas.openxmlformats.org/officeDocument/2006/relationships/image" Target="media/image13.jpeg"/><Relationship Id="rId31" Type="http://schemas.openxmlformats.org/officeDocument/2006/relationships/image" Target="media/image22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0.jpeg"/><Relationship Id="rId30" Type="http://schemas.openxmlformats.org/officeDocument/2006/relationships/image" Target="http://mebk12.meb.gov.tr/meb_iys_dosyalar/06/22/951081/resimler/2014_06/k_15003317_senesonutoplanti.fw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2</Pages>
  <Words>522</Words>
  <Characters>2982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Deii</dc:creator>
  <cp:keywords/>
  <dc:description/>
  <cp:lastModifiedBy>BİRSEN</cp:lastModifiedBy>
  <cp:revision>6</cp:revision>
  <dcterms:created xsi:type="dcterms:W3CDTF">2014-08-24T16:03:00Z</dcterms:created>
  <dcterms:modified xsi:type="dcterms:W3CDTF">2015-09-26T20:20:00Z</dcterms:modified>
</cp:coreProperties>
</file>