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ADC" w:rsidRDefault="00A57ADC" w:rsidP="00237FC7"/>
    <w:p w:rsidR="00A57ADC" w:rsidRPr="0025347E" w:rsidRDefault="00A57ADC" w:rsidP="0025347E">
      <w:pPr>
        <w:tabs>
          <w:tab w:val="left" w:pos="7695"/>
        </w:tabs>
        <w:rPr>
          <w:b/>
        </w:rPr>
      </w:pPr>
      <w:r w:rsidRPr="0025347E">
        <w:rPr>
          <w:b/>
        </w:rPr>
        <w:t>Adı – Soyadı:</w:t>
      </w:r>
      <w:r w:rsidRPr="0025347E">
        <w:rPr>
          <w:b/>
        </w:rPr>
        <w:tab/>
        <w:t xml:space="preserve">No </w:t>
      </w:r>
      <w:r>
        <w:rPr>
          <w:b/>
        </w:rPr>
        <w:t>v</w:t>
      </w:r>
      <w:r w:rsidRPr="0025347E">
        <w:rPr>
          <w:b/>
        </w:rPr>
        <w:t>e Sınıf:</w:t>
      </w:r>
    </w:p>
    <w:p w:rsidR="00A57ADC" w:rsidRPr="00237FC7" w:rsidRDefault="00A57ADC" w:rsidP="0025347E">
      <w:pPr>
        <w:pBdr>
          <w:top w:val="thinThickMediumGap" w:sz="24" w:space="0" w:color="D99594"/>
          <w:left w:val="thinThickMediumGap" w:sz="24" w:space="0" w:color="D99594"/>
          <w:bottom w:val="thickThinMediumGap" w:sz="24" w:space="0" w:color="D99594"/>
          <w:right w:val="thickThinMediumGap" w:sz="24" w:space="0" w:color="D99594"/>
        </w:pBdr>
        <w:shd w:val="clear" w:color="auto" w:fill="8DB3E2"/>
        <w:spacing w:line="240" w:lineRule="auto"/>
        <w:ind w:left="-992" w:right="-1009" w:hanging="85"/>
        <w:contextualSpacing/>
        <w:rPr>
          <w:rFonts w:cs="Calibri"/>
          <w:b/>
          <w:sz w:val="28"/>
        </w:rPr>
      </w:pPr>
      <w:r w:rsidRPr="00700312">
        <w:rPr>
          <w:rFonts w:cs="Calibri"/>
          <w:b/>
          <w:noProof/>
          <w:sz w:val="28"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39.75pt;height:42pt;visibility:visible">
            <v:imagedata r:id="rId5" o:title=""/>
          </v:shape>
        </w:pict>
      </w:r>
      <w:r>
        <w:rPr>
          <w:rFonts w:cs="Calibri"/>
          <w:b/>
          <w:sz w:val="28"/>
        </w:rPr>
        <w:t xml:space="preserve">               2015-2016 </w:t>
      </w:r>
      <w:r w:rsidRPr="00237FC7">
        <w:rPr>
          <w:rFonts w:cs="Calibri"/>
          <w:b/>
          <w:sz w:val="28"/>
        </w:rPr>
        <w:t>EĞİTİM ÖĞRETİM YILI</w:t>
      </w:r>
      <w:r>
        <w:rPr>
          <w:rFonts w:cs="Calibri"/>
          <w:b/>
          <w:sz w:val="28"/>
        </w:rPr>
        <w:t xml:space="preserve"> ATATÜRK İLKOKULU 3-B</w:t>
      </w:r>
      <w:r w:rsidRPr="00237FC7">
        <w:rPr>
          <w:rFonts w:cs="Calibri"/>
          <w:b/>
          <w:sz w:val="28"/>
        </w:rPr>
        <w:t xml:space="preserve"> SINIFI</w:t>
      </w:r>
      <w:r>
        <w:rPr>
          <w:rFonts w:cs="Calibri"/>
          <w:b/>
          <w:sz w:val="28"/>
        </w:rPr>
        <w:t xml:space="preserve">              </w:t>
      </w:r>
      <w:r w:rsidRPr="00700312">
        <w:rPr>
          <w:rFonts w:cs="Calibri"/>
          <w:b/>
          <w:noProof/>
          <w:sz w:val="28"/>
          <w:lang w:val="tr-TR" w:eastAsia="tr-TR"/>
        </w:rPr>
        <w:pict>
          <v:shape id="Resim 2" o:spid="_x0000_i1026" type="#_x0000_t75" style="width:42.75pt;height:42.75pt;visibility:visible">
            <v:imagedata r:id="rId6" o:title=""/>
          </v:shape>
        </w:pict>
      </w:r>
    </w:p>
    <w:p w:rsidR="00A57ADC" w:rsidRPr="00237FC7" w:rsidRDefault="00A57ADC" w:rsidP="0025347E">
      <w:pPr>
        <w:pBdr>
          <w:top w:val="thinThickMediumGap" w:sz="24" w:space="0" w:color="D99594"/>
          <w:left w:val="thinThickMediumGap" w:sz="24" w:space="0" w:color="D99594"/>
          <w:bottom w:val="thickThinMediumGap" w:sz="24" w:space="0" w:color="D99594"/>
          <w:right w:val="thickThinMediumGap" w:sz="24" w:space="0" w:color="D99594"/>
        </w:pBdr>
        <w:shd w:val="clear" w:color="auto" w:fill="8DB3E2"/>
        <w:spacing w:line="240" w:lineRule="auto"/>
        <w:ind w:left="-992" w:right="-1009" w:hanging="85"/>
        <w:contextualSpacing/>
        <w:jc w:val="center"/>
        <w:rPr>
          <w:rFonts w:cs="Calibri"/>
          <w:b/>
          <w:sz w:val="28"/>
        </w:rPr>
      </w:pPr>
      <w:r w:rsidRPr="00237FC7">
        <w:rPr>
          <w:rFonts w:cs="Calibri"/>
          <w:b/>
          <w:sz w:val="28"/>
        </w:rPr>
        <w:t>SENE BAŞI SEVİYE BELİRLEME SINAVI</w:t>
      </w:r>
    </w:p>
    <w:tbl>
      <w:tblPr>
        <w:tblW w:w="11042" w:type="dxa"/>
        <w:tblInd w:w="-885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0A0"/>
      </w:tblPr>
      <w:tblGrid>
        <w:gridCol w:w="5521"/>
        <w:gridCol w:w="5521"/>
      </w:tblGrid>
      <w:tr w:rsidR="00A57ADC" w:rsidRPr="00700312" w:rsidTr="00700312">
        <w:trPr>
          <w:trHeight w:val="12826"/>
        </w:trPr>
        <w:tc>
          <w:tcPr>
            <w:tcW w:w="5521" w:type="dxa"/>
          </w:tcPr>
          <w:p w:rsidR="00A57ADC" w:rsidRPr="00700312" w:rsidRDefault="00A57ADC" w:rsidP="00700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b/>
                <w:bCs/>
                <w:spacing w:val="-8"/>
                <w:lang w:eastAsia="tr-TR"/>
              </w:rPr>
            </w:pPr>
            <w:r>
              <w:rPr>
                <w:noProof/>
                <w:lang w:val="tr-TR" w:eastAsia="tr-TR"/>
              </w:rPr>
              <w:pict>
                <v:roundrect id="_x0000_s1026" style="position:absolute;margin-left:61.85pt;margin-top:.75pt;width:111pt;height:30.75pt;z-index:251650560" arcsize="10923f" strokecolor="#c0504d" strokeweight="5pt">
                  <v:stroke linestyle="thickThin"/>
                  <v:shadow color="#868686"/>
                  <v:textbox style="mso-next-textbox:#_x0000_s1026">
                    <w:txbxContent>
                      <w:p w:rsidR="00A57ADC" w:rsidRPr="00700312" w:rsidRDefault="00A57ADC" w:rsidP="0043133B">
                        <w:pPr>
                          <w:jc w:val="center"/>
                          <w:rPr>
                            <w:rFonts w:ascii="Cambria" w:hAnsi="Cambria"/>
                            <w:sz w:val="32"/>
                            <w:szCs w:val="32"/>
                            <w:lang w:val="tr-TR"/>
                          </w:rPr>
                        </w:pPr>
                        <w:r w:rsidRPr="00700312">
                          <w:rPr>
                            <w:rFonts w:ascii="Cambria" w:hAnsi="Cambria"/>
                            <w:sz w:val="32"/>
                            <w:szCs w:val="32"/>
                            <w:lang w:val="tr-TR"/>
                          </w:rPr>
                          <w:t>TÜRKÇE</w:t>
                        </w:r>
                      </w:p>
                    </w:txbxContent>
                  </v:textbox>
                </v:roundrect>
              </w:pict>
            </w:r>
            <w:r w:rsidRPr="00700312">
              <w:rPr>
                <w:rFonts w:ascii="Cambria" w:hAnsi="Cambria" w:cs="Calibri"/>
                <w:b/>
                <w:bCs/>
                <w:spacing w:val="-8"/>
                <w:lang w:eastAsia="tr-TR"/>
              </w:rPr>
              <w:t xml:space="preserve">             </w:t>
            </w:r>
          </w:p>
          <w:p w:rsidR="00A57ADC" w:rsidRPr="00700312" w:rsidRDefault="00A57ADC" w:rsidP="00700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b/>
                <w:bCs/>
                <w:spacing w:val="-8"/>
                <w:lang w:eastAsia="tr-TR"/>
              </w:rPr>
            </w:pPr>
          </w:p>
          <w:p w:rsidR="00A57ADC" w:rsidRPr="00700312" w:rsidRDefault="00A57ADC" w:rsidP="00700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b/>
                <w:sz w:val="20"/>
                <w:szCs w:val="20"/>
                <w:lang w:eastAsia="tr-TR"/>
              </w:rPr>
            </w:pPr>
            <w:r w:rsidRPr="00700312">
              <w:rPr>
                <w:rFonts w:ascii="Century Gothic" w:hAnsi="Century Gothic" w:cs="Calibri"/>
                <w:b/>
                <w:bCs/>
                <w:spacing w:val="-8"/>
                <w:sz w:val="20"/>
                <w:szCs w:val="20"/>
                <w:lang w:eastAsia="tr-TR"/>
              </w:rPr>
              <w:t xml:space="preserve"> PAPATYA</w:t>
            </w:r>
          </w:p>
          <w:p w:rsidR="00A57ADC" w:rsidRPr="00700312" w:rsidRDefault="00A57ADC" w:rsidP="007003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95"/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</w:pPr>
            <w:r w:rsidRPr="00700312"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 xml:space="preserve">Yaman kış bitti artık, </w:t>
            </w:r>
          </w:p>
          <w:p w:rsidR="00A57ADC" w:rsidRPr="00700312" w:rsidRDefault="00A57ADC" w:rsidP="007003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95"/>
              <w:rPr>
                <w:rFonts w:ascii="Century Gothic" w:hAnsi="Century Gothic" w:cs="Calibri"/>
                <w:iCs/>
                <w:spacing w:val="5"/>
                <w:sz w:val="20"/>
                <w:szCs w:val="20"/>
                <w:lang w:eastAsia="tr-TR"/>
              </w:rPr>
            </w:pPr>
            <w:r w:rsidRPr="00700312">
              <w:rPr>
                <w:rFonts w:ascii="Century Gothic" w:hAnsi="Century Gothic" w:cs="Calibri"/>
                <w:iCs/>
                <w:spacing w:val="5"/>
                <w:sz w:val="20"/>
                <w:szCs w:val="20"/>
                <w:lang w:eastAsia="tr-TR"/>
              </w:rPr>
              <w:t xml:space="preserve">Bak geldi yine bahar. </w:t>
            </w:r>
          </w:p>
          <w:p w:rsidR="00A57ADC" w:rsidRPr="00700312" w:rsidRDefault="00A57ADC" w:rsidP="007003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95"/>
              <w:rPr>
                <w:rFonts w:ascii="Century Gothic" w:hAnsi="Century Gothic" w:cs="Calibri"/>
                <w:iCs/>
                <w:spacing w:val="3"/>
                <w:sz w:val="20"/>
                <w:szCs w:val="20"/>
                <w:lang w:eastAsia="tr-TR"/>
              </w:rPr>
            </w:pPr>
            <w:r w:rsidRPr="00700312">
              <w:rPr>
                <w:rFonts w:ascii="Century Gothic" w:hAnsi="Century Gothic" w:cs="Calibri"/>
                <w:iCs/>
                <w:spacing w:val="3"/>
                <w:sz w:val="20"/>
                <w:szCs w:val="20"/>
                <w:lang w:eastAsia="tr-TR"/>
              </w:rPr>
              <w:t xml:space="preserve">Uyan küçücük papatya, </w:t>
            </w:r>
          </w:p>
          <w:p w:rsidR="00A57ADC" w:rsidRPr="00700312" w:rsidRDefault="00A57ADC" w:rsidP="007003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595"/>
              <w:rPr>
                <w:rFonts w:ascii="Century Gothic" w:hAnsi="Century Gothic" w:cs="Calibri"/>
                <w:sz w:val="20"/>
                <w:szCs w:val="20"/>
                <w:lang w:eastAsia="tr-TR"/>
              </w:rPr>
            </w:pPr>
            <w:r w:rsidRPr="00700312">
              <w:rPr>
                <w:rFonts w:ascii="Century Gothic" w:hAnsi="Century Gothic" w:cs="Calibri"/>
                <w:iCs/>
                <w:spacing w:val="3"/>
                <w:sz w:val="20"/>
                <w:szCs w:val="20"/>
                <w:lang w:eastAsia="tr-TR"/>
              </w:rPr>
              <w:t>Gökyüzünde güneş var.</w:t>
            </w:r>
          </w:p>
          <w:p w:rsidR="00A57ADC" w:rsidRPr="00700312" w:rsidRDefault="00A57ADC" w:rsidP="007003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</w:pPr>
            <w:r w:rsidRPr="00700312"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 xml:space="preserve">            Kırlarda nazlı nazlı </w:t>
            </w:r>
          </w:p>
          <w:p w:rsidR="00A57ADC" w:rsidRPr="00700312" w:rsidRDefault="00A57ADC" w:rsidP="007003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iCs/>
                <w:spacing w:val="5"/>
                <w:sz w:val="20"/>
                <w:szCs w:val="20"/>
                <w:lang w:eastAsia="tr-TR"/>
              </w:rPr>
            </w:pPr>
            <w:r w:rsidRPr="00700312">
              <w:rPr>
                <w:rFonts w:ascii="Century Gothic" w:hAnsi="Century Gothic" w:cs="Calibri"/>
                <w:iCs/>
                <w:spacing w:val="5"/>
                <w:sz w:val="20"/>
                <w:szCs w:val="20"/>
                <w:lang w:eastAsia="tr-TR"/>
              </w:rPr>
              <w:t xml:space="preserve">            Salın, dalgalan biraz. </w:t>
            </w:r>
          </w:p>
          <w:p w:rsidR="00A57ADC" w:rsidRPr="00700312" w:rsidRDefault="00A57ADC" w:rsidP="007003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</w:pPr>
            <w:r w:rsidRPr="00700312"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 xml:space="preserve">            Uyan sarıpapatya, </w:t>
            </w:r>
          </w:p>
          <w:p w:rsidR="00A57ADC" w:rsidRPr="00700312" w:rsidRDefault="00A57ADC" w:rsidP="007003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bCs/>
                <w:iCs/>
                <w:spacing w:val="-3"/>
                <w:sz w:val="20"/>
                <w:szCs w:val="20"/>
                <w:lang w:eastAsia="tr-TR"/>
              </w:rPr>
            </w:pPr>
            <w:r w:rsidRPr="00700312"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 xml:space="preserve">           </w:t>
            </w:r>
            <w:r w:rsidRPr="00700312">
              <w:rPr>
                <w:rFonts w:ascii="Century Gothic" w:hAnsi="Century Gothic" w:cs="Calibri"/>
                <w:iCs/>
                <w:sz w:val="20"/>
                <w:szCs w:val="20"/>
                <w:lang w:eastAsia="tr-TR"/>
              </w:rPr>
              <w:t xml:space="preserve"> Yeter artık bunca naz.         </w:t>
            </w:r>
            <w:r w:rsidRPr="00700312">
              <w:rPr>
                <w:rFonts w:ascii="Century Gothic" w:hAnsi="Century Gothic" w:cs="Calibri"/>
                <w:bCs/>
                <w:iCs/>
                <w:spacing w:val="-3"/>
                <w:sz w:val="20"/>
                <w:szCs w:val="20"/>
                <w:lang w:eastAsia="tr-TR"/>
              </w:rPr>
              <w:t>(Zarife Canan)</w:t>
            </w:r>
          </w:p>
          <w:p w:rsidR="00A57ADC" w:rsidRPr="00700312" w:rsidRDefault="00A57ADC" w:rsidP="007003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</w:pPr>
            <w:r w:rsidRPr="00700312">
              <w:rPr>
                <w:rFonts w:ascii="Century Gothic" w:hAnsi="Century Gothic" w:cs="Calibri"/>
                <w:iCs/>
                <w:spacing w:val="4"/>
                <w:sz w:val="20"/>
                <w:szCs w:val="20"/>
                <w:lang w:eastAsia="tr-TR"/>
              </w:rPr>
              <w:t>1. ve 2. Soruları şiire gore cevaplayınız.</w:t>
            </w:r>
          </w:p>
          <w:p w:rsidR="00A57ADC" w:rsidRPr="00700312" w:rsidRDefault="00A57ADC" w:rsidP="00700312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sz w:val="20"/>
                <w:szCs w:val="20"/>
                <w:lang w:eastAsia="tr-TR"/>
              </w:rPr>
            </w:pPr>
          </w:p>
          <w:p w:rsidR="00A57ADC" w:rsidRPr="00700312" w:rsidRDefault="00A57ADC" w:rsidP="00700312">
            <w:pPr>
              <w:widowControl w:val="0"/>
              <w:shd w:val="clear" w:color="auto" w:fill="FFFFFF"/>
              <w:tabs>
                <w:tab w:val="left" w:pos="56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b/>
                <w:sz w:val="20"/>
                <w:szCs w:val="20"/>
                <w:lang w:eastAsia="tr-TR"/>
              </w:rPr>
            </w:pPr>
            <w:r w:rsidRPr="00700312">
              <w:rPr>
                <w:rFonts w:ascii="Century Gothic" w:hAnsi="Century Gothic" w:cs="Calibri"/>
                <w:b/>
                <w:bCs/>
                <w:spacing w:val="-27"/>
                <w:sz w:val="20"/>
                <w:szCs w:val="20"/>
                <w:lang w:eastAsia="tr-TR"/>
              </w:rPr>
              <w:t xml:space="preserve">1- </w:t>
            </w:r>
            <w:r w:rsidRPr="00700312">
              <w:rPr>
                <w:rFonts w:ascii="Century Gothic" w:hAnsi="Century Gothic" w:cs="Calibri"/>
                <w:b/>
                <w:bCs/>
                <w:spacing w:val="-10"/>
                <w:sz w:val="20"/>
                <w:szCs w:val="20"/>
                <w:lang w:eastAsia="tr-TR"/>
              </w:rPr>
              <w:t xml:space="preserve">Şiire göre sona eren mevsim </w:t>
            </w:r>
            <w:r w:rsidRPr="00700312">
              <w:rPr>
                <w:rFonts w:ascii="Century Gothic" w:hAnsi="Century Gothic" w:cs="Calibri"/>
                <w:b/>
                <w:bCs/>
                <w:spacing w:val="-7"/>
                <w:sz w:val="20"/>
                <w:szCs w:val="20"/>
                <w:lang w:eastAsia="tr-TR"/>
              </w:rPr>
              <w:t>hangisidir?</w:t>
            </w:r>
          </w:p>
          <w:p w:rsidR="00A57ADC" w:rsidRPr="00700312" w:rsidRDefault="00A57ADC" w:rsidP="00700312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sz w:val="20"/>
                <w:szCs w:val="20"/>
                <w:lang w:eastAsia="tr-TR"/>
              </w:rPr>
            </w:pPr>
            <w:r w:rsidRPr="00700312">
              <w:rPr>
                <w:rFonts w:ascii="Century Gothic" w:hAnsi="Century Gothic" w:cs="Calibri"/>
                <w:bCs/>
                <w:spacing w:val="-12"/>
                <w:sz w:val="20"/>
                <w:szCs w:val="20"/>
                <w:lang w:eastAsia="tr-TR"/>
              </w:rPr>
              <w:t>A)</w:t>
            </w:r>
            <w:r w:rsidRPr="00700312">
              <w:rPr>
                <w:rFonts w:ascii="Century Gothic" w:hAnsi="Century Gothic" w:cs="Calibri"/>
                <w:spacing w:val="-4"/>
                <w:sz w:val="20"/>
                <w:szCs w:val="20"/>
                <w:lang w:eastAsia="tr-TR"/>
              </w:rPr>
              <w:t>yaz</w:t>
            </w:r>
            <w:r w:rsidRPr="00700312">
              <w:rPr>
                <w:rFonts w:ascii="Century Gothic" w:hAnsi="Century Gothic" w:cs="Calibri"/>
                <w:sz w:val="20"/>
                <w:szCs w:val="20"/>
                <w:lang w:eastAsia="tr-TR"/>
              </w:rPr>
              <w:t xml:space="preserve">             </w:t>
            </w:r>
            <w:r w:rsidRPr="00700312">
              <w:rPr>
                <w:rFonts w:ascii="Century Gothic" w:hAnsi="Century Gothic" w:cs="Calibri"/>
                <w:bCs/>
                <w:spacing w:val="-30"/>
                <w:sz w:val="20"/>
                <w:szCs w:val="20"/>
                <w:lang w:eastAsia="tr-TR"/>
              </w:rPr>
              <w:t>B)</w:t>
            </w:r>
            <w:r w:rsidRPr="00700312">
              <w:rPr>
                <w:rFonts w:ascii="Century Gothic" w:hAnsi="Century Gothic" w:cs="Calibri"/>
                <w:spacing w:val="-10"/>
                <w:sz w:val="20"/>
                <w:szCs w:val="20"/>
                <w:lang w:eastAsia="tr-TR"/>
              </w:rPr>
              <w:t>Kış</w:t>
            </w:r>
            <w:r w:rsidRPr="00700312">
              <w:rPr>
                <w:rFonts w:ascii="Century Gothic" w:hAnsi="Century Gothic" w:cs="Calibri"/>
                <w:sz w:val="20"/>
                <w:szCs w:val="20"/>
                <w:lang w:eastAsia="tr-TR"/>
              </w:rPr>
              <w:t xml:space="preserve">               </w:t>
            </w:r>
            <w:r w:rsidRPr="00700312">
              <w:rPr>
                <w:rFonts w:ascii="Century Gothic" w:hAnsi="Century Gothic" w:cs="Calibri"/>
                <w:bCs/>
                <w:spacing w:val="-22"/>
                <w:sz w:val="20"/>
                <w:szCs w:val="20"/>
                <w:lang w:eastAsia="tr-TR"/>
              </w:rPr>
              <w:t>C)</w:t>
            </w:r>
            <w:r w:rsidRPr="00700312">
              <w:rPr>
                <w:rFonts w:ascii="Century Gothic" w:hAnsi="Century Gothic" w:cs="Calibri"/>
                <w:bCs/>
                <w:sz w:val="20"/>
                <w:szCs w:val="20"/>
                <w:lang w:eastAsia="tr-TR"/>
              </w:rPr>
              <w:t xml:space="preserve"> </w:t>
            </w:r>
            <w:r w:rsidRPr="00700312">
              <w:rPr>
                <w:rFonts w:ascii="Century Gothic" w:hAnsi="Century Gothic" w:cs="Calibri"/>
                <w:spacing w:val="6"/>
                <w:sz w:val="20"/>
                <w:szCs w:val="20"/>
                <w:lang w:eastAsia="tr-TR"/>
              </w:rPr>
              <w:t>ilkbahar</w:t>
            </w:r>
          </w:p>
          <w:p w:rsidR="00A57ADC" w:rsidRPr="00700312" w:rsidRDefault="00A57ADC" w:rsidP="00700312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after="0" w:line="240" w:lineRule="auto"/>
              <w:ind w:left="293"/>
              <w:rPr>
                <w:rFonts w:ascii="Century Gothic" w:hAnsi="Century Gothic" w:cs="Calibri"/>
                <w:sz w:val="20"/>
                <w:szCs w:val="20"/>
                <w:lang w:eastAsia="tr-TR"/>
              </w:rPr>
            </w:pPr>
          </w:p>
          <w:p w:rsidR="00A57ADC" w:rsidRPr="00700312" w:rsidRDefault="00A57ADC" w:rsidP="00700312">
            <w:pPr>
              <w:widowControl w:val="0"/>
              <w:shd w:val="clear" w:color="auto" w:fill="FFFFFF"/>
              <w:tabs>
                <w:tab w:val="left" w:pos="6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b/>
                <w:sz w:val="20"/>
                <w:szCs w:val="20"/>
                <w:lang w:eastAsia="tr-TR"/>
              </w:rPr>
            </w:pPr>
            <w:r w:rsidRPr="00700312">
              <w:rPr>
                <w:rFonts w:ascii="Century Gothic" w:hAnsi="Century Gothic" w:cs="Calibri"/>
                <w:b/>
                <w:bCs/>
                <w:spacing w:val="-8"/>
                <w:sz w:val="20"/>
                <w:szCs w:val="20"/>
                <w:lang w:eastAsia="tr-TR"/>
              </w:rPr>
              <w:t xml:space="preserve">2- </w:t>
            </w:r>
            <w:r w:rsidRPr="00700312">
              <w:rPr>
                <w:rFonts w:ascii="Century Gothic" w:hAnsi="Century Gothic" w:cs="Calibri"/>
                <w:b/>
                <w:bCs/>
                <w:spacing w:val="10"/>
                <w:sz w:val="20"/>
                <w:szCs w:val="20"/>
                <w:lang w:eastAsia="tr-TR"/>
              </w:rPr>
              <w:t xml:space="preserve">Şiire göre hangi mevsim </w:t>
            </w:r>
            <w:r w:rsidRPr="00700312">
              <w:rPr>
                <w:rFonts w:ascii="Century Gothic" w:hAnsi="Century Gothic" w:cs="Calibri"/>
                <w:b/>
                <w:bCs/>
                <w:spacing w:val="-5"/>
                <w:sz w:val="20"/>
                <w:szCs w:val="20"/>
                <w:lang w:eastAsia="tr-TR"/>
              </w:rPr>
              <w:t>başlamıştır?</w:t>
            </w:r>
          </w:p>
          <w:p w:rsidR="00A57ADC" w:rsidRPr="00700312" w:rsidRDefault="00A57ADC" w:rsidP="00700312">
            <w:pPr>
              <w:widowControl w:val="0"/>
              <w:shd w:val="clear" w:color="auto" w:fill="FFFFFF"/>
              <w:tabs>
                <w:tab w:val="left" w:pos="64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sz w:val="20"/>
                <w:szCs w:val="20"/>
                <w:lang w:eastAsia="tr-TR"/>
              </w:rPr>
            </w:pPr>
            <w:r w:rsidRPr="00700312">
              <w:rPr>
                <w:rFonts w:ascii="Century Gothic" w:hAnsi="Century Gothic" w:cs="Calibri"/>
                <w:bCs/>
                <w:spacing w:val="-15"/>
                <w:sz w:val="20"/>
                <w:szCs w:val="20"/>
                <w:lang w:eastAsia="tr-TR"/>
              </w:rPr>
              <w:t>A)</w:t>
            </w:r>
            <w:r w:rsidRPr="00700312">
              <w:rPr>
                <w:rFonts w:ascii="Century Gothic" w:hAnsi="Century Gothic" w:cs="Calibri"/>
                <w:spacing w:val="6"/>
                <w:sz w:val="20"/>
                <w:szCs w:val="20"/>
                <w:lang w:eastAsia="tr-TR"/>
              </w:rPr>
              <w:t>ilkbahar</w:t>
            </w:r>
            <w:r w:rsidRPr="00700312">
              <w:rPr>
                <w:rFonts w:ascii="Century Gothic" w:hAnsi="Century Gothic" w:cs="Calibri"/>
                <w:sz w:val="20"/>
                <w:szCs w:val="20"/>
                <w:lang w:eastAsia="tr-TR"/>
              </w:rPr>
              <w:t xml:space="preserve">       </w:t>
            </w:r>
            <w:r w:rsidRPr="00700312">
              <w:rPr>
                <w:rFonts w:ascii="Century Gothic" w:hAnsi="Century Gothic" w:cs="Calibri"/>
                <w:spacing w:val="-17"/>
                <w:sz w:val="20"/>
                <w:szCs w:val="20"/>
                <w:lang w:eastAsia="tr-TR"/>
              </w:rPr>
              <w:t>B)</w:t>
            </w:r>
            <w:r w:rsidRPr="00700312">
              <w:rPr>
                <w:rFonts w:ascii="Century Gothic" w:hAnsi="Century Gothic" w:cs="Calibri"/>
                <w:spacing w:val="8"/>
                <w:sz w:val="20"/>
                <w:szCs w:val="20"/>
                <w:lang w:eastAsia="tr-TR"/>
              </w:rPr>
              <w:t>Sonbahar</w:t>
            </w:r>
            <w:r w:rsidRPr="00700312">
              <w:rPr>
                <w:rFonts w:ascii="Century Gothic" w:hAnsi="Century Gothic" w:cs="Calibri"/>
                <w:sz w:val="20"/>
                <w:szCs w:val="20"/>
                <w:lang w:eastAsia="tr-TR"/>
              </w:rPr>
              <w:t xml:space="preserve">           </w:t>
            </w:r>
            <w:r w:rsidRPr="00700312">
              <w:rPr>
                <w:rFonts w:ascii="Century Gothic" w:hAnsi="Century Gothic" w:cs="Calibri"/>
                <w:bCs/>
                <w:spacing w:val="-20"/>
                <w:sz w:val="20"/>
                <w:szCs w:val="20"/>
                <w:lang w:eastAsia="tr-TR"/>
              </w:rPr>
              <w:t>C)</w:t>
            </w:r>
            <w:r w:rsidRPr="00700312">
              <w:rPr>
                <w:rFonts w:ascii="Century Gothic" w:hAnsi="Century Gothic" w:cs="Calibri"/>
                <w:bCs/>
                <w:sz w:val="20"/>
                <w:szCs w:val="20"/>
                <w:lang w:eastAsia="tr-TR"/>
              </w:rPr>
              <w:t xml:space="preserve"> </w:t>
            </w:r>
            <w:r w:rsidRPr="00700312">
              <w:rPr>
                <w:rFonts w:ascii="Century Gothic" w:hAnsi="Century Gothic" w:cs="Calibri"/>
                <w:spacing w:val="-9"/>
                <w:sz w:val="20"/>
                <w:szCs w:val="20"/>
                <w:lang w:eastAsia="tr-TR"/>
              </w:rPr>
              <w:t>kış</w:t>
            </w:r>
          </w:p>
          <w:p w:rsidR="00A57ADC" w:rsidRPr="00700312" w:rsidRDefault="00A57ADC" w:rsidP="00700312">
            <w:pPr>
              <w:widowControl w:val="0"/>
              <w:shd w:val="clear" w:color="auto" w:fill="FFFFFF"/>
              <w:tabs>
                <w:tab w:val="left" w:pos="648"/>
              </w:tabs>
              <w:autoSpaceDE w:val="0"/>
              <w:autoSpaceDN w:val="0"/>
              <w:adjustRightInd w:val="0"/>
              <w:spacing w:after="0" w:line="240" w:lineRule="auto"/>
              <w:ind w:left="298"/>
              <w:rPr>
                <w:rFonts w:ascii="Century Gothic" w:hAnsi="Century Gothic" w:cs="Calibri"/>
                <w:sz w:val="20"/>
                <w:szCs w:val="20"/>
                <w:lang w:eastAsia="tr-TR"/>
              </w:rPr>
            </w:pPr>
          </w:p>
          <w:p w:rsidR="00A57ADC" w:rsidRPr="00700312" w:rsidRDefault="00A57ADC" w:rsidP="00F50BE6">
            <w:pPr>
              <w:pStyle w:val="Default"/>
              <w:rPr>
                <w:rFonts w:ascii="Century Gothic" w:hAnsi="Century Gothic"/>
                <w:b/>
                <w:sz w:val="20"/>
                <w:szCs w:val="20"/>
              </w:rPr>
            </w:pPr>
            <w:r w:rsidRPr="00700312">
              <w:rPr>
                <w:b/>
              </w:rPr>
              <w:t xml:space="preserve"> </w:t>
            </w:r>
            <w:r w:rsidRPr="00700312">
              <w:rPr>
                <w:rFonts w:ascii="Century Gothic" w:hAnsi="Century Gothic"/>
                <w:b/>
                <w:bCs/>
                <w:sz w:val="20"/>
                <w:szCs w:val="20"/>
              </w:rPr>
              <w:t>3-</w:t>
            </w:r>
            <w:r w:rsidRPr="00700312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Pr="00700312">
              <w:rPr>
                <w:rFonts w:ascii="Century Gothic" w:hAnsi="Century Gothic"/>
                <w:sz w:val="20"/>
                <w:szCs w:val="20"/>
              </w:rPr>
              <w:t>Aşağıdakilerden hangisi</w:t>
            </w:r>
            <w:r w:rsidRPr="00700312">
              <w:rPr>
                <w:rFonts w:ascii="Century Gothic" w:hAnsi="Century Gothic"/>
                <w:b/>
                <w:sz w:val="20"/>
                <w:szCs w:val="20"/>
              </w:rPr>
              <w:t xml:space="preserve"> bir cümledir? </w:t>
            </w:r>
          </w:p>
          <w:p w:rsidR="00A57ADC" w:rsidRPr="00700312" w:rsidRDefault="00A57ADC" w:rsidP="00F50BE6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700312"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) Tatilde ailece denize. </w:t>
            </w:r>
          </w:p>
          <w:p w:rsidR="00A57ADC" w:rsidRPr="00700312" w:rsidRDefault="00A57ADC" w:rsidP="00F50BE6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700312">
              <w:rPr>
                <w:rFonts w:ascii="Century Gothic" w:hAnsi="Century Gothic"/>
                <w:bCs/>
                <w:sz w:val="20"/>
                <w:szCs w:val="20"/>
              </w:rPr>
              <w:t>B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) Tavşan yavrusunu yuvaya. </w:t>
            </w:r>
          </w:p>
          <w:p w:rsidR="00A57ADC" w:rsidRPr="00700312" w:rsidRDefault="00A57ADC" w:rsidP="00700312">
            <w:pPr>
              <w:widowControl w:val="0"/>
              <w:shd w:val="clear" w:color="auto" w:fill="FFFFFF"/>
              <w:tabs>
                <w:tab w:val="left" w:pos="66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sz w:val="20"/>
                <w:szCs w:val="20"/>
                <w:lang w:eastAsia="tr-TR"/>
              </w:rPr>
            </w:pPr>
            <w:r w:rsidRPr="00700312">
              <w:rPr>
                <w:rFonts w:ascii="Century Gothic" w:hAnsi="Century Gothic"/>
                <w:bCs/>
                <w:sz w:val="20"/>
                <w:szCs w:val="20"/>
              </w:rPr>
              <w:t>C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) Geri gelirken çantanı da al. </w:t>
            </w:r>
          </w:p>
          <w:p w:rsidR="00A57ADC" w:rsidRPr="00700312" w:rsidRDefault="00A57ADC" w:rsidP="00F50BE6">
            <w:pPr>
              <w:pStyle w:val="Default"/>
            </w:pPr>
          </w:p>
          <w:p w:rsidR="00A57ADC" w:rsidRPr="00700312" w:rsidRDefault="00A57ADC" w:rsidP="00F50BE6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700312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700312">
              <w:rPr>
                <w:rFonts w:ascii="Century Gothic" w:hAnsi="Century Gothic"/>
                <w:b/>
                <w:bCs/>
                <w:sz w:val="20"/>
                <w:szCs w:val="20"/>
              </w:rPr>
              <w:t>4-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 Verilen kelimelerden hangisi</w:t>
            </w:r>
            <w:r w:rsidRPr="00700312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Pr="00700312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üç </w:t>
            </w:r>
            <w:r w:rsidRPr="00700312">
              <w:rPr>
                <w:rFonts w:ascii="Century Gothic" w:hAnsi="Century Gothic"/>
                <w:b/>
                <w:sz w:val="20"/>
                <w:szCs w:val="20"/>
              </w:rPr>
              <w:t>hecelidir?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A57ADC" w:rsidRPr="00700312" w:rsidRDefault="00A57ADC" w:rsidP="00700312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bCs/>
                <w:spacing w:val="-14"/>
                <w:sz w:val="20"/>
                <w:szCs w:val="20"/>
                <w:lang w:eastAsia="tr-TR"/>
              </w:rPr>
            </w:pPr>
            <w:r w:rsidRPr="00700312"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) yangın         </w:t>
            </w:r>
            <w:r w:rsidRPr="00700312">
              <w:rPr>
                <w:rFonts w:ascii="Century Gothic" w:hAnsi="Century Gothic"/>
                <w:bCs/>
                <w:sz w:val="20"/>
                <w:szCs w:val="20"/>
              </w:rPr>
              <w:t>B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) itfaiye        </w:t>
            </w:r>
            <w:r w:rsidRPr="00700312">
              <w:rPr>
                <w:rFonts w:ascii="Century Gothic" w:hAnsi="Century Gothic"/>
                <w:bCs/>
                <w:sz w:val="20"/>
                <w:szCs w:val="20"/>
              </w:rPr>
              <w:t>C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) hemşire </w:t>
            </w:r>
          </w:p>
          <w:p w:rsidR="00A57ADC" w:rsidRPr="00700312" w:rsidRDefault="00A57ADC" w:rsidP="00F50BE6">
            <w:pPr>
              <w:pStyle w:val="Default"/>
            </w:pPr>
          </w:p>
          <w:p w:rsidR="00A57ADC" w:rsidRPr="00700312" w:rsidRDefault="00A57ADC" w:rsidP="00F50BE6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700312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700312">
              <w:rPr>
                <w:rFonts w:ascii="Century Gothic" w:hAnsi="Century Gothic"/>
                <w:b/>
                <w:bCs/>
                <w:sz w:val="20"/>
                <w:szCs w:val="20"/>
              </w:rPr>
              <w:t>5-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 Hangi cümlede </w:t>
            </w:r>
            <w:r w:rsidRPr="00700312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kesme işareti (‘) 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yanlış kullanılmıştır? </w:t>
            </w:r>
          </w:p>
          <w:p w:rsidR="00A57ADC" w:rsidRPr="00700312" w:rsidRDefault="00A57ADC" w:rsidP="00F50BE6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700312"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) Nurgül’ün annesi pazardan geldi mi? </w:t>
            </w:r>
          </w:p>
          <w:p w:rsidR="00A57ADC" w:rsidRPr="00700312" w:rsidRDefault="00A57ADC" w:rsidP="00F50BE6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700312">
              <w:rPr>
                <w:rFonts w:ascii="Century Gothic" w:hAnsi="Century Gothic"/>
                <w:bCs/>
                <w:sz w:val="20"/>
                <w:szCs w:val="20"/>
              </w:rPr>
              <w:t>B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) Fatih’in babası Erzincan’a gidecek. </w:t>
            </w:r>
          </w:p>
          <w:p w:rsidR="00A57ADC" w:rsidRPr="00700312" w:rsidRDefault="00A57ADC" w:rsidP="00700312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spacing w:val="4"/>
                <w:sz w:val="20"/>
                <w:szCs w:val="20"/>
                <w:lang w:eastAsia="tr-TR"/>
              </w:rPr>
            </w:pPr>
            <w:r w:rsidRPr="00700312">
              <w:rPr>
                <w:rFonts w:ascii="Century Gothic" w:hAnsi="Century Gothic"/>
                <w:bCs/>
                <w:sz w:val="20"/>
                <w:szCs w:val="20"/>
              </w:rPr>
              <w:t>C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) Atatür’kün doğduğu şehir Selanik’tir. </w:t>
            </w:r>
          </w:p>
          <w:p w:rsidR="00A57ADC" w:rsidRPr="00700312" w:rsidRDefault="00A57ADC" w:rsidP="00F50BE6">
            <w:pPr>
              <w:pStyle w:val="Default"/>
            </w:pPr>
          </w:p>
          <w:p w:rsidR="00A57ADC" w:rsidRPr="00700312" w:rsidRDefault="00A57ADC" w:rsidP="00F50BE6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700312">
              <w:t xml:space="preserve"> </w:t>
            </w:r>
            <w:r w:rsidRPr="00700312">
              <w:rPr>
                <w:rFonts w:ascii="Century Gothic" w:hAnsi="Century Gothic"/>
                <w:b/>
                <w:bCs/>
                <w:sz w:val="20"/>
                <w:szCs w:val="20"/>
              </w:rPr>
              <w:t>6-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 “</w:t>
            </w:r>
            <w:r w:rsidRPr="00700312">
              <w:rPr>
                <w:rFonts w:ascii="Century Gothic" w:hAnsi="Century Gothic"/>
                <w:b/>
                <w:bCs/>
                <w:sz w:val="20"/>
                <w:szCs w:val="20"/>
              </w:rPr>
              <w:t>a, ı, o, u</w:t>
            </w:r>
            <w:r w:rsidRPr="00700312">
              <w:rPr>
                <w:rFonts w:ascii="Century Gothic" w:hAnsi="Century Gothic"/>
                <w:sz w:val="20"/>
                <w:szCs w:val="20"/>
              </w:rPr>
              <w:t>” harfleri kalın ünlüdür. “</w:t>
            </w:r>
            <w:r w:rsidRPr="00700312">
              <w:rPr>
                <w:rFonts w:ascii="Century Gothic" w:hAnsi="Century Gothic"/>
                <w:b/>
                <w:bCs/>
                <w:sz w:val="20"/>
                <w:szCs w:val="20"/>
              </w:rPr>
              <w:t>e, i, ö, ü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” harfleri ince ünlüdür. Verilen bilgiye göre aşağıdaki kelimelerden hangisindeki tüm ünlü harfler </w:t>
            </w:r>
            <w:r w:rsidRPr="00700312">
              <w:rPr>
                <w:rFonts w:ascii="Century Gothic" w:hAnsi="Century Gothic"/>
                <w:b/>
                <w:bCs/>
                <w:sz w:val="20"/>
                <w:szCs w:val="20"/>
              </w:rPr>
              <w:t>incedir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? </w:t>
            </w:r>
          </w:p>
          <w:p w:rsidR="00A57ADC" w:rsidRPr="00700312" w:rsidRDefault="00A57ADC" w:rsidP="00700312">
            <w:pPr>
              <w:widowControl w:val="0"/>
              <w:shd w:val="clear" w:color="auto" w:fill="FFFFFF"/>
              <w:tabs>
                <w:tab w:val="left" w:pos="1680"/>
                <w:tab w:val="left" w:pos="294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sz w:val="20"/>
                <w:szCs w:val="20"/>
                <w:lang w:eastAsia="tr-TR"/>
              </w:rPr>
            </w:pPr>
            <w:r w:rsidRPr="00700312"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) taşıt          </w:t>
            </w:r>
            <w:r w:rsidRPr="00700312">
              <w:rPr>
                <w:rFonts w:ascii="Century Gothic" w:hAnsi="Century Gothic"/>
                <w:bCs/>
                <w:sz w:val="20"/>
                <w:szCs w:val="20"/>
              </w:rPr>
              <w:t>B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) taksi              </w:t>
            </w:r>
            <w:r w:rsidRPr="00700312">
              <w:rPr>
                <w:rFonts w:ascii="Century Gothic" w:hAnsi="Century Gothic"/>
                <w:bCs/>
                <w:sz w:val="20"/>
                <w:szCs w:val="20"/>
              </w:rPr>
              <w:t>C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) gemi </w:t>
            </w:r>
          </w:p>
          <w:p w:rsidR="00A57ADC" w:rsidRPr="00700312" w:rsidRDefault="00A57ADC" w:rsidP="00700312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b/>
                <w:bCs/>
                <w:spacing w:val="-11"/>
                <w:sz w:val="20"/>
                <w:szCs w:val="20"/>
                <w:lang w:eastAsia="tr-TR"/>
              </w:rPr>
            </w:pPr>
          </w:p>
          <w:p w:rsidR="00A57ADC" w:rsidRPr="00700312" w:rsidRDefault="00A57ADC" w:rsidP="00F50BE6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700312">
              <w:rPr>
                <w:rFonts w:ascii="Century Gothic" w:hAnsi="Century Gothic"/>
                <w:b/>
                <w:sz w:val="20"/>
                <w:szCs w:val="20"/>
              </w:rPr>
              <w:t>7-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 “</w:t>
            </w:r>
            <w:r w:rsidRPr="00700312">
              <w:rPr>
                <w:rFonts w:ascii="Century Gothic" w:hAnsi="Century Gothic"/>
                <w:b/>
                <w:bCs/>
                <w:sz w:val="20"/>
                <w:szCs w:val="20"/>
              </w:rPr>
              <w:t>Alfabemizde ………… harf vardır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.” cümlesinde boş bırakılan yere aşağıdakilerden hangisi yazılmalıdır? </w:t>
            </w:r>
          </w:p>
          <w:p w:rsidR="00A57ADC" w:rsidRPr="00700312" w:rsidRDefault="00A57ADC" w:rsidP="00700312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bCs/>
                <w:spacing w:val="-9"/>
                <w:sz w:val="20"/>
                <w:szCs w:val="20"/>
                <w:lang w:eastAsia="tr-TR"/>
              </w:rPr>
            </w:pPr>
            <w:r w:rsidRPr="00700312"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) yirmi dokuz         </w:t>
            </w:r>
            <w:r w:rsidRPr="00700312">
              <w:rPr>
                <w:rFonts w:ascii="Century Gothic" w:hAnsi="Century Gothic"/>
                <w:bCs/>
                <w:sz w:val="20"/>
                <w:szCs w:val="20"/>
              </w:rPr>
              <w:t>B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) on iki          </w:t>
            </w:r>
            <w:r w:rsidRPr="00700312">
              <w:rPr>
                <w:rFonts w:ascii="Century Gothic" w:hAnsi="Century Gothic"/>
                <w:bCs/>
                <w:sz w:val="20"/>
                <w:szCs w:val="20"/>
              </w:rPr>
              <w:t>C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) sekiz </w:t>
            </w:r>
          </w:p>
          <w:p w:rsidR="00A57ADC" w:rsidRPr="00700312" w:rsidRDefault="00A57ADC" w:rsidP="00700312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b/>
                <w:bCs/>
                <w:spacing w:val="-9"/>
                <w:sz w:val="20"/>
                <w:szCs w:val="20"/>
                <w:lang w:eastAsia="tr-TR"/>
              </w:rPr>
            </w:pPr>
          </w:p>
          <w:p w:rsidR="00A57ADC" w:rsidRPr="00700312" w:rsidRDefault="00A57ADC" w:rsidP="00700312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b/>
                <w:sz w:val="20"/>
                <w:szCs w:val="20"/>
                <w:lang w:eastAsia="tr-TR"/>
              </w:rPr>
            </w:pPr>
            <w:r w:rsidRPr="00700312">
              <w:rPr>
                <w:rFonts w:ascii="Century Gothic" w:hAnsi="Century Gothic" w:cs="Calibri"/>
                <w:b/>
                <w:bCs/>
                <w:spacing w:val="-9"/>
                <w:sz w:val="20"/>
                <w:szCs w:val="20"/>
                <w:lang w:eastAsia="tr-TR"/>
              </w:rPr>
              <w:t xml:space="preserve">8- </w:t>
            </w:r>
            <w:r w:rsidRPr="00700312">
              <w:rPr>
                <w:rFonts w:ascii="Century Gothic" w:hAnsi="Century Gothic" w:cs="Calibri"/>
                <w:bCs/>
                <w:spacing w:val="-2"/>
                <w:sz w:val="20"/>
                <w:szCs w:val="20"/>
                <w:lang w:eastAsia="tr-TR"/>
              </w:rPr>
              <w:t>Aşağıdaki sözcük çiftlerin</w:t>
            </w:r>
            <w:r w:rsidRPr="00700312">
              <w:rPr>
                <w:rFonts w:ascii="Century Gothic" w:hAnsi="Century Gothic" w:cs="Calibri"/>
                <w:bCs/>
                <w:spacing w:val="-3"/>
                <w:sz w:val="20"/>
                <w:szCs w:val="20"/>
                <w:lang w:eastAsia="tr-TR"/>
              </w:rPr>
              <w:t>den hangisi</w:t>
            </w:r>
            <w:r w:rsidRPr="00700312">
              <w:rPr>
                <w:rFonts w:ascii="Century Gothic" w:hAnsi="Century Gothic" w:cs="Calibri"/>
                <w:b/>
                <w:bCs/>
                <w:spacing w:val="-3"/>
                <w:sz w:val="20"/>
                <w:szCs w:val="20"/>
                <w:lang w:eastAsia="tr-TR"/>
              </w:rPr>
              <w:t xml:space="preserve"> eş anlamlıdır?</w:t>
            </w: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 w:cs="Calibri"/>
                <w:spacing w:val="5"/>
                <w:sz w:val="20"/>
                <w:szCs w:val="20"/>
                <w:lang w:eastAsia="tr-TR"/>
              </w:rPr>
            </w:pPr>
            <w:r w:rsidRPr="00700312">
              <w:rPr>
                <w:rFonts w:ascii="Century Gothic" w:hAnsi="Century Gothic" w:cs="Calibri"/>
                <w:bCs/>
                <w:spacing w:val="-10"/>
                <w:sz w:val="20"/>
                <w:szCs w:val="20"/>
                <w:lang w:eastAsia="tr-TR"/>
              </w:rPr>
              <w:t>A)</w:t>
            </w:r>
            <w:r w:rsidRPr="00700312">
              <w:rPr>
                <w:rFonts w:ascii="Century Gothic" w:hAnsi="Century Gothic" w:cs="Calibri"/>
                <w:spacing w:val="5"/>
                <w:sz w:val="20"/>
                <w:szCs w:val="20"/>
                <w:lang w:eastAsia="tr-TR"/>
              </w:rPr>
              <w:t xml:space="preserve">uzun-kısa </w:t>
            </w:r>
            <w:r w:rsidRPr="00700312">
              <w:rPr>
                <w:rFonts w:ascii="Century Gothic" w:hAnsi="Century Gothic" w:cs="Calibri"/>
                <w:sz w:val="20"/>
                <w:szCs w:val="20"/>
                <w:lang w:eastAsia="tr-TR"/>
              </w:rPr>
              <w:t xml:space="preserve">    </w:t>
            </w:r>
            <w:r w:rsidRPr="00700312">
              <w:rPr>
                <w:rFonts w:ascii="Century Gothic" w:hAnsi="Century Gothic" w:cs="Calibri"/>
                <w:spacing w:val="-17"/>
                <w:sz w:val="20"/>
                <w:szCs w:val="20"/>
                <w:lang w:eastAsia="tr-TR"/>
              </w:rPr>
              <w:t>B)</w:t>
            </w:r>
            <w:r w:rsidRPr="00700312">
              <w:rPr>
                <w:rFonts w:ascii="Century Gothic" w:hAnsi="Century Gothic" w:cs="Calibri"/>
                <w:sz w:val="20"/>
                <w:szCs w:val="20"/>
                <w:lang w:eastAsia="tr-TR"/>
              </w:rPr>
              <w:t xml:space="preserve"> </w:t>
            </w:r>
            <w:r w:rsidRPr="00700312">
              <w:rPr>
                <w:rFonts w:ascii="Century Gothic" w:hAnsi="Century Gothic" w:cs="Calibri"/>
                <w:spacing w:val="-4"/>
                <w:sz w:val="20"/>
                <w:szCs w:val="20"/>
                <w:lang w:eastAsia="tr-TR"/>
              </w:rPr>
              <w:t>kış-yaz</w:t>
            </w:r>
            <w:r w:rsidRPr="00700312">
              <w:rPr>
                <w:rFonts w:ascii="Century Gothic" w:hAnsi="Century Gothic" w:cs="Calibri"/>
                <w:sz w:val="20"/>
                <w:szCs w:val="20"/>
                <w:lang w:eastAsia="tr-TR"/>
              </w:rPr>
              <w:t xml:space="preserve">      </w:t>
            </w:r>
            <w:r w:rsidRPr="00700312">
              <w:rPr>
                <w:rFonts w:ascii="Century Gothic" w:hAnsi="Century Gothic" w:cs="Calibri"/>
                <w:spacing w:val="5"/>
                <w:sz w:val="20"/>
                <w:szCs w:val="20"/>
                <w:lang w:eastAsia="tr-TR"/>
              </w:rPr>
              <w:t>C)  güz-sonbahar</w:t>
            </w:r>
          </w:p>
          <w:p w:rsidR="00A57ADC" w:rsidRPr="00700312" w:rsidRDefault="00A57ADC" w:rsidP="007003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1"/>
              <w:rPr>
                <w:rFonts w:ascii="Century Gothic" w:hAnsi="Century Gothic" w:cs="Calibri"/>
                <w:spacing w:val="5"/>
                <w:sz w:val="20"/>
                <w:szCs w:val="20"/>
                <w:lang w:eastAsia="tr-TR"/>
              </w:rPr>
            </w:pPr>
          </w:p>
          <w:p w:rsidR="00A57ADC" w:rsidRPr="00700312" w:rsidRDefault="00A57ADC" w:rsidP="007003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1"/>
              <w:rPr>
                <w:rFonts w:ascii="Century Gothic" w:hAnsi="Century Gothic" w:cs="Calibri"/>
                <w:b/>
                <w:sz w:val="20"/>
                <w:szCs w:val="20"/>
                <w:lang w:eastAsia="tr-TR"/>
              </w:rPr>
            </w:pPr>
            <w:r w:rsidRPr="00700312">
              <w:rPr>
                <w:rFonts w:ascii="Century Gothic" w:hAnsi="Century Gothic" w:cs="Calibri"/>
                <w:b/>
                <w:spacing w:val="5"/>
                <w:sz w:val="20"/>
                <w:szCs w:val="20"/>
                <w:lang w:eastAsia="tr-TR"/>
              </w:rPr>
              <w:t>9-</w:t>
            </w:r>
            <w:r w:rsidRPr="00700312">
              <w:rPr>
                <w:rFonts w:ascii="Century Gothic" w:hAnsi="Century Gothic" w:cs="Calibri"/>
                <w:b/>
                <w:bCs/>
                <w:spacing w:val="7"/>
                <w:sz w:val="20"/>
                <w:szCs w:val="20"/>
                <w:lang w:eastAsia="tr-TR"/>
              </w:rPr>
              <w:t xml:space="preserve"> </w:t>
            </w:r>
            <w:r w:rsidRPr="00700312">
              <w:rPr>
                <w:rFonts w:ascii="Century Gothic" w:hAnsi="Century Gothic" w:cs="Calibri"/>
                <w:bCs/>
                <w:spacing w:val="7"/>
                <w:sz w:val="20"/>
                <w:szCs w:val="20"/>
                <w:lang w:eastAsia="tr-TR"/>
              </w:rPr>
              <w:t>Aşağıdaki sözcüklerden hangisi</w:t>
            </w:r>
            <w:r w:rsidRPr="00700312">
              <w:rPr>
                <w:rFonts w:ascii="Century Gothic" w:hAnsi="Century Gothic" w:cs="Calibri"/>
                <w:b/>
                <w:bCs/>
                <w:spacing w:val="7"/>
                <w:sz w:val="20"/>
                <w:szCs w:val="20"/>
                <w:lang w:eastAsia="tr-TR"/>
              </w:rPr>
              <w:t xml:space="preserve"> </w:t>
            </w:r>
            <w:r w:rsidRPr="00700312">
              <w:rPr>
                <w:rFonts w:ascii="Century Gothic" w:hAnsi="Century Gothic" w:cs="Calibri"/>
                <w:b/>
                <w:bCs/>
                <w:spacing w:val="-8"/>
                <w:sz w:val="20"/>
                <w:szCs w:val="20"/>
                <w:lang w:eastAsia="tr-TR"/>
              </w:rPr>
              <w:t>eş seslidir?</w:t>
            </w:r>
          </w:p>
          <w:p w:rsidR="00A57ADC" w:rsidRPr="00700312" w:rsidRDefault="00A57ADC" w:rsidP="007003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sz w:val="20"/>
                <w:szCs w:val="20"/>
                <w:lang w:eastAsia="tr-TR"/>
              </w:rPr>
            </w:pPr>
            <w:r w:rsidRPr="00700312">
              <w:rPr>
                <w:rFonts w:ascii="Century Gothic" w:hAnsi="Century Gothic" w:cs="Calibri"/>
                <w:spacing w:val="-1"/>
                <w:sz w:val="20"/>
                <w:szCs w:val="20"/>
                <w:lang w:eastAsia="tr-TR"/>
              </w:rPr>
              <w:t xml:space="preserve">  A) kır             </w:t>
            </w:r>
            <w:r w:rsidRPr="00700312">
              <w:rPr>
                <w:rFonts w:ascii="Century Gothic" w:hAnsi="Century Gothic" w:cs="Calibri"/>
                <w:bCs/>
                <w:spacing w:val="-1"/>
                <w:sz w:val="20"/>
                <w:szCs w:val="20"/>
                <w:lang w:eastAsia="tr-TR"/>
              </w:rPr>
              <w:t xml:space="preserve">B) </w:t>
            </w:r>
            <w:r w:rsidRPr="00700312">
              <w:rPr>
                <w:rFonts w:ascii="Century Gothic" w:hAnsi="Century Gothic" w:cs="Calibri"/>
                <w:spacing w:val="-1"/>
                <w:sz w:val="20"/>
                <w:szCs w:val="20"/>
                <w:lang w:eastAsia="tr-TR"/>
              </w:rPr>
              <w:t>sarı            C) bahar</w:t>
            </w: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</w:p>
          <w:p w:rsidR="00A57ADC" w:rsidRPr="00700312" w:rsidRDefault="00A57ADC" w:rsidP="007003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7"/>
              <w:jc w:val="both"/>
              <w:rPr>
                <w:rFonts w:ascii="Century Gothic" w:hAnsi="Century Gothic" w:cs="Calibri"/>
                <w:b/>
                <w:sz w:val="20"/>
                <w:szCs w:val="20"/>
                <w:lang w:eastAsia="tr-TR"/>
              </w:rPr>
            </w:pPr>
            <w:r w:rsidRPr="00700312">
              <w:rPr>
                <w:rFonts w:ascii="Century Gothic" w:hAnsi="Century Gothic" w:cs="Calibri"/>
                <w:b/>
                <w:bCs/>
                <w:spacing w:val="-9"/>
                <w:sz w:val="20"/>
                <w:szCs w:val="20"/>
                <w:lang w:eastAsia="tr-TR"/>
              </w:rPr>
              <w:t xml:space="preserve">10- "Küçük" </w:t>
            </w:r>
            <w:r w:rsidRPr="00700312">
              <w:rPr>
                <w:rFonts w:ascii="Century Gothic" w:hAnsi="Century Gothic" w:cs="Calibri"/>
                <w:bCs/>
                <w:spacing w:val="-9"/>
                <w:sz w:val="20"/>
                <w:szCs w:val="20"/>
                <w:lang w:eastAsia="tr-TR"/>
              </w:rPr>
              <w:t>sözcüğünün karşıt anlam</w:t>
            </w:r>
            <w:r w:rsidRPr="00700312">
              <w:rPr>
                <w:rFonts w:ascii="Century Gothic" w:hAnsi="Century Gothic" w:cs="Calibri"/>
                <w:bCs/>
                <w:spacing w:val="-1"/>
                <w:sz w:val="20"/>
                <w:szCs w:val="20"/>
                <w:lang w:eastAsia="tr-TR"/>
              </w:rPr>
              <w:t>lısı aşağıdakilerden hangisidir?</w:t>
            </w:r>
          </w:p>
          <w:p w:rsidR="00A57ADC" w:rsidRPr="00700312" w:rsidRDefault="00A57ADC" w:rsidP="007003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Calibri"/>
                <w:sz w:val="20"/>
                <w:szCs w:val="20"/>
                <w:lang w:eastAsia="tr-TR"/>
              </w:rPr>
            </w:pPr>
            <w:r w:rsidRPr="00700312">
              <w:rPr>
                <w:rFonts w:ascii="Century Gothic" w:hAnsi="Century Gothic" w:cs="Calibri"/>
                <w:spacing w:val="-1"/>
                <w:sz w:val="20"/>
                <w:szCs w:val="20"/>
                <w:lang w:eastAsia="tr-TR"/>
              </w:rPr>
              <w:t xml:space="preserve">  A) kısa             B) kalın         C) büyük</w:t>
            </w:r>
          </w:p>
          <w:p w:rsidR="00A57ADC" w:rsidRPr="00700312" w:rsidRDefault="00A57ADC" w:rsidP="00700312">
            <w:pPr>
              <w:spacing w:after="0" w:line="240" w:lineRule="auto"/>
            </w:pPr>
          </w:p>
        </w:tc>
        <w:tc>
          <w:tcPr>
            <w:tcW w:w="5521" w:type="dxa"/>
          </w:tcPr>
          <w:p w:rsidR="00A57ADC" w:rsidRPr="00700312" w:rsidRDefault="00A57ADC" w:rsidP="00700312">
            <w:pPr>
              <w:spacing w:after="0" w:line="240" w:lineRule="auto"/>
            </w:pPr>
            <w:r>
              <w:rPr>
                <w:noProof/>
                <w:lang w:val="tr-TR" w:eastAsia="tr-TR"/>
              </w:rPr>
              <w:pict>
                <v:roundrect id="_x0000_s1027" style="position:absolute;margin-left:73.8pt;margin-top:.75pt;width:123.75pt;height:30.75pt;z-index:251651584;mso-position-horizontal-relative:text;mso-position-vertical-relative:text" arcsize="10923f" strokecolor="#c0504d" strokeweight="5pt">
                  <v:stroke linestyle="thickThin"/>
                  <v:shadow color="#868686"/>
                  <v:textbox style="mso-next-textbox:#_x0000_s1027">
                    <w:txbxContent>
                      <w:p w:rsidR="00A57ADC" w:rsidRPr="00700312" w:rsidRDefault="00A57ADC" w:rsidP="0043133B">
                        <w:pPr>
                          <w:jc w:val="center"/>
                          <w:rPr>
                            <w:rFonts w:ascii="Cambria" w:hAnsi="Cambria"/>
                            <w:sz w:val="32"/>
                            <w:szCs w:val="32"/>
                            <w:lang w:val="tr-TR"/>
                          </w:rPr>
                        </w:pPr>
                        <w:r w:rsidRPr="00700312">
                          <w:rPr>
                            <w:rFonts w:ascii="Cambria" w:hAnsi="Cambria"/>
                            <w:sz w:val="32"/>
                            <w:szCs w:val="32"/>
                            <w:lang w:val="tr-TR"/>
                          </w:rPr>
                          <w:t>HAYAT BİLGİSİ</w:t>
                        </w:r>
                      </w:p>
                    </w:txbxContent>
                  </v:textbox>
                </v:roundrect>
              </w:pict>
            </w:r>
          </w:p>
          <w:p w:rsidR="00A57ADC" w:rsidRPr="00700312" w:rsidRDefault="00A57ADC" w:rsidP="00700312">
            <w:pPr>
              <w:spacing w:after="0" w:line="240" w:lineRule="auto"/>
            </w:pPr>
          </w:p>
          <w:p w:rsidR="00A57ADC" w:rsidRPr="00700312" w:rsidRDefault="00A57ADC" w:rsidP="00700312">
            <w:pPr>
              <w:spacing w:after="0" w:line="240" w:lineRule="auto"/>
            </w:pPr>
          </w:p>
          <w:p w:rsidR="00A57ADC" w:rsidRPr="00700312" w:rsidRDefault="00A57ADC" w:rsidP="00700312">
            <w:pPr>
              <w:spacing w:after="0" w:line="240" w:lineRule="auto"/>
              <w:jc w:val="both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700312">
              <w:rPr>
                <w:rFonts w:ascii="Century Gothic" w:hAnsi="Century Gothic" w:cs="Arial"/>
                <w:b/>
                <w:sz w:val="20"/>
                <w:szCs w:val="20"/>
              </w:rPr>
              <w:t>1- ‘’</w:t>
            </w:r>
            <w:smartTag w:uri="urn:schemas-microsoft-com:office:smarttags" w:element="place">
              <w:r w:rsidRPr="00700312">
                <w:rPr>
                  <w:rFonts w:ascii="Century Gothic" w:hAnsi="Century Gothic" w:cs="Arial"/>
                  <w:b/>
                  <w:sz w:val="20"/>
                  <w:szCs w:val="20"/>
                </w:rPr>
                <w:t>Sabah</w:t>
              </w:r>
            </w:smartTag>
            <w:r w:rsidRPr="00700312">
              <w:rPr>
                <w:rFonts w:ascii="Century Gothic" w:hAnsi="Century Gothic" w:cs="Arial"/>
                <w:b/>
                <w:sz w:val="20"/>
                <w:szCs w:val="20"/>
              </w:rPr>
              <w:t xml:space="preserve"> kalktığımda ilk yaptığım şey …….... dir ‘’ cümlesinde noktalı yere aşağıdakilerden hangisi gelmelidir?</w:t>
            </w:r>
          </w:p>
          <w:p w:rsidR="00A57ADC" w:rsidRPr="00700312" w:rsidRDefault="00A57ADC" w:rsidP="00700312">
            <w:p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700312">
              <w:rPr>
                <w:rFonts w:ascii="Century Gothic" w:hAnsi="Century Gothic"/>
                <w:sz w:val="20"/>
                <w:szCs w:val="20"/>
              </w:rPr>
              <w:t>A ) Yemek yemek   B)Dışarıya oyun oynamaya çıkmak</w:t>
            </w:r>
          </w:p>
          <w:p w:rsidR="00A57ADC" w:rsidRPr="00700312" w:rsidRDefault="00A57ADC" w:rsidP="00700312">
            <w:p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700312">
              <w:rPr>
                <w:rFonts w:ascii="Century Gothic" w:hAnsi="Century Gothic"/>
                <w:sz w:val="20"/>
                <w:szCs w:val="20"/>
              </w:rPr>
              <w:t xml:space="preserve">C) Elimi yüzümü yıkamak </w:t>
            </w:r>
          </w:p>
          <w:p w:rsidR="00A57ADC" w:rsidRPr="00700312" w:rsidRDefault="00A57ADC" w:rsidP="00700312">
            <w:pPr>
              <w:spacing w:after="0" w:line="240" w:lineRule="auto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57ADC" w:rsidRPr="00700312" w:rsidRDefault="00A57ADC" w:rsidP="00700312">
            <w:pPr>
              <w:spacing w:after="0" w:line="240" w:lineRule="auto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700312">
              <w:rPr>
                <w:rFonts w:ascii="Century Gothic" w:hAnsi="Century Gothic"/>
                <w:b/>
                <w:sz w:val="20"/>
                <w:szCs w:val="20"/>
              </w:rPr>
              <w:t>2-  Hayat bilgisi dersi için aşağıdaki ders araç  gereçlerinden hangilerini çantana koymalısın?</w:t>
            </w:r>
          </w:p>
          <w:p w:rsidR="00A57ADC" w:rsidRPr="00700312" w:rsidRDefault="00A57ADC" w:rsidP="00700312">
            <w:p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700312">
              <w:rPr>
                <w:rFonts w:ascii="Century Gothic" w:hAnsi="Century Gothic"/>
                <w:sz w:val="20"/>
                <w:szCs w:val="20"/>
              </w:rPr>
              <w:t>A ) Türkçe ders kitabı   B)  Matematik defteri</w:t>
            </w:r>
          </w:p>
          <w:p w:rsidR="00A57ADC" w:rsidRPr="00700312" w:rsidRDefault="00A57ADC" w:rsidP="00700312">
            <w:p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700312">
              <w:rPr>
                <w:rFonts w:ascii="Century Gothic" w:hAnsi="Century Gothic"/>
                <w:sz w:val="20"/>
                <w:szCs w:val="20"/>
              </w:rPr>
              <w:t xml:space="preserve">C) Hayat bilgisi çalışma kitabı </w:t>
            </w: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</w:rPr>
            </w:pPr>
            <w:r w:rsidRPr="00700312">
              <w:rPr>
                <w:rFonts w:ascii="Century Gothic" w:hAnsi="Century Gothic"/>
                <w:b/>
                <w:sz w:val="20"/>
                <w:szCs w:val="20"/>
              </w:rPr>
              <w:t>3- Bayrak aşağıdakilerden hangisi sembolüdür?</w:t>
            </w: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  <w:r w:rsidRPr="00700312">
              <w:rPr>
                <w:rFonts w:ascii="Century Gothic" w:hAnsi="Century Gothic"/>
                <w:sz w:val="20"/>
                <w:szCs w:val="20"/>
              </w:rPr>
              <w:t>A ) Okul’un açık olduğunun    B)  Bağımsızlığın</w:t>
            </w: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  <w:r w:rsidRPr="00700312">
              <w:rPr>
                <w:rFonts w:ascii="Century Gothic" w:hAnsi="Century Gothic"/>
                <w:sz w:val="20"/>
                <w:szCs w:val="20"/>
              </w:rPr>
              <w:t xml:space="preserve">C) Yalnızlığın </w:t>
            </w: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</w:rPr>
            </w:pPr>
            <w:r w:rsidRPr="00700312">
              <w:rPr>
                <w:rFonts w:ascii="Century Gothic" w:hAnsi="Century Gothic"/>
                <w:b/>
                <w:sz w:val="20"/>
                <w:szCs w:val="20"/>
              </w:rPr>
              <w:t>4- Atatürk’e Kemal ismini kim vermiştir ?</w:t>
            </w: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  <w:r w:rsidRPr="00700312">
              <w:rPr>
                <w:rFonts w:ascii="Century Gothic" w:hAnsi="Century Gothic"/>
                <w:sz w:val="20"/>
                <w:szCs w:val="20"/>
              </w:rPr>
              <w:t xml:space="preserve">A )Annesi     B) Matematik Öğretmeni      C) Babası </w:t>
            </w: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  <w:r w:rsidRPr="00700312">
              <w:rPr>
                <w:rFonts w:ascii="Century Gothic" w:hAnsi="Century Gothic"/>
                <w:b/>
                <w:sz w:val="20"/>
                <w:szCs w:val="20"/>
              </w:rPr>
              <w:t>5- Atatürk Türk milleti tarafından neden  çok sevilmektedir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 ?</w:t>
            </w: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  <w:r w:rsidRPr="00700312">
              <w:rPr>
                <w:rFonts w:ascii="Century Gothic" w:hAnsi="Century Gothic"/>
                <w:sz w:val="20"/>
                <w:szCs w:val="20"/>
              </w:rPr>
              <w:t xml:space="preserve">A ) Türk milletini yok olmaktan kurtardığı için </w:t>
            </w: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  <w:r w:rsidRPr="00700312">
              <w:rPr>
                <w:rFonts w:ascii="Century Gothic" w:hAnsi="Century Gothic"/>
                <w:sz w:val="20"/>
                <w:szCs w:val="20"/>
              </w:rPr>
              <w:t xml:space="preserve">B)  İyi Kalpli Olduğu İçin </w:t>
            </w: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  <w:r w:rsidRPr="00700312">
              <w:rPr>
                <w:rFonts w:ascii="Century Gothic" w:hAnsi="Century Gothic"/>
                <w:sz w:val="20"/>
                <w:szCs w:val="20"/>
              </w:rPr>
              <w:t xml:space="preserve">C) Herkesi çok sevdiği için </w:t>
            </w: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</w:rPr>
            </w:pPr>
            <w:r w:rsidRPr="00700312">
              <w:rPr>
                <w:rFonts w:ascii="Century Gothic" w:hAnsi="Century Gothic"/>
                <w:b/>
                <w:sz w:val="20"/>
                <w:szCs w:val="20"/>
              </w:rPr>
              <w:t>6-  Aşağıdakilerden hangisi hava ulaşım araçlarından biridir?</w:t>
            </w: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</w:rPr>
            </w:pPr>
            <w:r w:rsidRPr="00700312">
              <w:rPr>
                <w:rFonts w:ascii="Century Gothic" w:hAnsi="Century Gothic"/>
                <w:sz w:val="20"/>
                <w:szCs w:val="20"/>
              </w:rPr>
              <w:t xml:space="preserve">A )Otobüs     B)  Helikopter      C) Tren </w:t>
            </w: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</w:rPr>
            </w:pPr>
          </w:p>
          <w:p w:rsidR="00A57ADC" w:rsidRPr="00700312" w:rsidRDefault="00A57ADC" w:rsidP="00700312">
            <w:pPr>
              <w:spacing w:after="0" w:line="240" w:lineRule="auto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700312">
              <w:rPr>
                <w:rFonts w:ascii="Century Gothic" w:hAnsi="Century Gothic"/>
                <w:b/>
                <w:sz w:val="20"/>
                <w:szCs w:val="20"/>
              </w:rPr>
              <w:t xml:space="preserve">7-Karşıdan karşıya geçerken aşağıdakilerden hangisini </w:t>
            </w:r>
            <w:r w:rsidRPr="00700312">
              <w:rPr>
                <w:rFonts w:ascii="Century Gothic" w:hAnsi="Century Gothic"/>
                <w:b/>
                <w:sz w:val="20"/>
                <w:szCs w:val="20"/>
                <w:u w:val="single"/>
              </w:rPr>
              <w:t>yapmamalıyız</w:t>
            </w:r>
            <w:r w:rsidRPr="00700312">
              <w:rPr>
                <w:rFonts w:ascii="Century Gothic" w:hAnsi="Century Gothic"/>
                <w:b/>
                <w:sz w:val="20"/>
                <w:szCs w:val="20"/>
              </w:rPr>
              <w:t>?</w:t>
            </w: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  <w:r w:rsidRPr="00700312">
              <w:rPr>
                <w:rFonts w:ascii="Century Gothic" w:hAnsi="Century Gothic"/>
                <w:sz w:val="20"/>
                <w:szCs w:val="20"/>
              </w:rPr>
              <w:t xml:space="preserve">A ) Bize yeşil ışık yanmasını beklemeliyiz </w:t>
            </w: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  <w:r w:rsidRPr="00700312">
              <w:rPr>
                <w:rFonts w:ascii="Century Gothic" w:hAnsi="Century Gothic"/>
                <w:sz w:val="20"/>
                <w:szCs w:val="20"/>
              </w:rPr>
              <w:t>B)  Yaya geçidinden geçmeliyiz</w:t>
            </w: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  <w:r w:rsidRPr="00700312">
              <w:rPr>
                <w:rFonts w:ascii="Century Gothic" w:hAnsi="Century Gothic"/>
                <w:sz w:val="20"/>
                <w:szCs w:val="20"/>
              </w:rPr>
              <w:t xml:space="preserve">C) Etrafımıza bakmadan hızla yola çıkmalıyız     </w:t>
            </w: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</w:rPr>
            </w:pPr>
          </w:p>
          <w:p w:rsidR="00A57ADC" w:rsidRPr="00700312" w:rsidRDefault="00A57ADC" w:rsidP="00700312">
            <w:pPr>
              <w:spacing w:after="0" w:line="240" w:lineRule="auto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700312">
              <w:rPr>
                <w:rFonts w:ascii="Century Gothic" w:hAnsi="Century Gothic"/>
                <w:b/>
                <w:sz w:val="20"/>
                <w:szCs w:val="20"/>
              </w:rPr>
              <w:t>8- Arkadaşınızdan silgisini isteyeceksiniz. Bunu aşağıdaki cümlelerden hangisi ile yaparsanız kibar bir davranış olur?</w:t>
            </w: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  <w:r w:rsidRPr="00700312">
              <w:rPr>
                <w:rFonts w:ascii="Century Gothic" w:hAnsi="Century Gothic"/>
                <w:sz w:val="20"/>
                <w:szCs w:val="20"/>
              </w:rPr>
              <w:t xml:space="preserve">A ) Silgini bana ver         B)  Silgini uzatsana </w:t>
            </w: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  <w:r w:rsidRPr="00700312">
              <w:rPr>
                <w:rFonts w:ascii="Century Gothic" w:hAnsi="Century Gothic"/>
                <w:sz w:val="20"/>
                <w:szCs w:val="20"/>
              </w:rPr>
              <w:t>C) Silgini alabilir miyim?</w:t>
            </w: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</w:rPr>
            </w:pPr>
            <w:r w:rsidRPr="00700312">
              <w:rPr>
                <w:rFonts w:ascii="Century Gothic" w:hAnsi="Century Gothic"/>
                <w:b/>
                <w:sz w:val="20"/>
                <w:szCs w:val="20"/>
              </w:rPr>
              <w:t>9- Aşağıdakilerden hangisi okulu yönetir?</w:t>
            </w: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  <w:r w:rsidRPr="00700312">
              <w:rPr>
                <w:rFonts w:ascii="Century Gothic" w:hAnsi="Century Gothic"/>
                <w:sz w:val="20"/>
                <w:szCs w:val="20"/>
              </w:rPr>
              <w:t>A) Öğretmen</w:t>
            </w:r>
            <w:r w:rsidRPr="00700312">
              <w:rPr>
                <w:rFonts w:ascii="Century Gothic" w:hAnsi="Century Gothic"/>
                <w:sz w:val="20"/>
                <w:szCs w:val="20"/>
              </w:rPr>
              <w:tab/>
            </w:r>
            <w:r w:rsidRPr="00700312">
              <w:rPr>
                <w:rFonts w:ascii="Century Gothic" w:hAnsi="Century Gothic"/>
                <w:sz w:val="20"/>
                <w:szCs w:val="20"/>
              </w:rPr>
              <w:tab/>
              <w:t>B) Okul müdürü</w:t>
            </w:r>
            <w:r w:rsidRPr="00700312">
              <w:rPr>
                <w:rFonts w:ascii="Century Gothic" w:hAnsi="Century Gothic"/>
                <w:sz w:val="20"/>
                <w:szCs w:val="20"/>
              </w:rPr>
              <w:tab/>
            </w:r>
            <w:r w:rsidRPr="00700312">
              <w:rPr>
                <w:rFonts w:ascii="Century Gothic" w:hAnsi="Century Gothic"/>
                <w:sz w:val="20"/>
                <w:szCs w:val="20"/>
              </w:rPr>
              <w:tab/>
              <w:t xml:space="preserve">              C) Hizmetli</w:t>
            </w: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</w:rPr>
            </w:pPr>
            <w:r w:rsidRPr="00700312">
              <w:rPr>
                <w:rFonts w:ascii="Century Gothic" w:hAnsi="Century Gothic"/>
                <w:b/>
                <w:sz w:val="20"/>
                <w:szCs w:val="20"/>
              </w:rPr>
              <w:t>10- Okulların açıldığı ilk hafta kutlanan haftanın adı nedir?</w:t>
            </w: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  <w:r w:rsidRPr="00700312">
              <w:rPr>
                <w:rFonts w:ascii="Century Gothic" w:hAnsi="Century Gothic"/>
                <w:sz w:val="20"/>
                <w:szCs w:val="20"/>
              </w:rPr>
              <w:t>A) Kızılay Haftası      B) İlköğretim Haftası</w:t>
            </w:r>
            <w:r w:rsidRPr="00700312">
              <w:rPr>
                <w:rFonts w:ascii="Century Gothic" w:hAnsi="Century Gothic"/>
                <w:sz w:val="20"/>
                <w:szCs w:val="20"/>
              </w:rPr>
              <w:tab/>
            </w:r>
            <w:r w:rsidRPr="00700312">
              <w:rPr>
                <w:rFonts w:ascii="Century Gothic" w:hAnsi="Century Gothic"/>
                <w:sz w:val="20"/>
                <w:szCs w:val="20"/>
              </w:rPr>
              <w:tab/>
              <w:t xml:space="preserve">    C) Kütüphaneler Haftası</w:t>
            </w:r>
          </w:p>
          <w:p w:rsidR="00A57ADC" w:rsidRPr="00700312" w:rsidRDefault="00A57ADC" w:rsidP="00700312">
            <w:pPr>
              <w:spacing w:after="0" w:line="240" w:lineRule="auto"/>
            </w:pPr>
          </w:p>
        </w:tc>
      </w:tr>
    </w:tbl>
    <w:p w:rsidR="00A57ADC" w:rsidRDefault="00A57ADC">
      <w:pPr>
        <w:sectPr w:rsidR="00A57ADC" w:rsidSect="005D106D">
          <w:pgSz w:w="11906" w:h="16838" w:code="9"/>
          <w:pgMar w:top="0" w:right="1418" w:bottom="0" w:left="1418" w:header="709" w:footer="709" w:gutter="0"/>
          <w:cols w:space="708"/>
          <w:docGrid w:linePitch="360"/>
        </w:sectPr>
      </w:pPr>
    </w:p>
    <w:p w:rsidR="00A57ADC" w:rsidRDefault="00A57ADC"/>
    <w:tbl>
      <w:tblPr>
        <w:tblW w:w="9229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0A0"/>
      </w:tblPr>
      <w:tblGrid>
        <w:gridCol w:w="9229"/>
      </w:tblGrid>
      <w:tr w:rsidR="00A57ADC" w:rsidRPr="00700312" w:rsidTr="00700312">
        <w:trPr>
          <w:trHeight w:val="14047"/>
        </w:trPr>
        <w:tc>
          <w:tcPr>
            <w:tcW w:w="9229" w:type="dxa"/>
            <w:tcBorders>
              <w:top w:val="thinThickSmallGap" w:sz="24" w:space="0" w:color="auto"/>
              <w:bottom w:val="thickThinSmallGap" w:sz="24" w:space="0" w:color="auto"/>
            </w:tcBorders>
          </w:tcPr>
          <w:p w:rsidR="00A57ADC" w:rsidRPr="00700312" w:rsidRDefault="00A57ADC" w:rsidP="00E778CF">
            <w:pPr>
              <w:pStyle w:val="Default"/>
            </w:pPr>
            <w:r>
              <w:rPr>
                <w:noProof/>
                <w:lang w:eastAsia="tr-TR"/>
              </w:rPr>
              <w:pict>
                <v:roundrect id="_x0000_s1028" style="position:absolute;margin-left:152.25pt;margin-top:2.85pt;width:134.25pt;height:33pt;z-index:251652608" arcsize="10923f" strokecolor="#c0504d" strokeweight="5pt">
                  <v:stroke linestyle="thickThin"/>
                  <v:shadow color="#868686"/>
                  <v:textbox style="mso-next-textbox:#_x0000_s1028">
                    <w:txbxContent>
                      <w:p w:rsidR="00A57ADC" w:rsidRPr="00700312" w:rsidRDefault="00A57ADC" w:rsidP="00B93662">
                        <w:pPr>
                          <w:jc w:val="center"/>
                          <w:rPr>
                            <w:rFonts w:ascii="Cambria" w:hAnsi="Cambria"/>
                            <w:sz w:val="36"/>
                            <w:szCs w:val="36"/>
                            <w:lang w:val="tr-TR"/>
                          </w:rPr>
                        </w:pPr>
                        <w:r w:rsidRPr="00700312">
                          <w:rPr>
                            <w:rFonts w:ascii="Cambria" w:hAnsi="Cambria"/>
                            <w:sz w:val="36"/>
                            <w:szCs w:val="36"/>
                          </w:rPr>
                          <w:t>MATEMATİK</w:t>
                        </w:r>
                      </w:p>
                    </w:txbxContent>
                  </v:textbox>
                </v:roundrect>
              </w:pict>
            </w:r>
          </w:p>
          <w:p w:rsidR="00A57ADC" w:rsidRPr="00700312" w:rsidRDefault="00A57ADC" w:rsidP="00700312">
            <w:pPr>
              <w:spacing w:after="0" w:line="240" w:lineRule="auto"/>
              <w:rPr>
                <w:lang w:val="tr-TR"/>
              </w:rPr>
            </w:pPr>
          </w:p>
          <w:p w:rsidR="00A57ADC" w:rsidRPr="00700312" w:rsidRDefault="00A57ADC" w:rsidP="00700312">
            <w:pPr>
              <w:spacing w:after="0" w:line="240" w:lineRule="auto"/>
              <w:rPr>
                <w:lang w:val="tr-TR"/>
              </w:rPr>
            </w:pPr>
          </w:p>
          <w:p w:rsidR="00A57ADC" w:rsidRPr="00700312" w:rsidRDefault="00A57ADC" w:rsidP="00700312">
            <w:pPr>
              <w:spacing w:after="0" w:line="240" w:lineRule="auto"/>
              <w:rPr>
                <w:lang w:val="tr-TR"/>
              </w:rPr>
            </w:pPr>
          </w:p>
          <w:p w:rsidR="00A57ADC" w:rsidRPr="00700312" w:rsidRDefault="00A57ADC" w:rsidP="00E778CF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700312">
              <w:rPr>
                <w:rFonts w:ascii="Century Gothic" w:hAnsi="Century Gothic"/>
                <w:b/>
                <w:bCs/>
                <w:sz w:val="20"/>
                <w:szCs w:val="20"/>
              </w:rPr>
              <w:t>1-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 Sevgi’nin 5 tokası vardı. Tokalarının </w:t>
            </w:r>
            <w:r w:rsidRPr="00700312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bir düzine 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olması için kaç tane daha toka almalıdır? </w:t>
            </w: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  <w:r w:rsidRPr="00700312"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) 5             </w:t>
            </w:r>
            <w:r w:rsidRPr="00700312">
              <w:rPr>
                <w:rFonts w:ascii="Century Gothic" w:hAnsi="Century Gothic"/>
                <w:bCs/>
                <w:sz w:val="20"/>
                <w:szCs w:val="20"/>
              </w:rPr>
              <w:t>B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) 6             </w:t>
            </w:r>
            <w:r w:rsidRPr="00700312">
              <w:rPr>
                <w:rFonts w:ascii="Century Gothic" w:hAnsi="Century Gothic"/>
                <w:bCs/>
                <w:sz w:val="20"/>
                <w:szCs w:val="20"/>
              </w:rPr>
              <w:t>C</w:t>
            </w:r>
            <w:r w:rsidRPr="00700312">
              <w:rPr>
                <w:rFonts w:ascii="Century Gothic" w:hAnsi="Century Gothic"/>
                <w:sz w:val="20"/>
                <w:szCs w:val="20"/>
              </w:rPr>
              <w:t>) 7</w:t>
            </w:r>
          </w:p>
          <w:p w:rsidR="00A57ADC" w:rsidRPr="00700312" w:rsidRDefault="00A57ADC" w:rsidP="00E778CF">
            <w:pPr>
              <w:pStyle w:val="Default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:rsidR="00A57ADC" w:rsidRPr="00700312" w:rsidRDefault="00A57ADC" w:rsidP="00E778CF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700312">
              <w:rPr>
                <w:rFonts w:ascii="Century Gothic" w:hAnsi="Century Gothic"/>
                <w:b/>
                <w:bCs/>
                <w:sz w:val="20"/>
                <w:szCs w:val="20"/>
              </w:rPr>
              <w:t>2-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 Bir düzine kalem, bir deste kalemden kaç tane </w:t>
            </w:r>
            <w:r w:rsidRPr="00700312">
              <w:rPr>
                <w:rFonts w:ascii="Century Gothic" w:hAnsi="Century Gothic"/>
                <w:b/>
                <w:bCs/>
                <w:sz w:val="20"/>
                <w:szCs w:val="20"/>
              </w:rPr>
              <w:t>fazladır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? </w:t>
            </w: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  <w:r w:rsidRPr="00700312"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) 2             </w:t>
            </w:r>
            <w:r w:rsidRPr="00700312">
              <w:rPr>
                <w:rFonts w:ascii="Century Gothic" w:hAnsi="Century Gothic"/>
                <w:bCs/>
                <w:sz w:val="20"/>
                <w:szCs w:val="20"/>
              </w:rPr>
              <w:t>B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) 3              </w:t>
            </w:r>
            <w:r w:rsidRPr="00700312">
              <w:rPr>
                <w:rFonts w:ascii="Century Gothic" w:hAnsi="Century Gothic"/>
                <w:bCs/>
                <w:sz w:val="20"/>
                <w:szCs w:val="20"/>
              </w:rPr>
              <w:t>C</w:t>
            </w:r>
            <w:r w:rsidRPr="00700312">
              <w:rPr>
                <w:rFonts w:ascii="Century Gothic" w:hAnsi="Century Gothic"/>
                <w:sz w:val="20"/>
                <w:szCs w:val="20"/>
              </w:rPr>
              <w:t>) 4</w:t>
            </w:r>
          </w:p>
          <w:p w:rsidR="00A57ADC" w:rsidRPr="00700312" w:rsidRDefault="00A57ADC" w:rsidP="00E778CF">
            <w:pPr>
              <w:pStyle w:val="Default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:rsidR="00A57ADC" w:rsidRPr="00700312" w:rsidRDefault="00A57ADC" w:rsidP="00E778CF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700312">
              <w:rPr>
                <w:rFonts w:ascii="Century Gothic" w:hAnsi="Century Gothic"/>
                <w:b/>
                <w:bCs/>
                <w:sz w:val="20"/>
                <w:szCs w:val="20"/>
              </w:rPr>
              <w:t>3-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 3 onluk 2 birlikten oluşan doğal sayı aşağıdakilerden hangisidir? </w:t>
            </w: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  <w:r w:rsidRPr="00700312"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) 5             </w:t>
            </w:r>
            <w:r w:rsidRPr="00700312">
              <w:rPr>
                <w:rFonts w:ascii="Century Gothic" w:hAnsi="Century Gothic"/>
                <w:bCs/>
                <w:sz w:val="20"/>
                <w:szCs w:val="20"/>
              </w:rPr>
              <w:t>B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) 23            </w:t>
            </w:r>
            <w:r w:rsidRPr="00700312">
              <w:rPr>
                <w:rFonts w:ascii="Century Gothic" w:hAnsi="Century Gothic"/>
                <w:bCs/>
                <w:sz w:val="20"/>
                <w:szCs w:val="20"/>
              </w:rPr>
              <w:t>C</w:t>
            </w:r>
            <w:r w:rsidRPr="00700312">
              <w:rPr>
                <w:rFonts w:ascii="Century Gothic" w:hAnsi="Century Gothic"/>
                <w:sz w:val="20"/>
                <w:szCs w:val="20"/>
              </w:rPr>
              <w:t>) 32</w:t>
            </w:r>
          </w:p>
          <w:p w:rsidR="00A57ADC" w:rsidRPr="00700312" w:rsidRDefault="00A57ADC" w:rsidP="00E778CF">
            <w:pPr>
              <w:pStyle w:val="Default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:rsidR="00A57ADC" w:rsidRPr="00700312" w:rsidRDefault="00A57ADC" w:rsidP="00E778CF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700312">
              <w:rPr>
                <w:rFonts w:ascii="Century Gothic" w:hAnsi="Century Gothic"/>
                <w:b/>
                <w:bCs/>
                <w:sz w:val="20"/>
                <w:szCs w:val="20"/>
              </w:rPr>
              <w:t>4-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 Dört köşem var. İki uzun kenarım ve iki kısa kenarım var. Ben kimim? </w:t>
            </w: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  <w:r w:rsidRPr="00700312"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) dikdörtgen        </w:t>
            </w:r>
            <w:r w:rsidRPr="00700312">
              <w:rPr>
                <w:rFonts w:ascii="Century Gothic" w:hAnsi="Century Gothic"/>
                <w:bCs/>
                <w:sz w:val="20"/>
                <w:szCs w:val="20"/>
              </w:rPr>
              <w:t>B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) kare              </w:t>
            </w:r>
            <w:r w:rsidRPr="00700312">
              <w:rPr>
                <w:rFonts w:ascii="Century Gothic" w:hAnsi="Century Gothic"/>
                <w:bCs/>
                <w:sz w:val="20"/>
                <w:szCs w:val="20"/>
              </w:rPr>
              <w:t>C</w:t>
            </w:r>
            <w:r w:rsidRPr="00700312">
              <w:rPr>
                <w:rFonts w:ascii="Century Gothic" w:hAnsi="Century Gothic"/>
                <w:sz w:val="20"/>
                <w:szCs w:val="20"/>
              </w:rPr>
              <w:t>) silindir</w:t>
            </w:r>
          </w:p>
          <w:p w:rsidR="00A57ADC" w:rsidRPr="00700312" w:rsidRDefault="00A57ADC" w:rsidP="00E778CF">
            <w:pPr>
              <w:pStyle w:val="Default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:rsidR="00A57ADC" w:rsidRPr="00700312" w:rsidRDefault="00A57ADC" w:rsidP="00E778CF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700312">
              <w:rPr>
                <w:rFonts w:ascii="Century Gothic" w:hAnsi="Century Gothic"/>
                <w:b/>
                <w:bCs/>
                <w:sz w:val="20"/>
                <w:szCs w:val="20"/>
              </w:rPr>
              <w:t>5-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 Hangi saat </w:t>
            </w:r>
            <w:r w:rsidRPr="00700312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07.30’u 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göstermektedir? </w:t>
            </w: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noProof/>
                <w:lang w:val="tr-TR" w:eastAsia="tr-TR"/>
              </w:rPr>
              <w:pict>
                <v:shape id="Resim 4" o:spid="_x0000_s1029" type="#_x0000_t75" style="position:absolute;margin-left:207.5pt;margin-top:6.5pt;width:54pt;height:50.25pt;z-index:251655680;visibility:visible">
                  <v:imagedata r:id="rId7" o:title=""/>
                </v:shape>
              </w:pict>
            </w:r>
          </w:p>
          <w:p w:rsidR="00A57ADC" w:rsidRPr="00700312" w:rsidRDefault="00A57ADC" w:rsidP="00700312">
            <w:pPr>
              <w:spacing w:after="0" w:line="240" w:lineRule="auto"/>
              <w:rPr>
                <w:lang w:val="tr-TR"/>
              </w:rPr>
            </w:pPr>
            <w:r>
              <w:rPr>
                <w:noProof/>
                <w:lang w:val="tr-TR" w:eastAsia="tr-TR"/>
              </w:rPr>
              <w:pict>
                <v:shape id="Resim 3" o:spid="_x0000_s1030" type="#_x0000_t75" style="position:absolute;margin-left:106.25pt;margin-top:-.25pt;width:52.1pt;height:48.75pt;z-index:251654656;visibility:visible">
                  <v:imagedata r:id="rId8" o:title=""/>
                </v:shape>
              </w:pict>
            </w:r>
            <w:r>
              <w:rPr>
                <w:noProof/>
                <w:lang w:val="tr-TR" w:eastAsia="tr-TR"/>
              </w:rPr>
              <w:pict>
                <v:shape id="Resim 2" o:spid="_x0000_s1031" type="#_x0000_t75" style="position:absolute;margin-left:14pt;margin-top:0;width:52.5pt;height:49.15pt;z-index:251653632;visibility:visible">
                  <v:imagedata r:id="rId9" o:title=""/>
                </v:shape>
              </w:pict>
            </w:r>
            <w:r w:rsidRPr="00700312"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)                            </w:t>
            </w:r>
            <w:r w:rsidRPr="00700312">
              <w:rPr>
                <w:rFonts w:ascii="Century Gothic" w:hAnsi="Century Gothic"/>
                <w:bCs/>
                <w:sz w:val="20"/>
                <w:szCs w:val="20"/>
              </w:rPr>
              <w:t>B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)                              </w:t>
            </w:r>
            <w:r w:rsidRPr="00700312">
              <w:rPr>
                <w:rFonts w:ascii="Century Gothic" w:hAnsi="Century Gothic"/>
                <w:bCs/>
                <w:sz w:val="20"/>
                <w:szCs w:val="20"/>
              </w:rPr>
              <w:t>C</w:t>
            </w:r>
            <w:r w:rsidRPr="00700312">
              <w:rPr>
                <w:rFonts w:ascii="Century Gothic" w:hAnsi="Century Gothic"/>
                <w:sz w:val="20"/>
                <w:szCs w:val="20"/>
              </w:rPr>
              <w:t>)</w:t>
            </w:r>
          </w:p>
          <w:p w:rsidR="00A57ADC" w:rsidRPr="00700312" w:rsidRDefault="00A57ADC" w:rsidP="00700312">
            <w:pPr>
              <w:spacing w:after="0" w:line="240" w:lineRule="auto"/>
              <w:rPr>
                <w:lang w:val="tr-TR"/>
              </w:rPr>
            </w:pPr>
          </w:p>
          <w:p w:rsidR="00A57ADC" w:rsidRPr="00700312" w:rsidRDefault="00A57ADC" w:rsidP="00700312">
            <w:pPr>
              <w:spacing w:after="0" w:line="240" w:lineRule="auto"/>
              <w:rPr>
                <w:lang w:val="tr-TR"/>
              </w:rPr>
            </w:pPr>
          </w:p>
          <w:p w:rsidR="00A57ADC" w:rsidRPr="00700312" w:rsidRDefault="00A57ADC" w:rsidP="00700312">
            <w:pPr>
              <w:spacing w:after="0" w:line="240" w:lineRule="auto"/>
              <w:rPr>
                <w:lang w:val="tr-TR"/>
              </w:rPr>
            </w:pPr>
          </w:p>
          <w:p w:rsidR="00A57ADC" w:rsidRPr="00700312" w:rsidRDefault="00A57ADC" w:rsidP="00700312">
            <w:pPr>
              <w:spacing w:after="0" w:line="240" w:lineRule="auto"/>
              <w:rPr>
                <w:lang w:val="tr-TR"/>
              </w:rPr>
            </w:pPr>
          </w:p>
          <w:p w:rsidR="00A57ADC" w:rsidRPr="00700312" w:rsidRDefault="00A57ADC" w:rsidP="00E778CF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700312">
              <w:rPr>
                <w:rFonts w:ascii="Century Gothic" w:hAnsi="Century Gothic"/>
                <w:b/>
                <w:bCs/>
                <w:sz w:val="20"/>
                <w:szCs w:val="20"/>
              </w:rPr>
              <w:t>6-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 Hangi ritmik sayma </w:t>
            </w:r>
            <w:r w:rsidRPr="00700312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yanlış 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yapılmıştır?                                                   </w:t>
            </w:r>
          </w:p>
          <w:p w:rsidR="00A57ADC" w:rsidRPr="00700312" w:rsidRDefault="00A57ADC" w:rsidP="00E778CF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700312">
              <w:rPr>
                <w:rFonts w:ascii="Century Gothic" w:hAnsi="Century Gothic"/>
                <w:sz w:val="20"/>
                <w:szCs w:val="20"/>
              </w:rPr>
              <w:t xml:space="preserve">    </w:t>
            </w:r>
            <w:r w:rsidRPr="00700312"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) 15 – 18 – 21 – 24 – 28 – 30 – 33 </w:t>
            </w: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  <w:r w:rsidRPr="00700312">
              <w:rPr>
                <w:rFonts w:ascii="Century Gothic" w:hAnsi="Century Gothic"/>
                <w:bCs/>
                <w:sz w:val="20"/>
                <w:szCs w:val="20"/>
              </w:rPr>
              <w:t xml:space="preserve">    B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) 22 – 24 – 26 – 28 – 30 – 32 – 34                                                                    </w:t>
            </w:r>
          </w:p>
          <w:p w:rsidR="00A57ADC" w:rsidRPr="00700312" w:rsidRDefault="00A57ADC" w:rsidP="00700312">
            <w:pPr>
              <w:spacing w:after="0" w:line="240" w:lineRule="auto"/>
              <w:rPr>
                <w:lang w:val="tr-TR"/>
              </w:rPr>
            </w:pPr>
            <w:r w:rsidRPr="00700312">
              <w:rPr>
                <w:rFonts w:ascii="Century Gothic" w:hAnsi="Century Gothic"/>
                <w:sz w:val="20"/>
                <w:szCs w:val="20"/>
              </w:rPr>
              <w:t xml:space="preserve">    </w:t>
            </w:r>
            <w:r w:rsidRPr="00700312">
              <w:rPr>
                <w:rFonts w:ascii="Century Gothic" w:hAnsi="Century Gothic"/>
                <w:bCs/>
                <w:sz w:val="20"/>
                <w:szCs w:val="20"/>
              </w:rPr>
              <w:t>C</w:t>
            </w:r>
            <w:r w:rsidRPr="00700312">
              <w:rPr>
                <w:rFonts w:ascii="Century Gothic" w:hAnsi="Century Gothic"/>
                <w:sz w:val="20"/>
                <w:szCs w:val="20"/>
              </w:rPr>
              <w:t>) 95 – 90 – 85 – 80 – 75 – 70 - 65</w:t>
            </w:r>
          </w:p>
          <w:p w:rsidR="00A57ADC" w:rsidRPr="00700312" w:rsidRDefault="00A57ADC" w:rsidP="00700312">
            <w:pPr>
              <w:spacing w:after="0" w:line="240" w:lineRule="auto"/>
              <w:rPr>
                <w:lang w:val="tr-TR"/>
              </w:rPr>
            </w:pP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tr-TR"/>
              </w:rPr>
            </w:pPr>
            <w:r w:rsidRPr="00700312">
              <w:rPr>
                <w:rFonts w:ascii="Century Gothic" w:hAnsi="Century Gothic"/>
                <w:b/>
                <w:bCs/>
                <w:sz w:val="20"/>
                <w:szCs w:val="20"/>
              </w:rPr>
              <w:t>7-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 “</w:t>
            </w:r>
            <w:smartTag w:uri="urn:schemas-microsoft-com:office:smarttags" w:element="metricconverter">
              <w:smartTagPr>
                <w:attr w:name="ProductID" w:val="42”"/>
              </w:smartTagPr>
              <w:r w:rsidRPr="00700312">
                <w:rPr>
                  <w:rFonts w:ascii="Century Gothic" w:hAnsi="Century Gothic"/>
                  <w:b/>
                  <w:bCs/>
                  <w:sz w:val="20"/>
                  <w:szCs w:val="20"/>
                </w:rPr>
                <w:t>42”</w:t>
              </w:r>
            </w:smartTag>
            <w:r w:rsidRPr="00700312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</w:t>
            </w:r>
            <w:r w:rsidRPr="00700312">
              <w:rPr>
                <w:rFonts w:ascii="Century Gothic" w:hAnsi="Century Gothic"/>
                <w:sz w:val="20"/>
                <w:szCs w:val="20"/>
              </w:rPr>
              <w:t>sayısının onluk ve birliklerini gösteren abaküs hangisidir?</w:t>
            </w: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tr-TR"/>
              </w:rPr>
            </w:pP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tr-TR"/>
              </w:rPr>
            </w:pPr>
            <w:r>
              <w:rPr>
                <w:noProof/>
                <w:lang w:val="tr-TR" w:eastAsia="tr-TR"/>
              </w:rPr>
              <w:pict>
                <v:shape id="Resim 7" o:spid="_x0000_s1032" type="#_x0000_t75" style="position:absolute;margin-left:207.55pt;margin-top:8pt;width:53.75pt;height:57.6pt;z-index:251658752;visibility:visible;mso-wrap-distance-top:.96pt;mso-wrap-distance-right:9.24pt;mso-wrap-distance-bottom:1.44pt" o:gfxdata="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">
                  <v:imagedata r:id="rId10" o:title=""/>
                  <o:lock v:ext="edit" aspectratio="f"/>
                </v:shape>
              </w:pict>
            </w:r>
            <w:r>
              <w:rPr>
                <w:noProof/>
                <w:lang w:val="tr-TR" w:eastAsia="tr-TR"/>
              </w:rPr>
              <w:pict>
                <v:shape id="Resim 5" o:spid="_x0000_s1033" type="#_x0000_t75" style="position:absolute;margin-left:6.8pt;margin-top:-2pt;width:70.55pt;height:77.75pt;z-index:251656704;visibility:visible" o:gfxdata="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">
                  <v:imagedata r:id="rId11" o:title=""/>
                  <o:lock v:ext="edit" aspectratio="f"/>
                </v:shape>
              </w:pict>
            </w:r>
            <w:r>
              <w:rPr>
                <w:noProof/>
                <w:lang w:val="tr-TR" w:eastAsia="tr-TR"/>
              </w:rPr>
              <w:pict>
                <v:shape id="Resim 6" o:spid="_x0000_s1034" type="#_x0000_t75" style="position:absolute;margin-left:89.65pt;margin-top:-14.05pt;width:94.55pt;height:102.7pt;z-index:251657728;visibility:visible" o:gfxdata="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">
                  <v:imagedata r:id="rId12" o:title=""/>
                  <o:lock v:ext="edit" aspectratio="f"/>
                </v:shape>
              </w:pict>
            </w:r>
          </w:p>
          <w:p w:rsidR="00A57ADC" w:rsidRPr="00700312" w:rsidRDefault="00A57ADC" w:rsidP="00700312">
            <w:pPr>
              <w:tabs>
                <w:tab w:val="left" w:pos="1935"/>
                <w:tab w:val="left" w:pos="3735"/>
              </w:tabs>
              <w:spacing w:after="0" w:line="240" w:lineRule="auto"/>
              <w:rPr>
                <w:rFonts w:ascii="Century Gothic" w:hAnsi="Century Gothic"/>
                <w:sz w:val="20"/>
                <w:szCs w:val="20"/>
                <w:lang w:val="tr-TR"/>
              </w:rPr>
            </w:pPr>
            <w:r w:rsidRPr="00700312">
              <w:rPr>
                <w:rFonts w:ascii="Century Gothic" w:hAnsi="Century Gothic"/>
                <w:sz w:val="20"/>
                <w:szCs w:val="20"/>
                <w:lang w:val="tr-TR"/>
              </w:rPr>
              <w:t>A)</w:t>
            </w:r>
            <w:r w:rsidRPr="00700312">
              <w:rPr>
                <w:rFonts w:ascii="Century Gothic" w:hAnsi="Century Gothic"/>
                <w:sz w:val="20"/>
                <w:szCs w:val="20"/>
                <w:lang w:val="tr-TR"/>
              </w:rPr>
              <w:tab/>
              <w:t xml:space="preserve">B) </w:t>
            </w:r>
            <w:r w:rsidRPr="00700312">
              <w:rPr>
                <w:rFonts w:ascii="Century Gothic" w:hAnsi="Century Gothic"/>
                <w:sz w:val="20"/>
                <w:szCs w:val="20"/>
                <w:lang w:val="tr-TR"/>
              </w:rPr>
              <w:tab/>
              <w:t xml:space="preserve">C) </w:t>
            </w: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tr-TR"/>
              </w:rPr>
            </w:pP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tr-TR"/>
              </w:rPr>
            </w:pP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tr-TR"/>
              </w:rPr>
            </w:pP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tr-TR"/>
              </w:rPr>
            </w:pP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tr-TR"/>
              </w:rPr>
            </w:pP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tr-TR"/>
              </w:rPr>
            </w:pPr>
          </w:p>
          <w:p w:rsidR="00A57ADC" w:rsidRPr="00700312" w:rsidRDefault="00A57ADC" w:rsidP="00E778CF">
            <w:pPr>
              <w:pStyle w:val="Default"/>
              <w:rPr>
                <w:rFonts w:ascii="Century Gothic" w:hAnsi="Century Gothic"/>
                <w:sz w:val="20"/>
                <w:szCs w:val="20"/>
              </w:rPr>
            </w:pPr>
            <w:r w:rsidRPr="00700312">
              <w:rPr>
                <w:rFonts w:ascii="Century Gothic" w:hAnsi="Century Gothic"/>
                <w:b/>
                <w:bCs/>
                <w:sz w:val="20"/>
                <w:szCs w:val="20"/>
              </w:rPr>
              <w:t>8-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 Aşağıdaki doğal sayılardan hangileri </w:t>
            </w:r>
            <w:r w:rsidRPr="00700312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büyükten küçüğe doğru 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sıralanmıştır? </w:t>
            </w: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tr-TR"/>
              </w:rPr>
            </w:pPr>
            <w:r w:rsidRPr="00700312"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) 60 – 75 – 38        </w:t>
            </w:r>
            <w:r w:rsidRPr="00700312">
              <w:rPr>
                <w:rFonts w:ascii="Century Gothic" w:hAnsi="Century Gothic"/>
                <w:bCs/>
                <w:sz w:val="20"/>
                <w:szCs w:val="20"/>
              </w:rPr>
              <w:t>B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) 67 – 45 – 32          </w:t>
            </w:r>
            <w:r w:rsidRPr="00700312">
              <w:rPr>
                <w:rFonts w:ascii="Century Gothic" w:hAnsi="Century Gothic"/>
                <w:bCs/>
                <w:sz w:val="20"/>
                <w:szCs w:val="20"/>
              </w:rPr>
              <w:t>C</w:t>
            </w:r>
            <w:r w:rsidRPr="00700312">
              <w:rPr>
                <w:rFonts w:ascii="Century Gothic" w:hAnsi="Century Gothic"/>
                <w:sz w:val="20"/>
                <w:szCs w:val="20"/>
              </w:rPr>
              <w:t>) 13 – 24 - 46</w:t>
            </w: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tr-TR"/>
              </w:rPr>
            </w:pPr>
            <w:r w:rsidRPr="00700312">
              <w:rPr>
                <w:rFonts w:ascii="Century Gothic" w:hAnsi="Century Gothic"/>
                <w:b/>
                <w:bCs/>
                <w:sz w:val="20"/>
                <w:szCs w:val="20"/>
              </w:rPr>
              <w:t>9-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 Hangi seçenekteki geometrik cisim modelinde, köşe </w:t>
            </w:r>
            <w:r w:rsidRPr="00700312">
              <w:rPr>
                <w:rFonts w:ascii="Century Gothic" w:hAnsi="Century Gothic"/>
                <w:b/>
                <w:bCs/>
                <w:sz w:val="20"/>
                <w:szCs w:val="20"/>
              </w:rPr>
              <w:t>bulunmaz</w:t>
            </w:r>
            <w:r w:rsidRPr="00700312">
              <w:rPr>
                <w:rFonts w:ascii="Century Gothic" w:hAnsi="Century Gothic"/>
                <w:sz w:val="20"/>
                <w:szCs w:val="20"/>
              </w:rPr>
              <w:t>?</w:t>
            </w: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tr-TR"/>
              </w:rPr>
            </w:pPr>
            <w:r>
              <w:rPr>
                <w:noProof/>
                <w:lang w:val="tr-TR" w:eastAsia="tr-TR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035" type="#_x0000_t16" style="position:absolute;margin-left:29.75pt;margin-top:8.4pt;width:36pt;height:34.5pt;z-index:251659776" fillcolor="#9bbb59" strokecolor="#f2f2f2" strokeweight="3pt">
                  <v:shadow on="t" type="perspective" color="#4e6128" opacity=".5" offset="1pt" offset2="-1pt"/>
                </v:shape>
              </w:pict>
            </w:r>
            <w:r>
              <w:rPr>
                <w:noProof/>
                <w:lang w:val="tr-TR" w:eastAsia="tr-TR"/>
              </w:rPr>
              <w:pict>
                <v:shapetype id="_x0000_t133" coordsize="21600,21600" o:spt="133" path="m21600,10800qy18019,21600l3581,21600qx,10800,3581,l18019,qx21600,10800xem18019,21600nfqx14438,10800,18019,e">
                  <v:path o:extrusionok="f" gradientshapeok="t" o:connecttype="custom" o:connectlocs="10800,0;0,10800;10800,21600;14438,10800;21600,10800" o:connectangles="270,180,90,0,0" textboxrect="3581,0,14438,21600"/>
                </v:shapetype>
                <v:shape id="_x0000_s1036" type="#_x0000_t133" style="position:absolute;margin-left:121.6pt;margin-top:8.8pt;width:44.25pt;height:34.5pt;rotation:270;z-index:251660800" fillcolor="#c0504d" strokecolor="#f2f2f2" strokeweight="3pt">
                  <v:shadow on="t" type="perspective" color="#622423" opacity=".5" offset="1pt" offset2="-1pt"/>
                </v:shape>
              </w:pict>
            </w:r>
            <w:r>
              <w:rPr>
                <w:noProof/>
                <w:lang w:val="tr-TR" w:eastAsia="tr-TR"/>
              </w:rPr>
              <w:pict>
                <v:shapetype id="_x0000_t84" coordsize="21600,21600" o:spt="84" adj="2700" path="m,l,21600r21600,l21600,xem@0@0nfl@0@2@1@2@1@0xem,nfl@0@0em,21600nfl@0@2em21600,21600nfl@1@2em21600,nfl@1@0e">
                  <v:stroke joinstyle="miter"/>
                  <v:formulas>
                    <v:f eqn="val #0"/>
                    <v:f eqn="sum width 0 #0"/>
                    <v:f eqn="sum height 0 #0"/>
                    <v:f eqn="prod width 1 2"/>
                    <v:f eqn="prod height 1 2"/>
                    <v:f eqn="prod #0 1 2"/>
                    <v:f eqn="prod #0 3 2"/>
                    <v:f eqn="sum @1 @5 0"/>
                    <v:f eqn="sum @2 @5 0"/>
                  </v:formulas>
                  <v:path o:extrusionok="f" limo="10800,10800" o:connecttype="custom" o:connectlocs="0,@4;@0,@4;@3,21600;@3,@2;21600,@4;@1,@4;@3,0;@3,@0" textboxrect="@0,@0,@1,@2"/>
                  <v:handles>
                    <v:h position="#0,topLeft" switch="" xrange="0,10800"/>
                  </v:handles>
                  <o:complex v:ext="view"/>
                </v:shapetype>
                <v:shape id="_x0000_s1037" type="#_x0000_t84" style="position:absolute;margin-left:212pt;margin-top:3.9pt;width:55.5pt;height:31.5pt;z-index:251661824" adj="10800" fillcolor="#4f81bd" strokecolor="#f2f2f2" strokeweight="3pt">
                  <v:shadow on="t" type="perspective" color="#243f60" opacity=".5" offset="1pt" offset2="-1pt"/>
                </v:shape>
              </w:pict>
            </w:r>
          </w:p>
          <w:p w:rsidR="00A57ADC" w:rsidRPr="00700312" w:rsidRDefault="00A57ADC" w:rsidP="00700312">
            <w:pPr>
              <w:tabs>
                <w:tab w:val="left" w:pos="1785"/>
              </w:tabs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  <w:lang w:val="tr-TR"/>
              </w:rPr>
            </w:pPr>
            <w:r w:rsidRPr="00700312">
              <w:rPr>
                <w:rFonts w:ascii="Century Gothic" w:hAnsi="Century Gothic"/>
                <w:b/>
                <w:sz w:val="20"/>
                <w:szCs w:val="20"/>
                <w:lang w:val="tr-TR"/>
              </w:rPr>
              <w:t xml:space="preserve">     A)                                B)                           C)</w:t>
            </w: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tr-TR"/>
              </w:rPr>
            </w:pP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tr-TR"/>
              </w:rPr>
            </w:pP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tr-TR"/>
              </w:rPr>
            </w:pP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tr-TR"/>
              </w:rPr>
            </w:pPr>
            <w:r w:rsidRPr="00700312">
              <w:rPr>
                <w:rFonts w:ascii="Century Gothic" w:hAnsi="Century Gothic"/>
                <w:b/>
                <w:bCs/>
                <w:sz w:val="20"/>
                <w:szCs w:val="20"/>
              </w:rPr>
              <w:t>10-</w:t>
            </w:r>
            <w:r w:rsidRPr="00700312">
              <w:rPr>
                <w:rFonts w:ascii="Century Gothic" w:hAnsi="Century Gothic"/>
                <w:sz w:val="20"/>
                <w:szCs w:val="20"/>
              </w:rPr>
              <w:t xml:space="preserve"> Hangi şekil, bir bütünün </w:t>
            </w:r>
            <w:r w:rsidRPr="00700312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yarısını </w:t>
            </w:r>
            <w:r w:rsidRPr="00700312">
              <w:rPr>
                <w:rFonts w:ascii="Century Gothic" w:hAnsi="Century Gothic"/>
                <w:sz w:val="20"/>
                <w:szCs w:val="20"/>
              </w:rPr>
              <w:t>göstermektedir?</w:t>
            </w:r>
          </w:p>
          <w:p w:rsidR="00A57ADC" w:rsidRPr="00700312" w:rsidRDefault="00A57ADC" w:rsidP="00700312">
            <w:pPr>
              <w:spacing w:after="0" w:line="240" w:lineRule="auto"/>
              <w:rPr>
                <w:rFonts w:ascii="Century Gothic" w:hAnsi="Century Gothic"/>
                <w:sz w:val="20"/>
                <w:szCs w:val="20"/>
                <w:lang w:val="tr-TR"/>
              </w:rPr>
            </w:pPr>
            <w:r>
              <w:rPr>
                <w:noProof/>
                <w:lang w:val="tr-TR" w:eastAsia="tr-TR"/>
              </w:rPr>
              <w:pict>
                <v:shape id="Resim 11" o:spid="_x0000_s1038" type="#_x0000_t75" style="position:absolute;margin-left:242pt;margin-top:4.9pt;width:66pt;height:45.75pt;z-index:251664896;visibility:visible">
                  <v:imagedata r:id="rId13" o:title=""/>
                </v:shape>
              </w:pict>
            </w:r>
            <w:r>
              <w:rPr>
                <w:noProof/>
                <w:lang w:val="tr-TR" w:eastAsia="tr-TR"/>
              </w:rPr>
              <w:pict>
                <v:shape id="Resim 9" o:spid="_x0000_s1039" type="#_x0000_t75" style="position:absolute;margin-left:131pt;margin-top:5pt;width:72.75pt;height:48pt;z-index:251663872;visibility:visible">
                  <v:imagedata r:id="rId14" o:title=""/>
                </v:shape>
              </w:pict>
            </w:r>
            <w:r>
              <w:rPr>
                <w:noProof/>
                <w:lang w:val="tr-TR" w:eastAsia="tr-TR"/>
              </w:rPr>
              <w:pict>
                <v:shape id="Resim 8" o:spid="_x0000_s1040" type="#_x0000_t75" style="position:absolute;margin-left:29pt;margin-top:5pt;width:57.75pt;height:51pt;z-index:251662848;visibility:visible">
                  <v:imagedata r:id="rId15" o:title=""/>
                </v:shape>
              </w:pict>
            </w:r>
            <w:r w:rsidRPr="00700312">
              <w:rPr>
                <w:rFonts w:ascii="Century Gothic" w:hAnsi="Century Gothic"/>
                <w:sz w:val="20"/>
                <w:szCs w:val="20"/>
                <w:lang w:val="tr-TR"/>
              </w:rPr>
              <w:t xml:space="preserve">    A)                                B)                                   C)</w:t>
            </w:r>
          </w:p>
          <w:p w:rsidR="00A57ADC" w:rsidRPr="00700312" w:rsidRDefault="00A57ADC" w:rsidP="00700312">
            <w:pPr>
              <w:tabs>
                <w:tab w:val="left" w:pos="5145"/>
              </w:tabs>
              <w:spacing w:after="0" w:line="240" w:lineRule="auto"/>
              <w:ind w:firstLine="708"/>
              <w:rPr>
                <w:rFonts w:ascii="Century Gothic" w:hAnsi="Century Gothic"/>
                <w:sz w:val="20"/>
                <w:szCs w:val="20"/>
                <w:lang w:val="tr-TR"/>
              </w:rPr>
            </w:pPr>
            <w:r w:rsidRPr="00700312">
              <w:rPr>
                <w:rFonts w:ascii="Century Gothic" w:hAnsi="Century Gothic"/>
                <w:sz w:val="20"/>
                <w:szCs w:val="20"/>
                <w:lang w:val="tr-TR"/>
              </w:rPr>
              <w:tab/>
            </w:r>
          </w:p>
        </w:tc>
      </w:tr>
    </w:tbl>
    <w:p w:rsidR="00A57ADC" w:rsidRDefault="00A57ADC" w:rsidP="001A03D3">
      <w:pPr>
        <w:spacing w:line="240" w:lineRule="auto"/>
        <w:contextualSpacing/>
      </w:pPr>
      <w:r>
        <w:t xml:space="preserve">      </w:t>
      </w:r>
    </w:p>
    <w:p w:rsidR="00A57ADC" w:rsidRPr="001A03D3" w:rsidRDefault="00A57ADC" w:rsidP="001A03D3">
      <w:pPr>
        <w:spacing w:line="240" w:lineRule="auto"/>
        <w:contextualSpacing/>
        <w:rPr>
          <w:b/>
        </w:rPr>
      </w:pPr>
      <w:r>
        <w:t xml:space="preserve">       </w:t>
      </w:r>
      <w:r>
        <w:rPr>
          <w:b/>
        </w:rPr>
        <w:t>NAFİZ EKİZ</w:t>
      </w:r>
      <w:r>
        <w:rPr>
          <w:b/>
        </w:rPr>
        <w:tab/>
      </w:r>
    </w:p>
    <w:p w:rsidR="00A57ADC" w:rsidRPr="001A03D3" w:rsidRDefault="00A57ADC" w:rsidP="001A03D3">
      <w:pPr>
        <w:spacing w:line="240" w:lineRule="auto"/>
        <w:contextualSpacing/>
        <w:rPr>
          <w:b/>
        </w:rPr>
      </w:pPr>
      <w:r>
        <w:rPr>
          <w:b/>
        </w:rPr>
        <w:t xml:space="preserve">  3-B</w:t>
      </w:r>
      <w:r w:rsidRPr="001A03D3">
        <w:rPr>
          <w:b/>
        </w:rPr>
        <w:t xml:space="preserve"> SINIFI ÖĞRETMENİ</w:t>
      </w:r>
    </w:p>
    <w:p w:rsidR="00A57ADC" w:rsidRPr="0043133B" w:rsidRDefault="00A57ADC" w:rsidP="0043133B">
      <w:pPr>
        <w:tabs>
          <w:tab w:val="left" w:pos="1545"/>
        </w:tabs>
      </w:pPr>
      <w:r>
        <w:tab/>
      </w:r>
    </w:p>
    <w:sectPr w:rsidR="00A57ADC" w:rsidRPr="0043133B" w:rsidSect="005D106D">
      <w:pgSz w:w="11906" w:h="16838" w:code="9"/>
      <w:pgMar w:top="284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altName w:val="Segoe UI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455D4"/>
    <w:multiLevelType w:val="hybridMultilevel"/>
    <w:tmpl w:val="D6D66A1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53722E7"/>
    <w:multiLevelType w:val="hybridMultilevel"/>
    <w:tmpl w:val="A154A3CC"/>
    <w:lvl w:ilvl="0" w:tplc="5B4E2D5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133B"/>
    <w:rsid w:val="00000AC4"/>
    <w:rsid w:val="00000D73"/>
    <w:rsid w:val="00004F41"/>
    <w:rsid w:val="0000522F"/>
    <w:rsid w:val="00005C9D"/>
    <w:rsid w:val="00005D85"/>
    <w:rsid w:val="000067A2"/>
    <w:rsid w:val="0001086E"/>
    <w:rsid w:val="000111CD"/>
    <w:rsid w:val="00011AD7"/>
    <w:rsid w:val="00013EC9"/>
    <w:rsid w:val="000153C9"/>
    <w:rsid w:val="000153DA"/>
    <w:rsid w:val="00015B78"/>
    <w:rsid w:val="0001605C"/>
    <w:rsid w:val="00024D3F"/>
    <w:rsid w:val="0002547D"/>
    <w:rsid w:val="000309C9"/>
    <w:rsid w:val="00032D90"/>
    <w:rsid w:val="0003413C"/>
    <w:rsid w:val="00035EF5"/>
    <w:rsid w:val="000367D7"/>
    <w:rsid w:val="00037C37"/>
    <w:rsid w:val="00040798"/>
    <w:rsid w:val="00040C87"/>
    <w:rsid w:val="00040D4F"/>
    <w:rsid w:val="000414C7"/>
    <w:rsid w:val="000424BA"/>
    <w:rsid w:val="0004373E"/>
    <w:rsid w:val="00043BF5"/>
    <w:rsid w:val="00044EED"/>
    <w:rsid w:val="00045291"/>
    <w:rsid w:val="0005417A"/>
    <w:rsid w:val="0005566C"/>
    <w:rsid w:val="00055C68"/>
    <w:rsid w:val="000569D6"/>
    <w:rsid w:val="00060A36"/>
    <w:rsid w:val="000611B4"/>
    <w:rsid w:val="00061E08"/>
    <w:rsid w:val="000630E2"/>
    <w:rsid w:val="00063CA0"/>
    <w:rsid w:val="00065241"/>
    <w:rsid w:val="00065AFA"/>
    <w:rsid w:val="000662F3"/>
    <w:rsid w:val="0006692A"/>
    <w:rsid w:val="000670AC"/>
    <w:rsid w:val="00067D1E"/>
    <w:rsid w:val="00067F79"/>
    <w:rsid w:val="0007076D"/>
    <w:rsid w:val="00071A86"/>
    <w:rsid w:val="00072C20"/>
    <w:rsid w:val="00072C4D"/>
    <w:rsid w:val="00074677"/>
    <w:rsid w:val="00080119"/>
    <w:rsid w:val="00082141"/>
    <w:rsid w:val="0008261D"/>
    <w:rsid w:val="0008267F"/>
    <w:rsid w:val="00082ADF"/>
    <w:rsid w:val="00084BAB"/>
    <w:rsid w:val="000850D0"/>
    <w:rsid w:val="00085589"/>
    <w:rsid w:val="000876F5"/>
    <w:rsid w:val="00090D64"/>
    <w:rsid w:val="00091392"/>
    <w:rsid w:val="000914A5"/>
    <w:rsid w:val="000931F0"/>
    <w:rsid w:val="00093DDC"/>
    <w:rsid w:val="0009411D"/>
    <w:rsid w:val="0009613A"/>
    <w:rsid w:val="00097A4A"/>
    <w:rsid w:val="000A11F9"/>
    <w:rsid w:val="000A2739"/>
    <w:rsid w:val="000A43E8"/>
    <w:rsid w:val="000A4E3F"/>
    <w:rsid w:val="000A50B9"/>
    <w:rsid w:val="000A6690"/>
    <w:rsid w:val="000A7F48"/>
    <w:rsid w:val="000B0685"/>
    <w:rsid w:val="000B0D7E"/>
    <w:rsid w:val="000B15D1"/>
    <w:rsid w:val="000B19A6"/>
    <w:rsid w:val="000B2E3A"/>
    <w:rsid w:val="000B3897"/>
    <w:rsid w:val="000B40DA"/>
    <w:rsid w:val="000B41B7"/>
    <w:rsid w:val="000B7D12"/>
    <w:rsid w:val="000C0330"/>
    <w:rsid w:val="000C1266"/>
    <w:rsid w:val="000C3CDB"/>
    <w:rsid w:val="000C4812"/>
    <w:rsid w:val="000C5DE5"/>
    <w:rsid w:val="000C5E8A"/>
    <w:rsid w:val="000C6D3B"/>
    <w:rsid w:val="000C7CFA"/>
    <w:rsid w:val="000C7DBD"/>
    <w:rsid w:val="000D12B7"/>
    <w:rsid w:val="000D331B"/>
    <w:rsid w:val="000D4773"/>
    <w:rsid w:val="000D4B7D"/>
    <w:rsid w:val="000D63F7"/>
    <w:rsid w:val="000E20D4"/>
    <w:rsid w:val="000E5A3B"/>
    <w:rsid w:val="000E5BF0"/>
    <w:rsid w:val="000E6958"/>
    <w:rsid w:val="000F0107"/>
    <w:rsid w:val="000F0F84"/>
    <w:rsid w:val="000F2068"/>
    <w:rsid w:val="000F3097"/>
    <w:rsid w:val="000F3C4D"/>
    <w:rsid w:val="000F41F8"/>
    <w:rsid w:val="000F4DAF"/>
    <w:rsid w:val="000F5537"/>
    <w:rsid w:val="000F5647"/>
    <w:rsid w:val="000F61AD"/>
    <w:rsid w:val="000F7CC1"/>
    <w:rsid w:val="00100BBB"/>
    <w:rsid w:val="0010186F"/>
    <w:rsid w:val="001021C2"/>
    <w:rsid w:val="00103195"/>
    <w:rsid w:val="00103839"/>
    <w:rsid w:val="00105C37"/>
    <w:rsid w:val="00107510"/>
    <w:rsid w:val="001102AD"/>
    <w:rsid w:val="00110351"/>
    <w:rsid w:val="00110699"/>
    <w:rsid w:val="0011167A"/>
    <w:rsid w:val="00111F35"/>
    <w:rsid w:val="00115427"/>
    <w:rsid w:val="001178AD"/>
    <w:rsid w:val="00120067"/>
    <w:rsid w:val="001258C9"/>
    <w:rsid w:val="0012746B"/>
    <w:rsid w:val="00130A77"/>
    <w:rsid w:val="00131969"/>
    <w:rsid w:val="00132C90"/>
    <w:rsid w:val="001370E9"/>
    <w:rsid w:val="001406C0"/>
    <w:rsid w:val="00140709"/>
    <w:rsid w:val="00146882"/>
    <w:rsid w:val="00152233"/>
    <w:rsid w:val="00152AC1"/>
    <w:rsid w:val="00153E02"/>
    <w:rsid w:val="0015472B"/>
    <w:rsid w:val="00154D08"/>
    <w:rsid w:val="0015576C"/>
    <w:rsid w:val="00155D5B"/>
    <w:rsid w:val="001563EE"/>
    <w:rsid w:val="001566BB"/>
    <w:rsid w:val="00160BF0"/>
    <w:rsid w:val="00161EFB"/>
    <w:rsid w:val="0016312E"/>
    <w:rsid w:val="00164466"/>
    <w:rsid w:val="001659AF"/>
    <w:rsid w:val="001660E1"/>
    <w:rsid w:val="001667F3"/>
    <w:rsid w:val="00170722"/>
    <w:rsid w:val="001725A8"/>
    <w:rsid w:val="00173C40"/>
    <w:rsid w:val="00174346"/>
    <w:rsid w:val="001762B2"/>
    <w:rsid w:val="001768FA"/>
    <w:rsid w:val="00176A57"/>
    <w:rsid w:val="001772E8"/>
    <w:rsid w:val="00177F71"/>
    <w:rsid w:val="0018109D"/>
    <w:rsid w:val="00184227"/>
    <w:rsid w:val="00187CB3"/>
    <w:rsid w:val="00187E40"/>
    <w:rsid w:val="00190522"/>
    <w:rsid w:val="00190B48"/>
    <w:rsid w:val="0019141B"/>
    <w:rsid w:val="0019175F"/>
    <w:rsid w:val="00191CB4"/>
    <w:rsid w:val="001930E7"/>
    <w:rsid w:val="00194CEA"/>
    <w:rsid w:val="001A03D3"/>
    <w:rsid w:val="001A3CA6"/>
    <w:rsid w:val="001A4C40"/>
    <w:rsid w:val="001B051C"/>
    <w:rsid w:val="001B072C"/>
    <w:rsid w:val="001B1CA2"/>
    <w:rsid w:val="001B1EEC"/>
    <w:rsid w:val="001B2439"/>
    <w:rsid w:val="001B26A6"/>
    <w:rsid w:val="001B3D04"/>
    <w:rsid w:val="001B4DBF"/>
    <w:rsid w:val="001B5048"/>
    <w:rsid w:val="001B59A5"/>
    <w:rsid w:val="001B6AA6"/>
    <w:rsid w:val="001B6AD1"/>
    <w:rsid w:val="001B6AEE"/>
    <w:rsid w:val="001B7302"/>
    <w:rsid w:val="001C0DA4"/>
    <w:rsid w:val="001C1F7D"/>
    <w:rsid w:val="001C4917"/>
    <w:rsid w:val="001C4A8A"/>
    <w:rsid w:val="001C5055"/>
    <w:rsid w:val="001C66DB"/>
    <w:rsid w:val="001C7CA5"/>
    <w:rsid w:val="001D007A"/>
    <w:rsid w:val="001D1EDE"/>
    <w:rsid w:val="001D26A0"/>
    <w:rsid w:val="001D731A"/>
    <w:rsid w:val="001D7AAD"/>
    <w:rsid w:val="001D7DB5"/>
    <w:rsid w:val="001D7F78"/>
    <w:rsid w:val="001E0FE3"/>
    <w:rsid w:val="001E3364"/>
    <w:rsid w:val="001E4A29"/>
    <w:rsid w:val="001E637E"/>
    <w:rsid w:val="001E64FC"/>
    <w:rsid w:val="001E733D"/>
    <w:rsid w:val="001E78AE"/>
    <w:rsid w:val="001F1121"/>
    <w:rsid w:val="001F15D7"/>
    <w:rsid w:val="001F1F91"/>
    <w:rsid w:val="001F27FE"/>
    <w:rsid w:val="001F2B01"/>
    <w:rsid w:val="001F379B"/>
    <w:rsid w:val="001F4076"/>
    <w:rsid w:val="001F5067"/>
    <w:rsid w:val="001F50C4"/>
    <w:rsid w:val="001F7333"/>
    <w:rsid w:val="00202049"/>
    <w:rsid w:val="0020308C"/>
    <w:rsid w:val="00205A2A"/>
    <w:rsid w:val="00207FF0"/>
    <w:rsid w:val="0021018D"/>
    <w:rsid w:val="00211CE0"/>
    <w:rsid w:val="00214F96"/>
    <w:rsid w:val="0021500E"/>
    <w:rsid w:val="00215B73"/>
    <w:rsid w:val="002164BB"/>
    <w:rsid w:val="00216550"/>
    <w:rsid w:val="002168DB"/>
    <w:rsid w:val="002226B6"/>
    <w:rsid w:val="00225AF9"/>
    <w:rsid w:val="002264E7"/>
    <w:rsid w:val="00226577"/>
    <w:rsid w:val="002266F8"/>
    <w:rsid w:val="00227549"/>
    <w:rsid w:val="00227A2F"/>
    <w:rsid w:val="00231132"/>
    <w:rsid w:val="00231C46"/>
    <w:rsid w:val="00233039"/>
    <w:rsid w:val="00233CA5"/>
    <w:rsid w:val="00237540"/>
    <w:rsid w:val="00237FC7"/>
    <w:rsid w:val="00240A1A"/>
    <w:rsid w:val="0024280A"/>
    <w:rsid w:val="00243674"/>
    <w:rsid w:val="0024371F"/>
    <w:rsid w:val="002440C0"/>
    <w:rsid w:val="00244241"/>
    <w:rsid w:val="00245B3C"/>
    <w:rsid w:val="00245F98"/>
    <w:rsid w:val="00246375"/>
    <w:rsid w:val="002468CA"/>
    <w:rsid w:val="00251262"/>
    <w:rsid w:val="0025347E"/>
    <w:rsid w:val="002536FE"/>
    <w:rsid w:val="00253846"/>
    <w:rsid w:val="00253B4A"/>
    <w:rsid w:val="00253D0E"/>
    <w:rsid w:val="002542D9"/>
    <w:rsid w:val="00256DF9"/>
    <w:rsid w:val="00257899"/>
    <w:rsid w:val="00257CED"/>
    <w:rsid w:val="002601A9"/>
    <w:rsid w:val="00261494"/>
    <w:rsid w:val="00261A2F"/>
    <w:rsid w:val="002621CA"/>
    <w:rsid w:val="002624D3"/>
    <w:rsid w:val="00263090"/>
    <w:rsid w:val="00266320"/>
    <w:rsid w:val="00270B5B"/>
    <w:rsid w:val="00273066"/>
    <w:rsid w:val="00275C73"/>
    <w:rsid w:val="00280011"/>
    <w:rsid w:val="002803E5"/>
    <w:rsid w:val="00280525"/>
    <w:rsid w:val="0028060D"/>
    <w:rsid w:val="0028174E"/>
    <w:rsid w:val="00285B0E"/>
    <w:rsid w:val="00286DDA"/>
    <w:rsid w:val="00286E3F"/>
    <w:rsid w:val="002871D1"/>
    <w:rsid w:val="00287730"/>
    <w:rsid w:val="00290624"/>
    <w:rsid w:val="0029359E"/>
    <w:rsid w:val="002A003F"/>
    <w:rsid w:val="002A1007"/>
    <w:rsid w:val="002A43C0"/>
    <w:rsid w:val="002A5AFA"/>
    <w:rsid w:val="002B155B"/>
    <w:rsid w:val="002B1634"/>
    <w:rsid w:val="002B169D"/>
    <w:rsid w:val="002B2EDF"/>
    <w:rsid w:val="002B41AA"/>
    <w:rsid w:val="002B42B8"/>
    <w:rsid w:val="002B488D"/>
    <w:rsid w:val="002B70AE"/>
    <w:rsid w:val="002C13C6"/>
    <w:rsid w:val="002D10B4"/>
    <w:rsid w:val="002D10E2"/>
    <w:rsid w:val="002D1477"/>
    <w:rsid w:val="002D29FB"/>
    <w:rsid w:val="002D4393"/>
    <w:rsid w:val="002D7E1E"/>
    <w:rsid w:val="002E170F"/>
    <w:rsid w:val="002E33F1"/>
    <w:rsid w:val="002E5B4B"/>
    <w:rsid w:val="002F0929"/>
    <w:rsid w:val="002F2EA1"/>
    <w:rsid w:val="002F36FE"/>
    <w:rsid w:val="002F3946"/>
    <w:rsid w:val="002F39D1"/>
    <w:rsid w:val="002F6CFF"/>
    <w:rsid w:val="002F7443"/>
    <w:rsid w:val="002F78E9"/>
    <w:rsid w:val="00300990"/>
    <w:rsid w:val="00301597"/>
    <w:rsid w:val="00301706"/>
    <w:rsid w:val="00301AD7"/>
    <w:rsid w:val="003020CA"/>
    <w:rsid w:val="003025E5"/>
    <w:rsid w:val="0030293D"/>
    <w:rsid w:val="00303060"/>
    <w:rsid w:val="00303FE7"/>
    <w:rsid w:val="00304234"/>
    <w:rsid w:val="00304818"/>
    <w:rsid w:val="003048B9"/>
    <w:rsid w:val="00304F66"/>
    <w:rsid w:val="00305716"/>
    <w:rsid w:val="00306592"/>
    <w:rsid w:val="00307542"/>
    <w:rsid w:val="0031213D"/>
    <w:rsid w:val="00312893"/>
    <w:rsid w:val="003134BE"/>
    <w:rsid w:val="00313B24"/>
    <w:rsid w:val="0031420E"/>
    <w:rsid w:val="003151F5"/>
    <w:rsid w:val="003167DF"/>
    <w:rsid w:val="00316F8A"/>
    <w:rsid w:val="00317805"/>
    <w:rsid w:val="00321E4D"/>
    <w:rsid w:val="00323133"/>
    <w:rsid w:val="00323F31"/>
    <w:rsid w:val="0032464D"/>
    <w:rsid w:val="003249D8"/>
    <w:rsid w:val="003256FF"/>
    <w:rsid w:val="00325F00"/>
    <w:rsid w:val="00330BE7"/>
    <w:rsid w:val="00331369"/>
    <w:rsid w:val="00331853"/>
    <w:rsid w:val="00335988"/>
    <w:rsid w:val="003373E7"/>
    <w:rsid w:val="003402CF"/>
    <w:rsid w:val="003412BF"/>
    <w:rsid w:val="0035093F"/>
    <w:rsid w:val="003509BE"/>
    <w:rsid w:val="00351A0C"/>
    <w:rsid w:val="00353940"/>
    <w:rsid w:val="00353A3F"/>
    <w:rsid w:val="003557FC"/>
    <w:rsid w:val="003604EC"/>
    <w:rsid w:val="003605F7"/>
    <w:rsid w:val="00361C5E"/>
    <w:rsid w:val="0036220D"/>
    <w:rsid w:val="003706DC"/>
    <w:rsid w:val="0037161D"/>
    <w:rsid w:val="003731B9"/>
    <w:rsid w:val="00373934"/>
    <w:rsid w:val="003743FB"/>
    <w:rsid w:val="00374D16"/>
    <w:rsid w:val="00375DF5"/>
    <w:rsid w:val="003776F7"/>
    <w:rsid w:val="0038027B"/>
    <w:rsid w:val="00380F6F"/>
    <w:rsid w:val="003810B1"/>
    <w:rsid w:val="0038220E"/>
    <w:rsid w:val="003828CB"/>
    <w:rsid w:val="00382A6C"/>
    <w:rsid w:val="00382C29"/>
    <w:rsid w:val="00385C0A"/>
    <w:rsid w:val="00391226"/>
    <w:rsid w:val="00397186"/>
    <w:rsid w:val="003A0944"/>
    <w:rsid w:val="003A2D60"/>
    <w:rsid w:val="003A40BC"/>
    <w:rsid w:val="003A58D9"/>
    <w:rsid w:val="003A65C1"/>
    <w:rsid w:val="003A69F2"/>
    <w:rsid w:val="003A6B95"/>
    <w:rsid w:val="003A7216"/>
    <w:rsid w:val="003A7F88"/>
    <w:rsid w:val="003B06C7"/>
    <w:rsid w:val="003B10B8"/>
    <w:rsid w:val="003B11FE"/>
    <w:rsid w:val="003B2CA5"/>
    <w:rsid w:val="003B33F0"/>
    <w:rsid w:val="003B34A5"/>
    <w:rsid w:val="003B5478"/>
    <w:rsid w:val="003B5974"/>
    <w:rsid w:val="003B6002"/>
    <w:rsid w:val="003B6923"/>
    <w:rsid w:val="003B7D73"/>
    <w:rsid w:val="003C04F1"/>
    <w:rsid w:val="003C208F"/>
    <w:rsid w:val="003C36CA"/>
    <w:rsid w:val="003D1715"/>
    <w:rsid w:val="003D2D6A"/>
    <w:rsid w:val="003D4919"/>
    <w:rsid w:val="003D4CE4"/>
    <w:rsid w:val="003D72CB"/>
    <w:rsid w:val="003E0254"/>
    <w:rsid w:val="003E132E"/>
    <w:rsid w:val="003E2B21"/>
    <w:rsid w:val="003E38EA"/>
    <w:rsid w:val="003E4DA7"/>
    <w:rsid w:val="003E6B3F"/>
    <w:rsid w:val="003E71AE"/>
    <w:rsid w:val="003F1EE4"/>
    <w:rsid w:val="003F2944"/>
    <w:rsid w:val="003F2D8B"/>
    <w:rsid w:val="003F39A0"/>
    <w:rsid w:val="003F4C65"/>
    <w:rsid w:val="003F6DAE"/>
    <w:rsid w:val="003F7143"/>
    <w:rsid w:val="00402140"/>
    <w:rsid w:val="00404511"/>
    <w:rsid w:val="0040700C"/>
    <w:rsid w:val="00412160"/>
    <w:rsid w:val="0041218E"/>
    <w:rsid w:val="004121F1"/>
    <w:rsid w:val="00413D5C"/>
    <w:rsid w:val="00414FE0"/>
    <w:rsid w:val="00417E55"/>
    <w:rsid w:val="004211A2"/>
    <w:rsid w:val="00422697"/>
    <w:rsid w:val="004243A7"/>
    <w:rsid w:val="00424503"/>
    <w:rsid w:val="004252CC"/>
    <w:rsid w:val="004261C6"/>
    <w:rsid w:val="00427C5D"/>
    <w:rsid w:val="0043059E"/>
    <w:rsid w:val="0043133B"/>
    <w:rsid w:val="004330A2"/>
    <w:rsid w:val="00434328"/>
    <w:rsid w:val="00434CAA"/>
    <w:rsid w:val="004359F0"/>
    <w:rsid w:val="0043617E"/>
    <w:rsid w:val="00437930"/>
    <w:rsid w:val="00440773"/>
    <w:rsid w:val="004407F6"/>
    <w:rsid w:val="00440B21"/>
    <w:rsid w:val="0044104C"/>
    <w:rsid w:val="00447323"/>
    <w:rsid w:val="004477B1"/>
    <w:rsid w:val="0045463E"/>
    <w:rsid w:val="004559B8"/>
    <w:rsid w:val="00455AFE"/>
    <w:rsid w:val="00460D62"/>
    <w:rsid w:val="004626B6"/>
    <w:rsid w:val="00466E17"/>
    <w:rsid w:val="0047061F"/>
    <w:rsid w:val="00470913"/>
    <w:rsid w:val="0047253D"/>
    <w:rsid w:val="004726A9"/>
    <w:rsid w:val="00474030"/>
    <w:rsid w:val="0047444E"/>
    <w:rsid w:val="00474B26"/>
    <w:rsid w:val="00476D02"/>
    <w:rsid w:val="004815F1"/>
    <w:rsid w:val="00482D50"/>
    <w:rsid w:val="00483F98"/>
    <w:rsid w:val="00484739"/>
    <w:rsid w:val="00485AFF"/>
    <w:rsid w:val="00485D70"/>
    <w:rsid w:val="00486E0F"/>
    <w:rsid w:val="00490E05"/>
    <w:rsid w:val="00493145"/>
    <w:rsid w:val="00493F04"/>
    <w:rsid w:val="00494313"/>
    <w:rsid w:val="00497DAF"/>
    <w:rsid w:val="004A089C"/>
    <w:rsid w:val="004A0EA0"/>
    <w:rsid w:val="004A3457"/>
    <w:rsid w:val="004A36FE"/>
    <w:rsid w:val="004A39C8"/>
    <w:rsid w:val="004A3C32"/>
    <w:rsid w:val="004A4566"/>
    <w:rsid w:val="004A5C88"/>
    <w:rsid w:val="004A6301"/>
    <w:rsid w:val="004A67BC"/>
    <w:rsid w:val="004A7207"/>
    <w:rsid w:val="004A7336"/>
    <w:rsid w:val="004B02E1"/>
    <w:rsid w:val="004B10DC"/>
    <w:rsid w:val="004B174D"/>
    <w:rsid w:val="004B3CCE"/>
    <w:rsid w:val="004B4B9B"/>
    <w:rsid w:val="004B5B13"/>
    <w:rsid w:val="004C0FDF"/>
    <w:rsid w:val="004C56E6"/>
    <w:rsid w:val="004C5D68"/>
    <w:rsid w:val="004C61D0"/>
    <w:rsid w:val="004C6BAA"/>
    <w:rsid w:val="004C782D"/>
    <w:rsid w:val="004D0AD0"/>
    <w:rsid w:val="004D0B74"/>
    <w:rsid w:val="004D4359"/>
    <w:rsid w:val="004D508F"/>
    <w:rsid w:val="004D72AE"/>
    <w:rsid w:val="004D7F2A"/>
    <w:rsid w:val="004E0C6D"/>
    <w:rsid w:val="004E31B0"/>
    <w:rsid w:val="004E4593"/>
    <w:rsid w:val="004E49BF"/>
    <w:rsid w:val="004E4D6E"/>
    <w:rsid w:val="004E5F9D"/>
    <w:rsid w:val="004E6D26"/>
    <w:rsid w:val="004E705D"/>
    <w:rsid w:val="004E7C16"/>
    <w:rsid w:val="004F00F1"/>
    <w:rsid w:val="004F1B53"/>
    <w:rsid w:val="004F3EF3"/>
    <w:rsid w:val="004F6757"/>
    <w:rsid w:val="004F747D"/>
    <w:rsid w:val="004F7529"/>
    <w:rsid w:val="004F76B3"/>
    <w:rsid w:val="004F7905"/>
    <w:rsid w:val="005017C2"/>
    <w:rsid w:val="0050226F"/>
    <w:rsid w:val="00503E1A"/>
    <w:rsid w:val="005047B0"/>
    <w:rsid w:val="00506559"/>
    <w:rsid w:val="005071C8"/>
    <w:rsid w:val="00507407"/>
    <w:rsid w:val="00511657"/>
    <w:rsid w:val="00511908"/>
    <w:rsid w:val="005138EE"/>
    <w:rsid w:val="00514C25"/>
    <w:rsid w:val="00515478"/>
    <w:rsid w:val="00515A37"/>
    <w:rsid w:val="005166D0"/>
    <w:rsid w:val="00517842"/>
    <w:rsid w:val="00517F5D"/>
    <w:rsid w:val="005247F5"/>
    <w:rsid w:val="005249BC"/>
    <w:rsid w:val="00525BB8"/>
    <w:rsid w:val="00526018"/>
    <w:rsid w:val="005266E8"/>
    <w:rsid w:val="00526E73"/>
    <w:rsid w:val="00527556"/>
    <w:rsid w:val="00527DAC"/>
    <w:rsid w:val="0053173C"/>
    <w:rsid w:val="0053456A"/>
    <w:rsid w:val="0053526B"/>
    <w:rsid w:val="00535E4D"/>
    <w:rsid w:val="00537B71"/>
    <w:rsid w:val="00537C00"/>
    <w:rsid w:val="0054142C"/>
    <w:rsid w:val="005430EF"/>
    <w:rsid w:val="00544D34"/>
    <w:rsid w:val="0054571B"/>
    <w:rsid w:val="00546BA4"/>
    <w:rsid w:val="00551E57"/>
    <w:rsid w:val="00552A9C"/>
    <w:rsid w:val="00553301"/>
    <w:rsid w:val="005553DE"/>
    <w:rsid w:val="005554BE"/>
    <w:rsid w:val="005557CE"/>
    <w:rsid w:val="00556D45"/>
    <w:rsid w:val="00557141"/>
    <w:rsid w:val="00557570"/>
    <w:rsid w:val="005575C0"/>
    <w:rsid w:val="005617A8"/>
    <w:rsid w:val="00561EE3"/>
    <w:rsid w:val="0056326D"/>
    <w:rsid w:val="0056399F"/>
    <w:rsid w:val="00564C0B"/>
    <w:rsid w:val="00565BE6"/>
    <w:rsid w:val="005717C1"/>
    <w:rsid w:val="00574C86"/>
    <w:rsid w:val="00576BFA"/>
    <w:rsid w:val="00576C20"/>
    <w:rsid w:val="00577C30"/>
    <w:rsid w:val="00577CAF"/>
    <w:rsid w:val="00580B07"/>
    <w:rsid w:val="005821F2"/>
    <w:rsid w:val="00582650"/>
    <w:rsid w:val="00582D5D"/>
    <w:rsid w:val="00582DD7"/>
    <w:rsid w:val="0058322A"/>
    <w:rsid w:val="00584007"/>
    <w:rsid w:val="00591393"/>
    <w:rsid w:val="00593C17"/>
    <w:rsid w:val="00595C53"/>
    <w:rsid w:val="005977E1"/>
    <w:rsid w:val="005A0DCF"/>
    <w:rsid w:val="005A2A50"/>
    <w:rsid w:val="005A2C18"/>
    <w:rsid w:val="005A308E"/>
    <w:rsid w:val="005A33B7"/>
    <w:rsid w:val="005A3E78"/>
    <w:rsid w:val="005A6515"/>
    <w:rsid w:val="005A67A4"/>
    <w:rsid w:val="005B11E3"/>
    <w:rsid w:val="005B1CA2"/>
    <w:rsid w:val="005B22CF"/>
    <w:rsid w:val="005B2AB4"/>
    <w:rsid w:val="005B2B97"/>
    <w:rsid w:val="005B3D47"/>
    <w:rsid w:val="005B53E5"/>
    <w:rsid w:val="005B5B73"/>
    <w:rsid w:val="005B5C62"/>
    <w:rsid w:val="005B7983"/>
    <w:rsid w:val="005B7CA1"/>
    <w:rsid w:val="005C02AC"/>
    <w:rsid w:val="005C035F"/>
    <w:rsid w:val="005C1AA7"/>
    <w:rsid w:val="005C1DCC"/>
    <w:rsid w:val="005C20AE"/>
    <w:rsid w:val="005C2C0B"/>
    <w:rsid w:val="005C557F"/>
    <w:rsid w:val="005C61BE"/>
    <w:rsid w:val="005D106D"/>
    <w:rsid w:val="005D2EBB"/>
    <w:rsid w:val="005D65A4"/>
    <w:rsid w:val="005D6ADE"/>
    <w:rsid w:val="005D7B32"/>
    <w:rsid w:val="005E1904"/>
    <w:rsid w:val="005E1C02"/>
    <w:rsid w:val="005E213F"/>
    <w:rsid w:val="005E324D"/>
    <w:rsid w:val="005E4B64"/>
    <w:rsid w:val="005E5F51"/>
    <w:rsid w:val="005E63F1"/>
    <w:rsid w:val="005E6691"/>
    <w:rsid w:val="005F1F82"/>
    <w:rsid w:val="00600AEF"/>
    <w:rsid w:val="006033B6"/>
    <w:rsid w:val="00604F41"/>
    <w:rsid w:val="00605F0F"/>
    <w:rsid w:val="00607A3D"/>
    <w:rsid w:val="00610228"/>
    <w:rsid w:val="006117C3"/>
    <w:rsid w:val="006128C1"/>
    <w:rsid w:val="00613461"/>
    <w:rsid w:val="00613CE7"/>
    <w:rsid w:val="00616AC0"/>
    <w:rsid w:val="00616DE2"/>
    <w:rsid w:val="00624521"/>
    <w:rsid w:val="00625200"/>
    <w:rsid w:val="00625BDA"/>
    <w:rsid w:val="006321A7"/>
    <w:rsid w:val="00632662"/>
    <w:rsid w:val="00632853"/>
    <w:rsid w:val="006332E0"/>
    <w:rsid w:val="00636A9A"/>
    <w:rsid w:val="00637791"/>
    <w:rsid w:val="00637921"/>
    <w:rsid w:val="006402B9"/>
    <w:rsid w:val="00640A06"/>
    <w:rsid w:val="00642754"/>
    <w:rsid w:val="00642A50"/>
    <w:rsid w:val="0064493F"/>
    <w:rsid w:val="006473B2"/>
    <w:rsid w:val="006511E6"/>
    <w:rsid w:val="00654182"/>
    <w:rsid w:val="006546B4"/>
    <w:rsid w:val="006604A1"/>
    <w:rsid w:val="0066159F"/>
    <w:rsid w:val="00661678"/>
    <w:rsid w:val="00661BB0"/>
    <w:rsid w:val="00663367"/>
    <w:rsid w:val="006637CD"/>
    <w:rsid w:val="006639CE"/>
    <w:rsid w:val="00665DAD"/>
    <w:rsid w:val="006668C8"/>
    <w:rsid w:val="00666F29"/>
    <w:rsid w:val="0066718B"/>
    <w:rsid w:val="006707AD"/>
    <w:rsid w:val="006718FC"/>
    <w:rsid w:val="006726C2"/>
    <w:rsid w:val="00672C6C"/>
    <w:rsid w:val="00673C28"/>
    <w:rsid w:val="006771BA"/>
    <w:rsid w:val="00680A2C"/>
    <w:rsid w:val="006811AB"/>
    <w:rsid w:val="0068496A"/>
    <w:rsid w:val="00684B4D"/>
    <w:rsid w:val="00685106"/>
    <w:rsid w:val="00686BCB"/>
    <w:rsid w:val="00686FFE"/>
    <w:rsid w:val="00690BC2"/>
    <w:rsid w:val="00692775"/>
    <w:rsid w:val="0069662F"/>
    <w:rsid w:val="006A077F"/>
    <w:rsid w:val="006A1D47"/>
    <w:rsid w:val="006A3138"/>
    <w:rsid w:val="006A4764"/>
    <w:rsid w:val="006A6FE0"/>
    <w:rsid w:val="006B0482"/>
    <w:rsid w:val="006B18E7"/>
    <w:rsid w:val="006B1E3C"/>
    <w:rsid w:val="006B3055"/>
    <w:rsid w:val="006B3347"/>
    <w:rsid w:val="006B3464"/>
    <w:rsid w:val="006B3B53"/>
    <w:rsid w:val="006B4F22"/>
    <w:rsid w:val="006B61F6"/>
    <w:rsid w:val="006B7DF4"/>
    <w:rsid w:val="006C04AA"/>
    <w:rsid w:val="006C21CA"/>
    <w:rsid w:val="006C3827"/>
    <w:rsid w:val="006D0D35"/>
    <w:rsid w:val="006D138C"/>
    <w:rsid w:val="006D1592"/>
    <w:rsid w:val="006D4A73"/>
    <w:rsid w:val="006D5B1F"/>
    <w:rsid w:val="006D5BC0"/>
    <w:rsid w:val="006D67CF"/>
    <w:rsid w:val="006D79D1"/>
    <w:rsid w:val="006E0B0F"/>
    <w:rsid w:val="006E3994"/>
    <w:rsid w:val="006E4C39"/>
    <w:rsid w:val="006E5822"/>
    <w:rsid w:val="006E61AE"/>
    <w:rsid w:val="006E6777"/>
    <w:rsid w:val="006E7389"/>
    <w:rsid w:val="006F2375"/>
    <w:rsid w:val="006F2A95"/>
    <w:rsid w:val="006F3350"/>
    <w:rsid w:val="006F45ED"/>
    <w:rsid w:val="006F6ED7"/>
    <w:rsid w:val="006F764E"/>
    <w:rsid w:val="006F7877"/>
    <w:rsid w:val="00700312"/>
    <w:rsid w:val="00702F46"/>
    <w:rsid w:val="00703803"/>
    <w:rsid w:val="00704BC8"/>
    <w:rsid w:val="007062AD"/>
    <w:rsid w:val="007067E2"/>
    <w:rsid w:val="00706E7E"/>
    <w:rsid w:val="0071046E"/>
    <w:rsid w:val="00710C0F"/>
    <w:rsid w:val="0071107A"/>
    <w:rsid w:val="007112E1"/>
    <w:rsid w:val="0071233F"/>
    <w:rsid w:val="00720BBB"/>
    <w:rsid w:val="00723951"/>
    <w:rsid w:val="00726153"/>
    <w:rsid w:val="00726C6C"/>
    <w:rsid w:val="00731DD9"/>
    <w:rsid w:val="00732487"/>
    <w:rsid w:val="00732BC0"/>
    <w:rsid w:val="007377E7"/>
    <w:rsid w:val="00737C8C"/>
    <w:rsid w:val="007400A9"/>
    <w:rsid w:val="007408C7"/>
    <w:rsid w:val="007425E3"/>
    <w:rsid w:val="00742B8C"/>
    <w:rsid w:val="00743218"/>
    <w:rsid w:val="0074397B"/>
    <w:rsid w:val="00744B1E"/>
    <w:rsid w:val="007459D3"/>
    <w:rsid w:val="007465E4"/>
    <w:rsid w:val="00750C51"/>
    <w:rsid w:val="007511B8"/>
    <w:rsid w:val="00751858"/>
    <w:rsid w:val="00754D78"/>
    <w:rsid w:val="0075542C"/>
    <w:rsid w:val="00757C9D"/>
    <w:rsid w:val="007606DE"/>
    <w:rsid w:val="007607FD"/>
    <w:rsid w:val="00760B9F"/>
    <w:rsid w:val="00761DE2"/>
    <w:rsid w:val="00761F3B"/>
    <w:rsid w:val="00763059"/>
    <w:rsid w:val="00763DF9"/>
    <w:rsid w:val="0076574E"/>
    <w:rsid w:val="00767E44"/>
    <w:rsid w:val="00770A82"/>
    <w:rsid w:val="00770E0D"/>
    <w:rsid w:val="007728F6"/>
    <w:rsid w:val="00775AA8"/>
    <w:rsid w:val="00775C6D"/>
    <w:rsid w:val="00777126"/>
    <w:rsid w:val="007774F5"/>
    <w:rsid w:val="0078021F"/>
    <w:rsid w:val="00782916"/>
    <w:rsid w:val="00782DDA"/>
    <w:rsid w:val="00783385"/>
    <w:rsid w:val="007834BF"/>
    <w:rsid w:val="00783C23"/>
    <w:rsid w:val="00786359"/>
    <w:rsid w:val="00786764"/>
    <w:rsid w:val="0078708F"/>
    <w:rsid w:val="00787477"/>
    <w:rsid w:val="00792CA7"/>
    <w:rsid w:val="00795A07"/>
    <w:rsid w:val="00797A2F"/>
    <w:rsid w:val="007A260F"/>
    <w:rsid w:val="007A28B8"/>
    <w:rsid w:val="007A3171"/>
    <w:rsid w:val="007A43C9"/>
    <w:rsid w:val="007A581F"/>
    <w:rsid w:val="007A5B18"/>
    <w:rsid w:val="007A72EB"/>
    <w:rsid w:val="007B05B4"/>
    <w:rsid w:val="007B1A28"/>
    <w:rsid w:val="007B1D87"/>
    <w:rsid w:val="007B405A"/>
    <w:rsid w:val="007B6274"/>
    <w:rsid w:val="007B758B"/>
    <w:rsid w:val="007C03F6"/>
    <w:rsid w:val="007C071E"/>
    <w:rsid w:val="007C0B08"/>
    <w:rsid w:val="007C3019"/>
    <w:rsid w:val="007C34DA"/>
    <w:rsid w:val="007C3BB3"/>
    <w:rsid w:val="007C3C1C"/>
    <w:rsid w:val="007C4355"/>
    <w:rsid w:val="007C4E68"/>
    <w:rsid w:val="007C510C"/>
    <w:rsid w:val="007C7B74"/>
    <w:rsid w:val="007D12B3"/>
    <w:rsid w:val="007D39E0"/>
    <w:rsid w:val="007D5786"/>
    <w:rsid w:val="007D60AE"/>
    <w:rsid w:val="007E4238"/>
    <w:rsid w:val="007E453B"/>
    <w:rsid w:val="007E574C"/>
    <w:rsid w:val="007E7534"/>
    <w:rsid w:val="007E7DEE"/>
    <w:rsid w:val="007F1088"/>
    <w:rsid w:val="007F1E27"/>
    <w:rsid w:val="007F2EE9"/>
    <w:rsid w:val="00803452"/>
    <w:rsid w:val="0080385B"/>
    <w:rsid w:val="00807248"/>
    <w:rsid w:val="00814C2D"/>
    <w:rsid w:val="0082150A"/>
    <w:rsid w:val="00823BA0"/>
    <w:rsid w:val="00824FF6"/>
    <w:rsid w:val="00825145"/>
    <w:rsid w:val="008262AE"/>
    <w:rsid w:val="00826B6C"/>
    <w:rsid w:val="00827D79"/>
    <w:rsid w:val="00831BD4"/>
    <w:rsid w:val="008320EA"/>
    <w:rsid w:val="00832801"/>
    <w:rsid w:val="0083385A"/>
    <w:rsid w:val="00833888"/>
    <w:rsid w:val="00840D75"/>
    <w:rsid w:val="00841257"/>
    <w:rsid w:val="00841F68"/>
    <w:rsid w:val="00843CD3"/>
    <w:rsid w:val="00845655"/>
    <w:rsid w:val="008468FF"/>
    <w:rsid w:val="0085190C"/>
    <w:rsid w:val="00851B78"/>
    <w:rsid w:val="0085305F"/>
    <w:rsid w:val="00854232"/>
    <w:rsid w:val="0085715C"/>
    <w:rsid w:val="008635A6"/>
    <w:rsid w:val="0086410B"/>
    <w:rsid w:val="0086425D"/>
    <w:rsid w:val="00865E6D"/>
    <w:rsid w:val="00866C94"/>
    <w:rsid w:val="00867C6C"/>
    <w:rsid w:val="00870D88"/>
    <w:rsid w:val="00871595"/>
    <w:rsid w:val="00872B2C"/>
    <w:rsid w:val="00873677"/>
    <w:rsid w:val="00873EC3"/>
    <w:rsid w:val="008770CA"/>
    <w:rsid w:val="00880943"/>
    <w:rsid w:val="0088100F"/>
    <w:rsid w:val="0088105D"/>
    <w:rsid w:val="00881158"/>
    <w:rsid w:val="0088252C"/>
    <w:rsid w:val="00882B82"/>
    <w:rsid w:val="008832C9"/>
    <w:rsid w:val="00886D3D"/>
    <w:rsid w:val="00890C20"/>
    <w:rsid w:val="0089339F"/>
    <w:rsid w:val="00894DBB"/>
    <w:rsid w:val="008971DF"/>
    <w:rsid w:val="00897F00"/>
    <w:rsid w:val="008A3497"/>
    <w:rsid w:val="008A48EC"/>
    <w:rsid w:val="008A4DEB"/>
    <w:rsid w:val="008A5326"/>
    <w:rsid w:val="008B1346"/>
    <w:rsid w:val="008B2B01"/>
    <w:rsid w:val="008B4D7F"/>
    <w:rsid w:val="008B7A08"/>
    <w:rsid w:val="008C041F"/>
    <w:rsid w:val="008C229D"/>
    <w:rsid w:val="008C2B60"/>
    <w:rsid w:val="008C3390"/>
    <w:rsid w:val="008C420B"/>
    <w:rsid w:val="008C4710"/>
    <w:rsid w:val="008D13E2"/>
    <w:rsid w:val="008D2A1E"/>
    <w:rsid w:val="008D477B"/>
    <w:rsid w:val="008D4D19"/>
    <w:rsid w:val="008D4DEA"/>
    <w:rsid w:val="008D59C8"/>
    <w:rsid w:val="008D7137"/>
    <w:rsid w:val="008E040F"/>
    <w:rsid w:val="008E0EA9"/>
    <w:rsid w:val="008E11AB"/>
    <w:rsid w:val="008E52F0"/>
    <w:rsid w:val="008E5879"/>
    <w:rsid w:val="008E64BE"/>
    <w:rsid w:val="008E79B8"/>
    <w:rsid w:val="008F2669"/>
    <w:rsid w:val="008F4AB2"/>
    <w:rsid w:val="008F6817"/>
    <w:rsid w:val="008F7980"/>
    <w:rsid w:val="008F7FF6"/>
    <w:rsid w:val="00901F7F"/>
    <w:rsid w:val="00903AD7"/>
    <w:rsid w:val="0091164F"/>
    <w:rsid w:val="009117A8"/>
    <w:rsid w:val="0091246D"/>
    <w:rsid w:val="00912B4E"/>
    <w:rsid w:val="00920D5D"/>
    <w:rsid w:val="00924599"/>
    <w:rsid w:val="0092616A"/>
    <w:rsid w:val="00926235"/>
    <w:rsid w:val="00926366"/>
    <w:rsid w:val="00927CB3"/>
    <w:rsid w:val="009306A2"/>
    <w:rsid w:val="0093132F"/>
    <w:rsid w:val="00931BD2"/>
    <w:rsid w:val="00931C3E"/>
    <w:rsid w:val="009320F7"/>
    <w:rsid w:val="009339B0"/>
    <w:rsid w:val="0093574B"/>
    <w:rsid w:val="00935B5E"/>
    <w:rsid w:val="009432B8"/>
    <w:rsid w:val="009442E8"/>
    <w:rsid w:val="009463DD"/>
    <w:rsid w:val="00946821"/>
    <w:rsid w:val="00947218"/>
    <w:rsid w:val="00947698"/>
    <w:rsid w:val="00951FF9"/>
    <w:rsid w:val="00952AAD"/>
    <w:rsid w:val="00952EF6"/>
    <w:rsid w:val="009532FE"/>
    <w:rsid w:val="00954A91"/>
    <w:rsid w:val="00963DDC"/>
    <w:rsid w:val="00963FB4"/>
    <w:rsid w:val="00965281"/>
    <w:rsid w:val="0096567B"/>
    <w:rsid w:val="00966BA1"/>
    <w:rsid w:val="009702F2"/>
    <w:rsid w:val="009718D8"/>
    <w:rsid w:val="00971C53"/>
    <w:rsid w:val="00971EC2"/>
    <w:rsid w:val="00972089"/>
    <w:rsid w:val="00972A3E"/>
    <w:rsid w:val="0097325F"/>
    <w:rsid w:val="009746DD"/>
    <w:rsid w:val="00975D3A"/>
    <w:rsid w:val="009767EA"/>
    <w:rsid w:val="009772C4"/>
    <w:rsid w:val="00980071"/>
    <w:rsid w:val="00980231"/>
    <w:rsid w:val="00980887"/>
    <w:rsid w:val="0098358E"/>
    <w:rsid w:val="009851B4"/>
    <w:rsid w:val="009858E1"/>
    <w:rsid w:val="009900B1"/>
    <w:rsid w:val="00990DDE"/>
    <w:rsid w:val="00991484"/>
    <w:rsid w:val="009923E3"/>
    <w:rsid w:val="009952E4"/>
    <w:rsid w:val="00997DFC"/>
    <w:rsid w:val="009A14E6"/>
    <w:rsid w:val="009A2C0F"/>
    <w:rsid w:val="009B042D"/>
    <w:rsid w:val="009B15A5"/>
    <w:rsid w:val="009B1CF8"/>
    <w:rsid w:val="009B25D7"/>
    <w:rsid w:val="009B2E37"/>
    <w:rsid w:val="009B37C5"/>
    <w:rsid w:val="009B482A"/>
    <w:rsid w:val="009B5720"/>
    <w:rsid w:val="009C0A54"/>
    <w:rsid w:val="009C0CD7"/>
    <w:rsid w:val="009C3C9D"/>
    <w:rsid w:val="009D0844"/>
    <w:rsid w:val="009D0D97"/>
    <w:rsid w:val="009D403D"/>
    <w:rsid w:val="009D5EED"/>
    <w:rsid w:val="009D796D"/>
    <w:rsid w:val="009E1096"/>
    <w:rsid w:val="009E1D59"/>
    <w:rsid w:val="009E23C4"/>
    <w:rsid w:val="009E32B6"/>
    <w:rsid w:val="009E395D"/>
    <w:rsid w:val="009E3ABC"/>
    <w:rsid w:val="009E4C79"/>
    <w:rsid w:val="009E5261"/>
    <w:rsid w:val="009E6D55"/>
    <w:rsid w:val="009F04F7"/>
    <w:rsid w:val="009F140D"/>
    <w:rsid w:val="009F2C16"/>
    <w:rsid w:val="009F5BE0"/>
    <w:rsid w:val="00A00110"/>
    <w:rsid w:val="00A009D5"/>
    <w:rsid w:val="00A02B9C"/>
    <w:rsid w:val="00A047E1"/>
    <w:rsid w:val="00A04C25"/>
    <w:rsid w:val="00A05382"/>
    <w:rsid w:val="00A07115"/>
    <w:rsid w:val="00A102AB"/>
    <w:rsid w:val="00A139F2"/>
    <w:rsid w:val="00A15E43"/>
    <w:rsid w:val="00A201D4"/>
    <w:rsid w:val="00A23BC7"/>
    <w:rsid w:val="00A24C67"/>
    <w:rsid w:val="00A24EFB"/>
    <w:rsid w:val="00A26218"/>
    <w:rsid w:val="00A31241"/>
    <w:rsid w:val="00A31248"/>
    <w:rsid w:val="00A317C0"/>
    <w:rsid w:val="00A32DAC"/>
    <w:rsid w:val="00A34B80"/>
    <w:rsid w:val="00A36BFA"/>
    <w:rsid w:val="00A36F5D"/>
    <w:rsid w:val="00A375E6"/>
    <w:rsid w:val="00A401A3"/>
    <w:rsid w:val="00A410A0"/>
    <w:rsid w:val="00A41AC6"/>
    <w:rsid w:val="00A46635"/>
    <w:rsid w:val="00A539A9"/>
    <w:rsid w:val="00A549AB"/>
    <w:rsid w:val="00A56966"/>
    <w:rsid w:val="00A57ADC"/>
    <w:rsid w:val="00A601E6"/>
    <w:rsid w:val="00A602C3"/>
    <w:rsid w:val="00A608B4"/>
    <w:rsid w:val="00A63410"/>
    <w:rsid w:val="00A63675"/>
    <w:rsid w:val="00A64055"/>
    <w:rsid w:val="00A65714"/>
    <w:rsid w:val="00A6650F"/>
    <w:rsid w:val="00A67E80"/>
    <w:rsid w:val="00A70950"/>
    <w:rsid w:val="00A719E4"/>
    <w:rsid w:val="00A72144"/>
    <w:rsid w:val="00A72ECA"/>
    <w:rsid w:val="00A73654"/>
    <w:rsid w:val="00A73709"/>
    <w:rsid w:val="00A739CB"/>
    <w:rsid w:val="00A73A21"/>
    <w:rsid w:val="00A80BE5"/>
    <w:rsid w:val="00A80EDE"/>
    <w:rsid w:val="00A824F3"/>
    <w:rsid w:val="00A8256A"/>
    <w:rsid w:val="00A84657"/>
    <w:rsid w:val="00A84CD3"/>
    <w:rsid w:val="00A85D2F"/>
    <w:rsid w:val="00A878D8"/>
    <w:rsid w:val="00A900C5"/>
    <w:rsid w:val="00A905F0"/>
    <w:rsid w:val="00A91F40"/>
    <w:rsid w:val="00A92410"/>
    <w:rsid w:val="00A94890"/>
    <w:rsid w:val="00A94ADE"/>
    <w:rsid w:val="00A95DF9"/>
    <w:rsid w:val="00A972A7"/>
    <w:rsid w:val="00A97684"/>
    <w:rsid w:val="00A9780F"/>
    <w:rsid w:val="00A97FE9"/>
    <w:rsid w:val="00AA1ABA"/>
    <w:rsid w:val="00AA2466"/>
    <w:rsid w:val="00AA2C03"/>
    <w:rsid w:val="00AA4C1B"/>
    <w:rsid w:val="00AA4E7E"/>
    <w:rsid w:val="00AA668B"/>
    <w:rsid w:val="00AB065A"/>
    <w:rsid w:val="00AB3A5D"/>
    <w:rsid w:val="00AB7D66"/>
    <w:rsid w:val="00AC0053"/>
    <w:rsid w:val="00AC07E4"/>
    <w:rsid w:val="00AC3ADD"/>
    <w:rsid w:val="00AC6DAF"/>
    <w:rsid w:val="00AC7360"/>
    <w:rsid w:val="00AD0A0C"/>
    <w:rsid w:val="00AD0BE2"/>
    <w:rsid w:val="00AD0CB5"/>
    <w:rsid w:val="00AD4E14"/>
    <w:rsid w:val="00AD6120"/>
    <w:rsid w:val="00AD67E3"/>
    <w:rsid w:val="00AD7CFC"/>
    <w:rsid w:val="00AE264C"/>
    <w:rsid w:val="00AE409D"/>
    <w:rsid w:val="00AE4B6C"/>
    <w:rsid w:val="00AE5BF6"/>
    <w:rsid w:val="00AE76F1"/>
    <w:rsid w:val="00AF185E"/>
    <w:rsid w:val="00AF1E69"/>
    <w:rsid w:val="00AF1E79"/>
    <w:rsid w:val="00AF281F"/>
    <w:rsid w:val="00AF29CF"/>
    <w:rsid w:val="00AF3206"/>
    <w:rsid w:val="00AF3954"/>
    <w:rsid w:val="00AF483E"/>
    <w:rsid w:val="00AF5355"/>
    <w:rsid w:val="00AF53B3"/>
    <w:rsid w:val="00AF6587"/>
    <w:rsid w:val="00B0080F"/>
    <w:rsid w:val="00B0526E"/>
    <w:rsid w:val="00B05A37"/>
    <w:rsid w:val="00B0710F"/>
    <w:rsid w:val="00B0785F"/>
    <w:rsid w:val="00B07B84"/>
    <w:rsid w:val="00B12B3C"/>
    <w:rsid w:val="00B13152"/>
    <w:rsid w:val="00B16281"/>
    <w:rsid w:val="00B209BA"/>
    <w:rsid w:val="00B22073"/>
    <w:rsid w:val="00B23042"/>
    <w:rsid w:val="00B2437D"/>
    <w:rsid w:val="00B316A6"/>
    <w:rsid w:val="00B31A04"/>
    <w:rsid w:val="00B32213"/>
    <w:rsid w:val="00B32E82"/>
    <w:rsid w:val="00B33BB5"/>
    <w:rsid w:val="00B3465A"/>
    <w:rsid w:val="00B359C4"/>
    <w:rsid w:val="00B35A55"/>
    <w:rsid w:val="00B4142D"/>
    <w:rsid w:val="00B4318C"/>
    <w:rsid w:val="00B43D67"/>
    <w:rsid w:val="00B46CEC"/>
    <w:rsid w:val="00B50469"/>
    <w:rsid w:val="00B527CE"/>
    <w:rsid w:val="00B53000"/>
    <w:rsid w:val="00B53527"/>
    <w:rsid w:val="00B5359C"/>
    <w:rsid w:val="00B56851"/>
    <w:rsid w:val="00B57FA2"/>
    <w:rsid w:val="00B626B2"/>
    <w:rsid w:val="00B62BCA"/>
    <w:rsid w:val="00B63BCB"/>
    <w:rsid w:val="00B64109"/>
    <w:rsid w:val="00B661B5"/>
    <w:rsid w:val="00B679D8"/>
    <w:rsid w:val="00B67FF0"/>
    <w:rsid w:val="00B712EA"/>
    <w:rsid w:val="00B72A0E"/>
    <w:rsid w:val="00B74486"/>
    <w:rsid w:val="00B75D57"/>
    <w:rsid w:val="00B7762E"/>
    <w:rsid w:val="00B80265"/>
    <w:rsid w:val="00B81056"/>
    <w:rsid w:val="00B81E19"/>
    <w:rsid w:val="00B8232B"/>
    <w:rsid w:val="00B83419"/>
    <w:rsid w:val="00B84838"/>
    <w:rsid w:val="00B85085"/>
    <w:rsid w:val="00B85327"/>
    <w:rsid w:val="00B863A3"/>
    <w:rsid w:val="00B86493"/>
    <w:rsid w:val="00B90243"/>
    <w:rsid w:val="00B9143D"/>
    <w:rsid w:val="00B93662"/>
    <w:rsid w:val="00B958FE"/>
    <w:rsid w:val="00B959AF"/>
    <w:rsid w:val="00B966B4"/>
    <w:rsid w:val="00BA246F"/>
    <w:rsid w:val="00BA3D05"/>
    <w:rsid w:val="00BA4FE3"/>
    <w:rsid w:val="00BB2331"/>
    <w:rsid w:val="00BB2EC2"/>
    <w:rsid w:val="00BB489A"/>
    <w:rsid w:val="00BB5FA3"/>
    <w:rsid w:val="00BB7499"/>
    <w:rsid w:val="00BC2EE0"/>
    <w:rsid w:val="00BC4FD9"/>
    <w:rsid w:val="00BC5530"/>
    <w:rsid w:val="00BC630A"/>
    <w:rsid w:val="00BC7586"/>
    <w:rsid w:val="00BC7B46"/>
    <w:rsid w:val="00BD032A"/>
    <w:rsid w:val="00BD0B92"/>
    <w:rsid w:val="00BD2E84"/>
    <w:rsid w:val="00BD2F8B"/>
    <w:rsid w:val="00BD3EED"/>
    <w:rsid w:val="00BD4120"/>
    <w:rsid w:val="00BD4816"/>
    <w:rsid w:val="00BD4F7F"/>
    <w:rsid w:val="00BD6161"/>
    <w:rsid w:val="00BD7646"/>
    <w:rsid w:val="00BE046C"/>
    <w:rsid w:val="00BE3320"/>
    <w:rsid w:val="00BE3387"/>
    <w:rsid w:val="00BE44F4"/>
    <w:rsid w:val="00BE59A8"/>
    <w:rsid w:val="00BE59C3"/>
    <w:rsid w:val="00BE6121"/>
    <w:rsid w:val="00BE6658"/>
    <w:rsid w:val="00BE6E0B"/>
    <w:rsid w:val="00BE7E6C"/>
    <w:rsid w:val="00BF2261"/>
    <w:rsid w:val="00BF22E4"/>
    <w:rsid w:val="00BF2FDD"/>
    <w:rsid w:val="00BF3C23"/>
    <w:rsid w:val="00BF3D4E"/>
    <w:rsid w:val="00BF3E00"/>
    <w:rsid w:val="00BF50FE"/>
    <w:rsid w:val="00BF6CCF"/>
    <w:rsid w:val="00C00EED"/>
    <w:rsid w:val="00C0176D"/>
    <w:rsid w:val="00C01D70"/>
    <w:rsid w:val="00C0241C"/>
    <w:rsid w:val="00C03392"/>
    <w:rsid w:val="00C03689"/>
    <w:rsid w:val="00C03DCB"/>
    <w:rsid w:val="00C047FD"/>
    <w:rsid w:val="00C0723F"/>
    <w:rsid w:val="00C07A2A"/>
    <w:rsid w:val="00C07D37"/>
    <w:rsid w:val="00C12C0F"/>
    <w:rsid w:val="00C14799"/>
    <w:rsid w:val="00C202AE"/>
    <w:rsid w:val="00C203BC"/>
    <w:rsid w:val="00C206D5"/>
    <w:rsid w:val="00C21328"/>
    <w:rsid w:val="00C22058"/>
    <w:rsid w:val="00C22F78"/>
    <w:rsid w:val="00C24279"/>
    <w:rsid w:val="00C248B3"/>
    <w:rsid w:val="00C24E65"/>
    <w:rsid w:val="00C31A07"/>
    <w:rsid w:val="00C3282F"/>
    <w:rsid w:val="00C32D1D"/>
    <w:rsid w:val="00C330CC"/>
    <w:rsid w:val="00C349F8"/>
    <w:rsid w:val="00C35519"/>
    <w:rsid w:val="00C363B7"/>
    <w:rsid w:val="00C3668F"/>
    <w:rsid w:val="00C40089"/>
    <w:rsid w:val="00C40B10"/>
    <w:rsid w:val="00C42146"/>
    <w:rsid w:val="00C42A84"/>
    <w:rsid w:val="00C42E4B"/>
    <w:rsid w:val="00C43756"/>
    <w:rsid w:val="00C438EF"/>
    <w:rsid w:val="00C43CF6"/>
    <w:rsid w:val="00C46260"/>
    <w:rsid w:val="00C5181B"/>
    <w:rsid w:val="00C520A2"/>
    <w:rsid w:val="00C52376"/>
    <w:rsid w:val="00C5417C"/>
    <w:rsid w:val="00C5503C"/>
    <w:rsid w:val="00C57E0B"/>
    <w:rsid w:val="00C65CE8"/>
    <w:rsid w:val="00C674D5"/>
    <w:rsid w:val="00C6758F"/>
    <w:rsid w:val="00C677C4"/>
    <w:rsid w:val="00C71281"/>
    <w:rsid w:val="00C716D0"/>
    <w:rsid w:val="00C72EAE"/>
    <w:rsid w:val="00C747F0"/>
    <w:rsid w:val="00C75D14"/>
    <w:rsid w:val="00C770E4"/>
    <w:rsid w:val="00C81734"/>
    <w:rsid w:val="00C819F6"/>
    <w:rsid w:val="00C8378C"/>
    <w:rsid w:val="00C83EBD"/>
    <w:rsid w:val="00C869ED"/>
    <w:rsid w:val="00C91FF9"/>
    <w:rsid w:val="00C9234C"/>
    <w:rsid w:val="00C935C1"/>
    <w:rsid w:val="00C95700"/>
    <w:rsid w:val="00C96C90"/>
    <w:rsid w:val="00C97746"/>
    <w:rsid w:val="00CA1E3B"/>
    <w:rsid w:val="00CA2EBA"/>
    <w:rsid w:val="00CA32EB"/>
    <w:rsid w:val="00CA3DF9"/>
    <w:rsid w:val="00CA4025"/>
    <w:rsid w:val="00CA63F7"/>
    <w:rsid w:val="00CB0C24"/>
    <w:rsid w:val="00CB107B"/>
    <w:rsid w:val="00CB1BFB"/>
    <w:rsid w:val="00CB1D01"/>
    <w:rsid w:val="00CB23DF"/>
    <w:rsid w:val="00CB26EA"/>
    <w:rsid w:val="00CB3BAC"/>
    <w:rsid w:val="00CB4E4F"/>
    <w:rsid w:val="00CB57EB"/>
    <w:rsid w:val="00CB6DCC"/>
    <w:rsid w:val="00CB769C"/>
    <w:rsid w:val="00CC12AE"/>
    <w:rsid w:val="00CC14DA"/>
    <w:rsid w:val="00CC194D"/>
    <w:rsid w:val="00CC20E3"/>
    <w:rsid w:val="00CC2E6C"/>
    <w:rsid w:val="00CC6046"/>
    <w:rsid w:val="00CC6A38"/>
    <w:rsid w:val="00CD4823"/>
    <w:rsid w:val="00CD5003"/>
    <w:rsid w:val="00CD7240"/>
    <w:rsid w:val="00CE051A"/>
    <w:rsid w:val="00CE1E44"/>
    <w:rsid w:val="00CE2C25"/>
    <w:rsid w:val="00CE3A2A"/>
    <w:rsid w:val="00CE55FA"/>
    <w:rsid w:val="00CE7DD4"/>
    <w:rsid w:val="00CF09DC"/>
    <w:rsid w:val="00CF0AF0"/>
    <w:rsid w:val="00CF1915"/>
    <w:rsid w:val="00CF3328"/>
    <w:rsid w:val="00CF4829"/>
    <w:rsid w:val="00CF54D7"/>
    <w:rsid w:val="00CF66AB"/>
    <w:rsid w:val="00CF7BFF"/>
    <w:rsid w:val="00D016EA"/>
    <w:rsid w:val="00D0343E"/>
    <w:rsid w:val="00D04BFD"/>
    <w:rsid w:val="00D071E6"/>
    <w:rsid w:val="00D074E2"/>
    <w:rsid w:val="00D10250"/>
    <w:rsid w:val="00D10503"/>
    <w:rsid w:val="00D114C8"/>
    <w:rsid w:val="00D1695D"/>
    <w:rsid w:val="00D1783C"/>
    <w:rsid w:val="00D17D66"/>
    <w:rsid w:val="00D2024A"/>
    <w:rsid w:val="00D20628"/>
    <w:rsid w:val="00D20A69"/>
    <w:rsid w:val="00D22492"/>
    <w:rsid w:val="00D22A85"/>
    <w:rsid w:val="00D23882"/>
    <w:rsid w:val="00D2607F"/>
    <w:rsid w:val="00D26F3F"/>
    <w:rsid w:val="00D27520"/>
    <w:rsid w:val="00D27880"/>
    <w:rsid w:val="00D30325"/>
    <w:rsid w:val="00D31B82"/>
    <w:rsid w:val="00D329A8"/>
    <w:rsid w:val="00D33024"/>
    <w:rsid w:val="00D408A9"/>
    <w:rsid w:val="00D41831"/>
    <w:rsid w:val="00D419F2"/>
    <w:rsid w:val="00D42E79"/>
    <w:rsid w:val="00D42F65"/>
    <w:rsid w:val="00D432E4"/>
    <w:rsid w:val="00D46F2A"/>
    <w:rsid w:val="00D50300"/>
    <w:rsid w:val="00D50358"/>
    <w:rsid w:val="00D50C52"/>
    <w:rsid w:val="00D51C4D"/>
    <w:rsid w:val="00D54555"/>
    <w:rsid w:val="00D5592C"/>
    <w:rsid w:val="00D560B0"/>
    <w:rsid w:val="00D60169"/>
    <w:rsid w:val="00D61A0C"/>
    <w:rsid w:val="00D6260E"/>
    <w:rsid w:val="00D62738"/>
    <w:rsid w:val="00D6296F"/>
    <w:rsid w:val="00D64FFE"/>
    <w:rsid w:val="00D65057"/>
    <w:rsid w:val="00D67F6C"/>
    <w:rsid w:val="00D72C04"/>
    <w:rsid w:val="00D72E1F"/>
    <w:rsid w:val="00D7599D"/>
    <w:rsid w:val="00D76D54"/>
    <w:rsid w:val="00D830C7"/>
    <w:rsid w:val="00D83591"/>
    <w:rsid w:val="00D83A0C"/>
    <w:rsid w:val="00D86440"/>
    <w:rsid w:val="00D872F2"/>
    <w:rsid w:val="00D8767E"/>
    <w:rsid w:val="00D87750"/>
    <w:rsid w:val="00D908BC"/>
    <w:rsid w:val="00D90AD7"/>
    <w:rsid w:val="00D912EB"/>
    <w:rsid w:val="00D92E93"/>
    <w:rsid w:val="00D932F4"/>
    <w:rsid w:val="00D947D7"/>
    <w:rsid w:val="00D97002"/>
    <w:rsid w:val="00D97072"/>
    <w:rsid w:val="00DA0BAA"/>
    <w:rsid w:val="00DA2D01"/>
    <w:rsid w:val="00DA38E5"/>
    <w:rsid w:val="00DA522D"/>
    <w:rsid w:val="00DA7766"/>
    <w:rsid w:val="00DA7F53"/>
    <w:rsid w:val="00DB0F75"/>
    <w:rsid w:val="00DB20E7"/>
    <w:rsid w:val="00DB2E62"/>
    <w:rsid w:val="00DB33AF"/>
    <w:rsid w:val="00DB491F"/>
    <w:rsid w:val="00DB6E91"/>
    <w:rsid w:val="00DC0307"/>
    <w:rsid w:val="00DC0BF5"/>
    <w:rsid w:val="00DC0D69"/>
    <w:rsid w:val="00DC1DF5"/>
    <w:rsid w:val="00DC2F9A"/>
    <w:rsid w:val="00DC39EF"/>
    <w:rsid w:val="00DC5317"/>
    <w:rsid w:val="00DC5964"/>
    <w:rsid w:val="00DC696D"/>
    <w:rsid w:val="00DC7B3B"/>
    <w:rsid w:val="00DC7BFC"/>
    <w:rsid w:val="00DC7DD8"/>
    <w:rsid w:val="00DD0540"/>
    <w:rsid w:val="00DD068F"/>
    <w:rsid w:val="00DD53D4"/>
    <w:rsid w:val="00DD61C4"/>
    <w:rsid w:val="00DE106C"/>
    <w:rsid w:val="00DE1F2A"/>
    <w:rsid w:val="00DE3131"/>
    <w:rsid w:val="00DE3663"/>
    <w:rsid w:val="00DE4641"/>
    <w:rsid w:val="00DE46BB"/>
    <w:rsid w:val="00DF1553"/>
    <w:rsid w:val="00DF4091"/>
    <w:rsid w:val="00DF4534"/>
    <w:rsid w:val="00DF5410"/>
    <w:rsid w:val="00DF546D"/>
    <w:rsid w:val="00DF5683"/>
    <w:rsid w:val="00DF5F74"/>
    <w:rsid w:val="00E0256F"/>
    <w:rsid w:val="00E048B5"/>
    <w:rsid w:val="00E11DD8"/>
    <w:rsid w:val="00E12928"/>
    <w:rsid w:val="00E13310"/>
    <w:rsid w:val="00E13B59"/>
    <w:rsid w:val="00E1557E"/>
    <w:rsid w:val="00E157F5"/>
    <w:rsid w:val="00E15D98"/>
    <w:rsid w:val="00E1772D"/>
    <w:rsid w:val="00E2202D"/>
    <w:rsid w:val="00E23094"/>
    <w:rsid w:val="00E24920"/>
    <w:rsid w:val="00E24F7F"/>
    <w:rsid w:val="00E25EA8"/>
    <w:rsid w:val="00E31A1A"/>
    <w:rsid w:val="00E32FA8"/>
    <w:rsid w:val="00E332EE"/>
    <w:rsid w:val="00E34B31"/>
    <w:rsid w:val="00E36048"/>
    <w:rsid w:val="00E37F9D"/>
    <w:rsid w:val="00E4035A"/>
    <w:rsid w:val="00E40871"/>
    <w:rsid w:val="00E40919"/>
    <w:rsid w:val="00E40FF8"/>
    <w:rsid w:val="00E41DEF"/>
    <w:rsid w:val="00E431A6"/>
    <w:rsid w:val="00E44188"/>
    <w:rsid w:val="00E44808"/>
    <w:rsid w:val="00E45F7A"/>
    <w:rsid w:val="00E463F3"/>
    <w:rsid w:val="00E47D78"/>
    <w:rsid w:val="00E502DB"/>
    <w:rsid w:val="00E51AA3"/>
    <w:rsid w:val="00E51F79"/>
    <w:rsid w:val="00E51FA0"/>
    <w:rsid w:val="00E52568"/>
    <w:rsid w:val="00E56026"/>
    <w:rsid w:val="00E61028"/>
    <w:rsid w:val="00E631C3"/>
    <w:rsid w:val="00E63417"/>
    <w:rsid w:val="00E63787"/>
    <w:rsid w:val="00E644BE"/>
    <w:rsid w:val="00E644CC"/>
    <w:rsid w:val="00E647BC"/>
    <w:rsid w:val="00E65CAD"/>
    <w:rsid w:val="00E67FD3"/>
    <w:rsid w:val="00E72136"/>
    <w:rsid w:val="00E768F3"/>
    <w:rsid w:val="00E778CF"/>
    <w:rsid w:val="00E80308"/>
    <w:rsid w:val="00E8344D"/>
    <w:rsid w:val="00E84950"/>
    <w:rsid w:val="00E84CA3"/>
    <w:rsid w:val="00E85D63"/>
    <w:rsid w:val="00E85DDC"/>
    <w:rsid w:val="00E86BF0"/>
    <w:rsid w:val="00E87F65"/>
    <w:rsid w:val="00E903A9"/>
    <w:rsid w:val="00E90503"/>
    <w:rsid w:val="00E90EE0"/>
    <w:rsid w:val="00E913EB"/>
    <w:rsid w:val="00E926C8"/>
    <w:rsid w:val="00E92F24"/>
    <w:rsid w:val="00E93102"/>
    <w:rsid w:val="00E94A14"/>
    <w:rsid w:val="00E96009"/>
    <w:rsid w:val="00EA01E6"/>
    <w:rsid w:val="00EA4BB9"/>
    <w:rsid w:val="00EA655E"/>
    <w:rsid w:val="00EA7557"/>
    <w:rsid w:val="00EA7BFD"/>
    <w:rsid w:val="00EB5669"/>
    <w:rsid w:val="00EB710C"/>
    <w:rsid w:val="00EC0558"/>
    <w:rsid w:val="00EC1495"/>
    <w:rsid w:val="00EC33BC"/>
    <w:rsid w:val="00EC3CDD"/>
    <w:rsid w:val="00ED24CC"/>
    <w:rsid w:val="00ED3194"/>
    <w:rsid w:val="00ED471C"/>
    <w:rsid w:val="00ED4BEF"/>
    <w:rsid w:val="00EE19C9"/>
    <w:rsid w:val="00EE53F8"/>
    <w:rsid w:val="00EE5C53"/>
    <w:rsid w:val="00EE5F48"/>
    <w:rsid w:val="00EE76BC"/>
    <w:rsid w:val="00EF12C7"/>
    <w:rsid w:val="00EF2430"/>
    <w:rsid w:val="00EF4485"/>
    <w:rsid w:val="00EF490D"/>
    <w:rsid w:val="00EF4B1A"/>
    <w:rsid w:val="00EF57B3"/>
    <w:rsid w:val="00EF6A00"/>
    <w:rsid w:val="00EF6E48"/>
    <w:rsid w:val="00F05629"/>
    <w:rsid w:val="00F0737B"/>
    <w:rsid w:val="00F126DC"/>
    <w:rsid w:val="00F13CEF"/>
    <w:rsid w:val="00F14673"/>
    <w:rsid w:val="00F16A7B"/>
    <w:rsid w:val="00F171BB"/>
    <w:rsid w:val="00F2289F"/>
    <w:rsid w:val="00F24902"/>
    <w:rsid w:val="00F24C5F"/>
    <w:rsid w:val="00F26566"/>
    <w:rsid w:val="00F275FF"/>
    <w:rsid w:val="00F30625"/>
    <w:rsid w:val="00F30851"/>
    <w:rsid w:val="00F31AB7"/>
    <w:rsid w:val="00F32650"/>
    <w:rsid w:val="00F327CB"/>
    <w:rsid w:val="00F33D11"/>
    <w:rsid w:val="00F34826"/>
    <w:rsid w:val="00F35243"/>
    <w:rsid w:val="00F35CEE"/>
    <w:rsid w:val="00F370D5"/>
    <w:rsid w:val="00F42666"/>
    <w:rsid w:val="00F45C8E"/>
    <w:rsid w:val="00F50982"/>
    <w:rsid w:val="00F50BE6"/>
    <w:rsid w:val="00F51B97"/>
    <w:rsid w:val="00F5387F"/>
    <w:rsid w:val="00F53982"/>
    <w:rsid w:val="00F54F02"/>
    <w:rsid w:val="00F55294"/>
    <w:rsid w:val="00F564DB"/>
    <w:rsid w:val="00F572AE"/>
    <w:rsid w:val="00F57E11"/>
    <w:rsid w:val="00F60A1B"/>
    <w:rsid w:val="00F633BC"/>
    <w:rsid w:val="00F70D87"/>
    <w:rsid w:val="00F70D8F"/>
    <w:rsid w:val="00F7152D"/>
    <w:rsid w:val="00F72402"/>
    <w:rsid w:val="00F7360E"/>
    <w:rsid w:val="00F738AF"/>
    <w:rsid w:val="00F74793"/>
    <w:rsid w:val="00F74C77"/>
    <w:rsid w:val="00F75106"/>
    <w:rsid w:val="00F761A7"/>
    <w:rsid w:val="00F805DF"/>
    <w:rsid w:val="00F857D7"/>
    <w:rsid w:val="00F86AB4"/>
    <w:rsid w:val="00F87092"/>
    <w:rsid w:val="00F901BE"/>
    <w:rsid w:val="00F90885"/>
    <w:rsid w:val="00F91579"/>
    <w:rsid w:val="00F92380"/>
    <w:rsid w:val="00F95A48"/>
    <w:rsid w:val="00F9699A"/>
    <w:rsid w:val="00FA046A"/>
    <w:rsid w:val="00FA1BFE"/>
    <w:rsid w:val="00FA2382"/>
    <w:rsid w:val="00FA2A43"/>
    <w:rsid w:val="00FA50DF"/>
    <w:rsid w:val="00FA5232"/>
    <w:rsid w:val="00FA559A"/>
    <w:rsid w:val="00FB1345"/>
    <w:rsid w:val="00FB215D"/>
    <w:rsid w:val="00FB352B"/>
    <w:rsid w:val="00FB4EE5"/>
    <w:rsid w:val="00FB563E"/>
    <w:rsid w:val="00FB6B34"/>
    <w:rsid w:val="00FC06DE"/>
    <w:rsid w:val="00FC20C8"/>
    <w:rsid w:val="00FC36A1"/>
    <w:rsid w:val="00FC4853"/>
    <w:rsid w:val="00FC49D7"/>
    <w:rsid w:val="00FC6478"/>
    <w:rsid w:val="00FC6802"/>
    <w:rsid w:val="00FD128D"/>
    <w:rsid w:val="00FD2BFB"/>
    <w:rsid w:val="00FD2C8C"/>
    <w:rsid w:val="00FD6F82"/>
    <w:rsid w:val="00FD715C"/>
    <w:rsid w:val="00FE11C1"/>
    <w:rsid w:val="00FE25DE"/>
    <w:rsid w:val="00FE2966"/>
    <w:rsid w:val="00FE2D85"/>
    <w:rsid w:val="00FE2EE8"/>
    <w:rsid w:val="00FE3359"/>
    <w:rsid w:val="00FE3439"/>
    <w:rsid w:val="00FE495D"/>
    <w:rsid w:val="00FE4DF5"/>
    <w:rsid w:val="00FE5537"/>
    <w:rsid w:val="00FE5643"/>
    <w:rsid w:val="00FE76F0"/>
    <w:rsid w:val="00FF0334"/>
    <w:rsid w:val="00FF2BFB"/>
    <w:rsid w:val="00FF7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AD7CFC"/>
    <w:pPr>
      <w:spacing w:after="200" w:line="276" w:lineRule="auto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D7CF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D7CFC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D7CFC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D7CF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D7CFC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D7CFC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D7CFC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D7CFC"/>
    <w:pPr>
      <w:keepNext/>
      <w:keepLines/>
      <w:spacing w:before="200" w:after="0"/>
      <w:outlineLvl w:val="7"/>
    </w:pPr>
    <w:rPr>
      <w:rFonts w:ascii="Cambria" w:eastAsia="Times New Roman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D7CFC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D7CFC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D7CFC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D7CFC"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D7CFC"/>
    <w:rPr>
      <w:rFonts w:ascii="Cambria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AD7CFC"/>
    <w:rPr>
      <w:rFonts w:ascii="Cambria" w:hAnsi="Cambria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AD7CFC"/>
    <w:rPr>
      <w:rFonts w:ascii="Cambria" w:hAnsi="Cambria" w:cs="Times New Roman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AD7CFC"/>
    <w:rPr>
      <w:rFonts w:ascii="Cambria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AD7CFC"/>
    <w:rPr>
      <w:rFonts w:ascii="Cambria" w:hAnsi="Cambria" w:cs="Times New Roman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AD7CFC"/>
    <w:rPr>
      <w:rFonts w:ascii="Cambria" w:hAnsi="Cambria" w:cs="Times New Roman"/>
      <w:i/>
      <w:iCs/>
      <w:color w:val="404040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AD7CFC"/>
    <w:pPr>
      <w:spacing w:line="240" w:lineRule="auto"/>
    </w:pPr>
    <w:rPr>
      <w:b/>
      <w:bCs/>
      <w:color w:val="4F81BD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AD7CFC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AD7CFC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AD7CFC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D7CFC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basedOn w:val="DefaultParagraphFont"/>
    <w:uiPriority w:val="99"/>
    <w:qFormat/>
    <w:rsid w:val="00AD7CFC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AD7CFC"/>
    <w:rPr>
      <w:rFonts w:cs="Times New Roman"/>
      <w:i/>
      <w:iCs/>
    </w:rPr>
  </w:style>
  <w:style w:type="paragraph" w:styleId="NoSpacing">
    <w:name w:val="No Spacing"/>
    <w:uiPriority w:val="99"/>
    <w:qFormat/>
    <w:rsid w:val="00AD7CFC"/>
    <w:rPr>
      <w:lang w:val="en-US" w:eastAsia="en-US"/>
    </w:rPr>
  </w:style>
  <w:style w:type="paragraph" w:styleId="ListParagraph">
    <w:name w:val="List Paragraph"/>
    <w:basedOn w:val="Normal"/>
    <w:uiPriority w:val="99"/>
    <w:qFormat/>
    <w:rsid w:val="00AD7CF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AD7CFC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99"/>
    <w:locked/>
    <w:rsid w:val="00AD7CFC"/>
    <w:rPr>
      <w:rFonts w:cs="Times New Roman"/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AD7CF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AD7CFC"/>
    <w:rPr>
      <w:rFonts w:cs="Times New Roman"/>
      <w:b/>
      <w:bCs/>
      <w:i/>
      <w:iCs/>
      <w:color w:val="4F81BD"/>
    </w:rPr>
  </w:style>
  <w:style w:type="character" w:styleId="SubtleEmphasis">
    <w:name w:val="Subtle Emphasis"/>
    <w:basedOn w:val="DefaultParagraphFont"/>
    <w:uiPriority w:val="99"/>
    <w:qFormat/>
    <w:rsid w:val="00AD7CFC"/>
    <w:rPr>
      <w:rFonts w:cs="Times New Roman"/>
      <w:i/>
      <w:iCs/>
      <w:color w:val="808080"/>
    </w:rPr>
  </w:style>
  <w:style w:type="character" w:styleId="IntenseEmphasis">
    <w:name w:val="Intense Emphasis"/>
    <w:basedOn w:val="DefaultParagraphFont"/>
    <w:uiPriority w:val="99"/>
    <w:qFormat/>
    <w:rsid w:val="00AD7CFC"/>
    <w:rPr>
      <w:rFonts w:cs="Times New Roman"/>
      <w:b/>
      <w:bCs/>
      <w:i/>
      <w:iCs/>
      <w:color w:val="4F81BD"/>
    </w:rPr>
  </w:style>
  <w:style w:type="character" w:styleId="SubtleReference">
    <w:name w:val="Subtle Reference"/>
    <w:basedOn w:val="DefaultParagraphFont"/>
    <w:uiPriority w:val="99"/>
    <w:qFormat/>
    <w:rsid w:val="00AD7CFC"/>
    <w:rPr>
      <w:rFonts w:cs="Times New Roman"/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99"/>
    <w:qFormat/>
    <w:rsid w:val="00AD7CFC"/>
    <w:rPr>
      <w:rFonts w:cs="Times New Roman"/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AD7CFC"/>
    <w:rPr>
      <w:rFonts w:cs="Times New Roman"/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AD7CFC"/>
    <w:pPr>
      <w:outlineLvl w:val="9"/>
    </w:pPr>
  </w:style>
  <w:style w:type="table" w:styleId="TableGrid">
    <w:name w:val="Table Grid"/>
    <w:basedOn w:val="TableNormal"/>
    <w:uiPriority w:val="99"/>
    <w:rsid w:val="0043133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F50BE6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A23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23B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em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98</TotalTime>
  <Pages>2</Pages>
  <Words>697</Words>
  <Characters>3977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şerafettin</dc:creator>
  <cp:keywords/>
  <dc:description/>
  <cp:lastModifiedBy>BİRSEN</cp:lastModifiedBy>
  <cp:revision>21</cp:revision>
  <dcterms:created xsi:type="dcterms:W3CDTF">2013-12-05T17:31:00Z</dcterms:created>
  <dcterms:modified xsi:type="dcterms:W3CDTF">2015-09-26T20:22:00Z</dcterms:modified>
</cp:coreProperties>
</file>