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FEE" w:rsidRPr="00050A2A" w:rsidRDefault="00277FEE">
      <w:pPr>
        <w:rPr>
          <w:rFonts w:ascii="Arial" w:hAnsi="Arial" w:cs="Arial"/>
          <w:color w:val="FF0000"/>
          <w:sz w:val="20"/>
          <w:szCs w:val="20"/>
        </w:rPr>
      </w:pPr>
      <w:r w:rsidRPr="00050A2A">
        <w:rPr>
          <w:rFonts w:ascii="Arial" w:hAnsi="Arial" w:cs="Arial"/>
          <w:color w:val="FF0000"/>
          <w:sz w:val="20"/>
          <w:szCs w:val="20"/>
        </w:rPr>
        <w:t xml:space="preserve">                                   3. SINIF   1. DÖNEM   1. SEVİYE  DENEME  SINAVI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    Ece o gün çok hastalanmıştı. Ateşler içinde yanıyordu. Bir gün önce arkadaşlarıyla bahçede oyun oynamış, terli terli soğuk  su içmişti. Üstüne de 3 top dondurma yemişti.  Ece’nin şimdi hiçbir yeri tutmuyordu.Çok acı çekiyordu. Annesi ve babası onun ateşler içinde yandığını görünce hemen doktora götürdüler . Doktor amca iğne ve ilaç verdi. İğneden canı çok yanan Ece …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Aşağıdaki 3 soruyu metne göre cevaplandırınız.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1-Okuduğunuz metin yarım bırakılmış.   Metni tamamlamak için aşağıdaki hangi cümle uygun olur?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a)Ece  bir daha terliyken dondurma yememeye karar verdi.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b)Ece hasta olduğunda sadece ilaç içmeye ,iğne yaptırmaya karar verdi.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c)Ece  arkadaşlarıyla oynamamaya karar verdi.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2-Ece’nin hasta olmasına aşağıdakilerden hangisi sebep olmamıştır?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a)Arkadaşlarıyla oyun  oynaması     b)Terliken su içmesi        c)Terliyken  dondurma  yemesi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3-Yukarıdaki  parağrafın  ana fikri  aşağıdakilerden  hangisidir?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A)Oyun oynadıktan sonra su içmemeliyiz.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b)Terliyken dondurma yememeli,soğuk su içmemeliyiz.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c)Hasta olup doktora gittiğimizde bize iğne yapmamasını söylemeliyiz.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4-Bir varmış bir yokmuş. Evvel zaman içinde kalbur saman içinde…. Diye tekerlemeyle başlayan yazı türü aşağıdakilerden hangisidir?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a)şiir        b)hikaye       c) masal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5-Aşağıdaki kelimeler eşleştirildiğinde bir grup diğerinden farklıdır.Bu farklı grubu bulunuz?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a)hekim –muallim         b)cevap-yanıt      c)tayyare –uçak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6-Aşağıdaki cümlelerin hangisinde   gaye  kelimesinin eş anlamlısı vardır?</w:t>
      </w:r>
    </w:p>
    <w:p w:rsidR="00277FEE" w:rsidRPr="00050A2A" w:rsidRDefault="00277FEE" w:rsidP="009D7E17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a)Kelimeleri seçerek konuşuyorum.             b)Amacım çok başarılı olmaktır.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c)Garip  hareketler yapma.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7-Aşağıdaki cümlelerin  hangisinde millet kelimesinin eş anlamlısı vardır?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a)Vatanımızı düşmanlara karşı korumalıyız.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b)Kahraman  ulusumumla gurur  duyuyorum.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c)Yurduma alçakları uğratma sakın.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10-Aşağıda cümlelerin hangisine   ‘’kara’’   kelimesi gelirse cümlenin anlamı değişmez?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a)Ak  gömlek giyme, kirlenir.           B)Al bayrağım göklerde dalganıyor.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c)Siyah  kalemimin ucu kırıldı.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11-Aşağıdaki sözcüklerden hangisine getirilen  ekle  sözcük yeni anlam kazanmıştır?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a)iplik             b)çantada          c)kuşlar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12-Aşağıdaki sözcüklerden hangisi aldığı ekle meslek ismi olmuştur?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a)kömürcü       b) kömürlük        c)kömürlü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13-Aşağıdaki  sözcüklerden  hangisi  aldığı ekle eşya adı olmuştur?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a)masanın               b)sırada                         c)kalemlik                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14-Aşağıdaki sözcüklereden  hangisi aldığı ekle yeni anlam kazanmamıştır?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a)çantacı             b)bakkal            c)gözlükçü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15-Aşağıdaki sözcüklerden hangisi birden fazla yeni anlam kazandıran ek alarak yeni anlam kazanmıştır?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a)sonbaharda        b)gazetecilik          c)çoraplarım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MATEMATİK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1-Aşağıdakilerden hangisi düzleme örnek değildir?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a)halı        b)duvar       c) durda asılı çerçeve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2- Aşağıdakilerden hangisi düzlem örnek değildir?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a)Annemizin açtığı yufka        b)Kitabımızın üzerindeki etiket                    c)fubol sahası     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3-Yüzü ve yüzeyi aynı olan geometrik cisim  aşağıdakilerden hangisidir?    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a)koni                  b)küre         c)küp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4-Salatalık dilimleri ve duvarda asılı olan saat hangi geometrik cisme örnektir?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a)küre         b)koni         c)silindir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5-Aşağıdaki  geometrik  şekillerden hangisinin 5 yüzü vardır?</w:t>
      </w:r>
    </w:p>
    <w:p w:rsidR="00277FEE" w:rsidRPr="00050A2A" w:rsidRDefault="00277FEE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a)küp        b) küre      c)üçgen prizma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6-Bütün yüzleri kare  olan geometrik  şekil </w:t>
      </w: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aşağıdakilerden hangisidir?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a-dikdörtgen prizma            b-küp      c-kare  prizma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7-Silindiri  bir kağıdın üzerine koyarsak aşağıdaki şekillerden hangisini çizeriz?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a-üçgen            b)çember       c-kare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8-Tepe ve taban yüzeyi yan yüzeyleri dikdörtgen olan geometrik cismin adı nedir?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a)kare prizma           b)dikdörtgen  prizma           c)üçgen prizma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9-Aşağıdakilerden hangisi ışına model değildir?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a)tırnaklarıımız         b)saçlarımız       c)kalem kutumuz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10-Açılmamış kalem  aşağıdakilerden hangisine örnektir?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a)doğru parçası       b)ışın        c)doğru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11-Aşağıdakilerden hangisi doğruya örnektir?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a)cadde        b)TV anteni         c)araba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12-Aşağıdakilerden  hangisi  doğruya örnek değildir?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a)lastik        b)ordu      c)tren rayları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4.15pt;margin-top:3.65pt;width:38.7pt;height:33.95pt;z-index:251657216" o:connectortype="straight"/>
        </w:pict>
      </w:r>
      <w:r>
        <w:rPr>
          <w:noProof/>
          <w:lang w:eastAsia="tr-TR"/>
        </w:rPr>
        <w:pict>
          <v:shape id="_x0000_s1027" type="#_x0000_t32" style="position:absolute;margin-left:25.8pt;margin-top:10.45pt;width:40.1pt;height:34.65pt;z-index:251656192" o:connectortype="straight"/>
        </w:pict>
      </w: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13- Aşağıdaki doğru parçaları birbirine  göre  durumları  nasıldır?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a)paralel        b) kesişen         b)dik kesişen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14-Aşağıdaki  doğru ların birbirinre durumları aşağıdakilerden hangisidir?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a)Dik kesişen           b)paralel         c)kesişen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28" type="#_x0000_t32" style="position:absolute;margin-left:10.2pt;margin-top:1.5pt;width:48.9pt;height:32.6pt;flip:y;z-index:25165926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0.2pt;margin-top:1.5pt;width:48.9pt;height:32.6pt;z-index:251658240" o:connectortype="straight">
            <v:stroke startarrow="block" endarrow="block"/>
          </v:shape>
        </w:pict>
      </w:r>
    </w:p>
    <w:p w:rsidR="00277FEE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15-Birbirleriyle hiç kesişmeyen aynı yönde doğrultudaki daoğruların birbirine göre konumları aşağıdakilerden hangisidir?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A)paralel        b)dik kesişen             c)Kesişen</w:t>
      </w: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050A2A">
        <w:rPr>
          <w:rFonts w:ascii="Comic Sans MS" w:hAnsi="Comic Sans MS" w:cs="Comic Sans MS"/>
          <w:noProof/>
          <w:sz w:val="20"/>
          <w:szCs w:val="20"/>
          <w:lang w:eastAsia="tr-TR"/>
        </w:rPr>
        <w:t>HAYAT  BİLGİSİ</w:t>
      </w:r>
    </w:p>
    <w:p w:rsidR="00277FEE" w:rsidRPr="00050A2A" w:rsidRDefault="00277FEE" w:rsidP="007F576D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1- ‘’Sabah kalktığımda ilk yaptığım şey …….... dir ‘’ cümlesinde noktalı yere aşağıdakilerden hangisi gelmelidir?</w:t>
      </w:r>
    </w:p>
    <w:p w:rsidR="00277FEE" w:rsidRPr="00050A2A" w:rsidRDefault="00277FEE" w:rsidP="007F576D">
      <w:pPr>
        <w:jc w:val="both"/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 ) Yemek yemek   B)  Dışarıya oyun oynamaya çıkmak     C) Elimi yüzümü yıkamak</w:t>
      </w:r>
    </w:p>
    <w:p w:rsidR="00277FEE" w:rsidRPr="00050A2A" w:rsidRDefault="00277FEE" w:rsidP="007F576D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2-Hayat bilgisi dersi için aşağıdaki ders araç  gereçlerinden hangilerini çantana koymalısın?</w:t>
      </w:r>
    </w:p>
    <w:p w:rsidR="00277FEE" w:rsidRPr="00050A2A" w:rsidRDefault="00277FEE" w:rsidP="007F576D">
      <w:pPr>
        <w:jc w:val="both"/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A ) Türkçe ders kitabı   B)  Matematik defteri   C) Hayat bilgisi çalışma kitabı </w:t>
      </w:r>
    </w:p>
    <w:p w:rsidR="00277FEE" w:rsidRPr="00050A2A" w:rsidRDefault="00277FEE" w:rsidP="007F576D">
      <w:pPr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3- Bayrak aşağıdakilerden hangisi sembolüdür?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 ) Okul’un açık olduğunun    B)  Bağımsızlığın   C)milletizin</w:t>
      </w:r>
    </w:p>
    <w:p w:rsidR="00277FEE" w:rsidRPr="00050A2A" w:rsidRDefault="00277FEE" w:rsidP="007F576D">
      <w:pPr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4- Atatürk’e Kemal ismini kim vermiştir ?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A )Annesi     B) Matematik Öğretmeni      C) Babası 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5- Atatürk Türk milleti tarafından neden  çok sevilmektedir</w:t>
      </w:r>
      <w:r w:rsidRPr="00050A2A">
        <w:rPr>
          <w:rFonts w:ascii="Comic Sans MS" w:hAnsi="Comic Sans MS" w:cs="Comic Sans MS"/>
          <w:sz w:val="20"/>
          <w:szCs w:val="20"/>
        </w:rPr>
        <w:t xml:space="preserve"> ?</w:t>
      </w:r>
    </w:p>
    <w:p w:rsidR="00277FEE" w:rsidRPr="00050A2A" w:rsidRDefault="00277FEE" w:rsidP="00761BD4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A ) Türk milletini yok olmaktan kurtardığı için         B)  İyi Kalpli Olduğu İçin     C) Herkesi çok sevdiği için </w:t>
      </w:r>
    </w:p>
    <w:p w:rsidR="00277FEE" w:rsidRPr="00050A2A" w:rsidRDefault="00277FEE" w:rsidP="00761BD4">
      <w:pPr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6-  Aşağıdakilerden hangisi hava ulaşım araçlarından biridir?</w:t>
      </w:r>
    </w:p>
    <w:p w:rsidR="00277FEE" w:rsidRPr="00050A2A" w:rsidRDefault="00277FEE" w:rsidP="00761BD4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 )Otobüs     B)  Helikopter      C) Tren</w:t>
      </w:r>
    </w:p>
    <w:p w:rsidR="00277FEE" w:rsidRPr="00050A2A" w:rsidRDefault="00277FEE" w:rsidP="007F576D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 xml:space="preserve">7-Karşıdan karşıya geçerken aşağıdakilerden hangisini </w:t>
      </w:r>
      <w:r w:rsidRPr="00050A2A">
        <w:rPr>
          <w:rFonts w:ascii="Comic Sans MS" w:hAnsi="Comic Sans MS" w:cs="Comic Sans MS"/>
          <w:b/>
          <w:bCs/>
          <w:sz w:val="20"/>
          <w:szCs w:val="20"/>
          <w:u w:val="single"/>
        </w:rPr>
        <w:t>yapmamalıyız</w:t>
      </w:r>
      <w:r w:rsidRPr="00050A2A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A ) Bize yeşil ışık yanmasını beklemeliyiz 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B)  Yaya geçidinden geçmeliyiz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 xml:space="preserve">C) Etrafımıza bakmadan hızla yola çıkmalıyız     </w:t>
      </w:r>
    </w:p>
    <w:p w:rsidR="00277FEE" w:rsidRPr="00050A2A" w:rsidRDefault="00277FEE" w:rsidP="007F576D">
      <w:pPr>
        <w:rPr>
          <w:rFonts w:ascii="Comic Sans MS" w:hAnsi="Comic Sans MS" w:cs="Comic Sans MS"/>
          <w:sz w:val="20"/>
          <w:szCs w:val="20"/>
        </w:rPr>
      </w:pPr>
    </w:p>
    <w:p w:rsidR="00277FEE" w:rsidRDefault="00277FEE" w:rsidP="00050A2A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50A2A">
        <w:rPr>
          <w:rFonts w:ascii="Comic Sans MS" w:hAnsi="Comic Sans MS" w:cs="Comic Sans MS"/>
          <w:b/>
          <w:bCs/>
          <w:sz w:val="20"/>
          <w:szCs w:val="20"/>
        </w:rPr>
        <w:t>8- Arkadaşınızdan silgisini isteyeceksiniz. Bunu aşağıdaki cümlelerden hangisi ile yaparsanız kibar bir davranış olur?</w:t>
      </w:r>
    </w:p>
    <w:p w:rsidR="00277FEE" w:rsidRPr="00050A2A" w:rsidRDefault="00277FEE" w:rsidP="00050A2A">
      <w:pPr>
        <w:jc w:val="both"/>
        <w:rPr>
          <w:rFonts w:ascii="Comic Sans MS" w:hAnsi="Comic Sans MS" w:cs="Comic Sans MS"/>
          <w:sz w:val="20"/>
          <w:szCs w:val="20"/>
        </w:rPr>
      </w:pPr>
      <w:r w:rsidRPr="00050A2A">
        <w:rPr>
          <w:rFonts w:ascii="Comic Sans MS" w:hAnsi="Comic Sans MS" w:cs="Comic Sans MS"/>
          <w:sz w:val="20"/>
          <w:szCs w:val="20"/>
        </w:rPr>
        <w:t>A ) Silgini bana ver         B)  Silgini uzatsana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050A2A">
        <w:rPr>
          <w:rFonts w:ascii="Comic Sans MS" w:hAnsi="Comic Sans MS" w:cs="Comic Sans MS"/>
          <w:sz w:val="20"/>
          <w:szCs w:val="20"/>
        </w:rPr>
        <w:t>C) Silgini alabilir miyim?</w:t>
      </w:r>
    </w:p>
    <w:p w:rsidR="00277FEE" w:rsidRPr="00050A2A" w:rsidRDefault="00277FEE" w:rsidP="007F576D">
      <w:pPr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9</w:t>
      </w:r>
      <w:r w:rsidRPr="00050A2A">
        <w:rPr>
          <w:rFonts w:ascii="Century Gothic" w:hAnsi="Century Gothic" w:cs="Century Gothic"/>
          <w:b/>
          <w:bCs/>
          <w:sz w:val="20"/>
          <w:szCs w:val="20"/>
        </w:rPr>
        <w:t>- Aşağıdakilerden hangisi okulu yönetir?</w:t>
      </w:r>
    </w:p>
    <w:p w:rsidR="00277FEE" w:rsidRDefault="00277FEE" w:rsidP="007F576D">
      <w:pPr>
        <w:rPr>
          <w:rFonts w:ascii="Century Gothic" w:hAnsi="Century Gothic" w:cs="Century Gothic"/>
          <w:sz w:val="20"/>
          <w:szCs w:val="20"/>
        </w:rPr>
      </w:pPr>
      <w:r w:rsidRPr="00050A2A">
        <w:rPr>
          <w:rFonts w:ascii="Century Gothic" w:hAnsi="Century Gothic" w:cs="Century Gothic"/>
          <w:sz w:val="20"/>
          <w:szCs w:val="20"/>
        </w:rPr>
        <w:t>A) Öğretmen</w:t>
      </w:r>
      <w:r w:rsidRPr="00050A2A">
        <w:rPr>
          <w:rFonts w:ascii="Century Gothic" w:hAnsi="Century Gothic" w:cs="Century Gothic"/>
          <w:sz w:val="20"/>
          <w:szCs w:val="20"/>
        </w:rPr>
        <w:tab/>
      </w:r>
      <w:r w:rsidRPr="00050A2A">
        <w:rPr>
          <w:rFonts w:ascii="Century Gothic" w:hAnsi="Century Gothic" w:cs="Century Gothic"/>
          <w:sz w:val="20"/>
          <w:szCs w:val="20"/>
        </w:rPr>
        <w:tab/>
        <w:t>B) Okul müdürü            C) Hizmetli</w:t>
      </w:r>
    </w:p>
    <w:p w:rsidR="00277FEE" w:rsidRDefault="00277FEE" w:rsidP="00050A2A">
      <w:pPr>
        <w:rPr>
          <w:rFonts w:ascii="Century Gothic" w:hAnsi="Century Gothic" w:cs="Century Gothic"/>
          <w:b/>
          <w:bCs/>
          <w:sz w:val="20"/>
          <w:szCs w:val="20"/>
        </w:rPr>
      </w:pPr>
      <w:r w:rsidRPr="00050A2A">
        <w:rPr>
          <w:rFonts w:ascii="Century Gothic" w:hAnsi="Century Gothic" w:cs="Century Gothic"/>
          <w:b/>
          <w:bCs/>
          <w:sz w:val="20"/>
          <w:szCs w:val="20"/>
        </w:rPr>
        <w:t>10- Okulların açıldığı ilk hafta kutlanan haftanın adı nedir?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 w:rsidRPr="00050A2A">
        <w:rPr>
          <w:rFonts w:ascii="Century Gothic" w:hAnsi="Century Gothic" w:cs="Century Gothic"/>
          <w:sz w:val="20"/>
          <w:szCs w:val="20"/>
        </w:rPr>
        <w:t>A) Kızılay Haftası      B) İlköğretim Haftası</w:t>
      </w:r>
      <w:r>
        <w:rPr>
          <w:rFonts w:ascii="Century Gothic" w:hAnsi="Century Gothic" w:cs="Century Gothic"/>
          <w:sz w:val="20"/>
          <w:szCs w:val="20"/>
        </w:rPr>
        <w:t xml:space="preserve">   </w:t>
      </w:r>
      <w:r w:rsidRPr="00050A2A">
        <w:rPr>
          <w:rFonts w:ascii="Century Gothic" w:hAnsi="Century Gothic" w:cs="Century Gothic"/>
          <w:sz w:val="20"/>
          <w:szCs w:val="20"/>
        </w:rPr>
        <w:t>C) Kütüphaneler Haftası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FEN  BİLGİSİ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1-</w:t>
      </w:r>
      <w:r w:rsidRPr="002521B0">
        <w:rPr>
          <w:rFonts w:ascii="Century Gothic" w:hAnsi="Century Gothic" w:cs="Century Gothic"/>
          <w:sz w:val="20"/>
          <w:szCs w:val="20"/>
        </w:rPr>
        <w:t xml:space="preserve"> </w:t>
      </w:r>
      <w:r w:rsidRPr="0029442D">
        <w:rPr>
          <w:rFonts w:ascii="Century Gothic" w:hAnsi="Century Gothic" w:cs="Century Gothic"/>
          <w:sz w:val="20"/>
          <w:szCs w:val="20"/>
        </w:rPr>
        <w:t xml:space="preserve">Eve girdiğimde </w:t>
      </w:r>
      <w:r w:rsidRPr="0029442D">
        <w:rPr>
          <w:rFonts w:ascii="Century Gothic" w:hAnsi="Century Gothic" w:cs="Century Gothic"/>
          <w:sz w:val="20"/>
          <w:szCs w:val="20"/>
          <w:u w:val="single"/>
        </w:rPr>
        <w:t>mis gibi çörek kokusu</w:t>
      </w:r>
      <w:r w:rsidRPr="0029442D">
        <w:rPr>
          <w:rFonts w:ascii="Century Gothic" w:hAnsi="Century Gothic" w:cs="Century Gothic"/>
          <w:sz w:val="20"/>
          <w:szCs w:val="20"/>
        </w:rPr>
        <w:t xml:space="preserve"> aklımı başımdan aldı. </w:t>
      </w:r>
      <w:r w:rsidRPr="0029442D">
        <w:rPr>
          <w:rFonts w:ascii="Century Gothic" w:hAnsi="Century Gothic" w:cs="Century Gothic"/>
          <w:b/>
          <w:bCs/>
          <w:sz w:val="20"/>
          <w:szCs w:val="20"/>
        </w:rPr>
        <w:t>Cümlesinde altı çizili sözcüklerle anlatılan durum hangi duyu organımızla ilgilidir?</w:t>
      </w:r>
      <w:r w:rsidRPr="0029442D">
        <w:rPr>
          <w:rFonts w:ascii="Century Gothic" w:hAnsi="Century Gothic" w:cs="Century Gothic"/>
          <w:sz w:val="20"/>
          <w:szCs w:val="20"/>
        </w:rPr>
        <w:t xml:space="preserve"> </w:t>
      </w:r>
    </w:p>
    <w:p w:rsidR="00277FEE" w:rsidRPr="00700A0B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A) Göz             </w:t>
      </w:r>
      <w:r w:rsidRPr="0029442D">
        <w:rPr>
          <w:rFonts w:ascii="Century Gothic" w:hAnsi="Century Gothic" w:cs="Century Gothic"/>
          <w:sz w:val="20"/>
          <w:szCs w:val="20"/>
        </w:rPr>
        <w:t>B) Kulak</w:t>
      </w:r>
      <w:r>
        <w:rPr>
          <w:rFonts w:ascii="Century Gothic" w:hAnsi="Century Gothic" w:cs="Century Gothic"/>
          <w:sz w:val="20"/>
          <w:szCs w:val="20"/>
        </w:rPr>
        <w:t xml:space="preserve">            </w:t>
      </w:r>
      <w:r w:rsidRPr="0029442D">
        <w:rPr>
          <w:rFonts w:ascii="Century Gothic" w:hAnsi="Century Gothic" w:cs="Century Gothic"/>
          <w:sz w:val="20"/>
          <w:szCs w:val="20"/>
        </w:rPr>
        <w:t>C) Burun</w:t>
      </w:r>
    </w:p>
    <w:p w:rsidR="00277FEE" w:rsidRDefault="00277FEE" w:rsidP="00050A2A">
      <w:pPr>
        <w:pStyle w:val="Default"/>
        <w:rPr>
          <w:rFonts w:ascii="Century Gothic" w:hAnsi="Century Gothic" w:cs="Century Gothic"/>
          <w:b/>
          <w:bCs/>
          <w:sz w:val="20"/>
          <w:szCs w:val="20"/>
        </w:rPr>
      </w:pP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2-</w:t>
      </w:r>
      <w:r w:rsidRPr="002521B0">
        <w:rPr>
          <w:rFonts w:ascii="Century Gothic" w:hAnsi="Century Gothic" w:cs="Century Gothic"/>
          <w:sz w:val="20"/>
          <w:szCs w:val="20"/>
        </w:rPr>
        <w:t xml:space="preserve"> </w:t>
      </w:r>
      <w:r w:rsidRPr="0029442D">
        <w:rPr>
          <w:rFonts w:ascii="Century Gothic" w:hAnsi="Century Gothic" w:cs="Century Gothic"/>
          <w:sz w:val="20"/>
          <w:szCs w:val="20"/>
        </w:rPr>
        <w:t xml:space="preserve">Dondurmanın tatlılığını, limonun ekşiliğini, biberin acılığını benim sayemde anlarsın. </w:t>
      </w:r>
      <w:r w:rsidRPr="0029442D">
        <w:rPr>
          <w:rFonts w:ascii="Century Gothic" w:hAnsi="Century Gothic" w:cs="Century Gothic"/>
          <w:b/>
          <w:bCs/>
          <w:sz w:val="20"/>
          <w:szCs w:val="20"/>
        </w:rPr>
        <w:t>Cümlesinde kendini tanıtan duyu organımız hangisidir?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 xml:space="preserve">A) </w:t>
      </w:r>
      <w:r>
        <w:rPr>
          <w:rFonts w:ascii="Century Gothic" w:hAnsi="Century Gothic" w:cs="Century Gothic"/>
          <w:sz w:val="20"/>
          <w:szCs w:val="20"/>
        </w:rPr>
        <w:t xml:space="preserve">Deri              </w:t>
      </w:r>
      <w:r w:rsidRPr="0029442D">
        <w:rPr>
          <w:rFonts w:ascii="Century Gothic" w:hAnsi="Century Gothic" w:cs="Century Gothic"/>
          <w:sz w:val="20"/>
          <w:szCs w:val="20"/>
        </w:rPr>
        <w:t>B) Dil</w:t>
      </w:r>
      <w:r>
        <w:rPr>
          <w:rFonts w:ascii="Century Gothic" w:hAnsi="Century Gothic" w:cs="Century Gothic"/>
          <w:sz w:val="20"/>
          <w:szCs w:val="20"/>
        </w:rPr>
        <w:t xml:space="preserve">        </w:t>
      </w:r>
      <w:r w:rsidRPr="0029442D">
        <w:rPr>
          <w:rFonts w:ascii="Century Gothic" w:hAnsi="Century Gothic" w:cs="Century Gothic"/>
          <w:sz w:val="20"/>
          <w:szCs w:val="20"/>
        </w:rPr>
        <w:t xml:space="preserve"> C) Kulak</w:t>
      </w:r>
    </w:p>
    <w:p w:rsidR="00277FEE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 xml:space="preserve">                             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3-</w:t>
      </w:r>
      <w:r w:rsidRPr="0029442D">
        <w:rPr>
          <w:rFonts w:ascii="Century Gothic" w:hAnsi="Century Gothic" w:cs="Century Gothic"/>
          <w:b/>
          <w:bCs/>
          <w:sz w:val="20"/>
          <w:szCs w:val="20"/>
        </w:rPr>
        <w:t>Aşağıdaki davranışlardan hangisi işitme duyu organımızın sağlığının bozulmasına ne-den olabilir?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 xml:space="preserve">A) Yüksek sesle müzik dinlemek                         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>B) Sürekli şekerli besinler tüketmek</w:t>
      </w:r>
    </w:p>
    <w:p w:rsidR="00277FEE" w:rsidRPr="00700A0B" w:rsidRDefault="00277FEE" w:rsidP="00050A2A">
      <w:pPr>
        <w:pStyle w:val="Default"/>
      </w:pPr>
      <w:r w:rsidRPr="0029442D">
        <w:rPr>
          <w:rFonts w:ascii="Century Gothic" w:hAnsi="Century Gothic" w:cs="Century Gothic"/>
          <w:sz w:val="20"/>
          <w:szCs w:val="20"/>
        </w:rPr>
        <w:t>C) Mevsim koşullarına uygun giyinmek</w:t>
      </w:r>
    </w:p>
    <w:p w:rsidR="00277FEE" w:rsidRPr="0029442D" w:rsidRDefault="00277FEE" w:rsidP="00050A2A">
      <w:pPr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4-</w:t>
      </w:r>
      <w:r w:rsidRPr="005236A1">
        <w:rPr>
          <w:rFonts w:ascii="Century Gothic" w:hAnsi="Century Gothic" w:cs="Century Gothic"/>
          <w:sz w:val="20"/>
          <w:szCs w:val="20"/>
        </w:rPr>
        <w:t xml:space="preserve"> </w:t>
      </w:r>
      <w:r w:rsidRPr="0029442D">
        <w:rPr>
          <w:rFonts w:ascii="Century Gothic" w:hAnsi="Century Gothic" w:cs="Century Gothic"/>
          <w:b/>
          <w:bCs/>
          <w:sz w:val="20"/>
          <w:szCs w:val="20"/>
        </w:rPr>
        <w:t>Gözü kapalı olan bir çocuğun çorbayı içmesi durumunda çorbanın hangi özelliğini anlayamaz?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A) Renk          </w:t>
      </w:r>
      <w:r w:rsidRPr="0029442D">
        <w:rPr>
          <w:rFonts w:ascii="Century Gothic" w:hAnsi="Century Gothic" w:cs="Century Gothic"/>
          <w:sz w:val="20"/>
          <w:szCs w:val="20"/>
        </w:rPr>
        <w:t xml:space="preserve"> B) Koku </w:t>
      </w:r>
      <w:r>
        <w:rPr>
          <w:rFonts w:ascii="Century Gothic" w:hAnsi="Century Gothic" w:cs="Century Gothic"/>
          <w:sz w:val="20"/>
          <w:szCs w:val="20"/>
        </w:rPr>
        <w:t xml:space="preserve">           </w:t>
      </w:r>
      <w:r w:rsidRPr="0029442D">
        <w:rPr>
          <w:rFonts w:ascii="Century Gothic" w:hAnsi="Century Gothic" w:cs="Century Gothic"/>
          <w:sz w:val="20"/>
          <w:szCs w:val="20"/>
        </w:rPr>
        <w:t xml:space="preserve"> C) Tat                            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5-</w:t>
      </w:r>
      <w:r w:rsidRPr="005236A1">
        <w:rPr>
          <w:rFonts w:ascii="Century Gothic" w:hAnsi="Century Gothic" w:cs="Century Gothic"/>
          <w:sz w:val="20"/>
          <w:szCs w:val="20"/>
        </w:rPr>
        <w:t xml:space="preserve"> </w:t>
      </w:r>
      <w:r w:rsidRPr="0029442D">
        <w:rPr>
          <w:rFonts w:ascii="Century Gothic" w:hAnsi="Century Gothic" w:cs="Century Gothic"/>
          <w:b/>
          <w:bCs/>
          <w:sz w:val="20"/>
          <w:szCs w:val="20"/>
        </w:rPr>
        <w:t>Aşağıdakilerden hangisi görme duyu organımız olan gözümüzü koruyan kısımlardan biri değildir?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 xml:space="preserve">A) Göz kapağı                                 </w:t>
      </w:r>
    </w:p>
    <w:p w:rsidR="00277FEE" w:rsidRPr="0029442D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>B) Burun</w:t>
      </w:r>
    </w:p>
    <w:p w:rsidR="00277FEE" w:rsidRPr="00700A0B" w:rsidRDefault="00277FEE" w:rsidP="00050A2A">
      <w:pPr>
        <w:pStyle w:val="Default"/>
        <w:rPr>
          <w:rFonts w:ascii="Century Gothic" w:hAnsi="Century Gothic" w:cs="Century Gothic"/>
          <w:sz w:val="20"/>
          <w:szCs w:val="20"/>
        </w:rPr>
      </w:pPr>
      <w:r w:rsidRPr="0029442D">
        <w:rPr>
          <w:rFonts w:ascii="Century Gothic" w:hAnsi="Century Gothic" w:cs="Century Gothic"/>
          <w:sz w:val="20"/>
          <w:szCs w:val="20"/>
        </w:rPr>
        <w:t>C) Kirpik</w:t>
      </w:r>
    </w:p>
    <w:p w:rsidR="00277FEE" w:rsidRPr="00C71927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6</w:t>
      </w:r>
      <w:r w:rsidRPr="002D4775">
        <w:rPr>
          <w:rFonts w:ascii="Century Gothic" w:hAnsi="Century Gothic" w:cs="Century Gothic"/>
          <w:b/>
          <w:bCs/>
          <w:sz w:val="20"/>
          <w:szCs w:val="20"/>
        </w:rPr>
        <w:t>-</w:t>
      </w:r>
      <w:r w:rsidRPr="002D4775">
        <w:rPr>
          <w:rFonts w:ascii="Century Gothic" w:hAnsi="Century Gothic" w:cs="Century Gothic"/>
          <w:sz w:val="20"/>
          <w:szCs w:val="20"/>
        </w:rPr>
        <w:t xml:space="preserve"> </w:t>
      </w:r>
      <w:r w:rsidRPr="00C71927">
        <w:rPr>
          <w:rFonts w:ascii="Century Gothic" w:hAnsi="Century Gothic" w:cs="Century Gothic"/>
          <w:b/>
          <w:bCs/>
          <w:sz w:val="20"/>
          <w:szCs w:val="20"/>
        </w:rPr>
        <w:t>Asitli içecekler en çok hangi duyu organımıza zarar verir?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A)</w:t>
      </w:r>
      <w:r w:rsidRPr="00C71927">
        <w:rPr>
          <w:rFonts w:ascii="Century Gothic" w:hAnsi="Century Gothic" w:cs="Century Gothic"/>
          <w:sz w:val="20"/>
          <w:szCs w:val="20"/>
        </w:rPr>
        <w:t>Kulak</w:t>
      </w:r>
      <w:r w:rsidRPr="00C71927">
        <w:rPr>
          <w:rFonts w:ascii="Century Gothic" w:hAnsi="Century Gothic" w:cs="Century Gothic"/>
          <w:sz w:val="20"/>
          <w:szCs w:val="20"/>
        </w:rPr>
        <w:tab/>
      </w:r>
      <w:r w:rsidRPr="00C71927">
        <w:rPr>
          <w:rFonts w:ascii="Century Gothic" w:hAnsi="Century Gothic" w:cs="Century Gothic"/>
          <w:sz w:val="20"/>
          <w:szCs w:val="20"/>
        </w:rPr>
        <w:tab/>
      </w:r>
      <w:r w:rsidRPr="00C71927">
        <w:rPr>
          <w:rFonts w:ascii="Century Gothic" w:hAnsi="Century Gothic" w:cs="Century Gothic"/>
          <w:sz w:val="20"/>
          <w:szCs w:val="20"/>
        </w:rPr>
        <w:tab/>
        <w:t>B) Dil</w:t>
      </w:r>
      <w:r w:rsidRPr="00C71927">
        <w:rPr>
          <w:rFonts w:ascii="Century Gothic" w:hAnsi="Century Gothic" w:cs="Century Gothic"/>
          <w:sz w:val="20"/>
          <w:szCs w:val="20"/>
        </w:rPr>
        <w:tab/>
      </w:r>
      <w:r w:rsidRPr="00C71927">
        <w:rPr>
          <w:rFonts w:ascii="Century Gothic" w:hAnsi="Century Gothic" w:cs="Century Gothic"/>
          <w:sz w:val="20"/>
          <w:szCs w:val="20"/>
        </w:rPr>
        <w:tab/>
        <w:t>C) Burun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7-Aşağıdakilerden hangi hastalık kulak ,burun ve boğazı etkileyen bir hastalıktır?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a)grip        b)karın ağrısı      c)şeker hastalığı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8-Markete girdiğimde burnuma sucuk kokusu geliyordu.Birden büyük bir gürültü koptu. Sesi geldiği tarafa doğru gittim. Sucuk tezgahı yere devrilmişti. Sucukları toplamasına yardım ettim . Tezgah çok sıcak olduğundan kaldırmasına yardım edemedim.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Yukarıdaki metinde hangi duyu organından bahsedilmemiştir?</w:t>
      </w:r>
    </w:p>
    <w:p w:rsidR="00277FEE" w:rsidRDefault="00277FEE" w:rsidP="00050A2A">
      <w:pPr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a)burun      b)dil        c)deri </w:t>
      </w:r>
      <w:hyperlink r:id="rId4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p w:rsidR="00277FEE" w:rsidRPr="00050A2A" w:rsidRDefault="00277FEE" w:rsidP="00050A2A">
      <w:pPr>
        <w:rPr>
          <w:rFonts w:ascii="Century Gothic" w:hAnsi="Century Gothic" w:cs="Century Gothic"/>
          <w:sz w:val="20"/>
          <w:szCs w:val="20"/>
        </w:rPr>
      </w:pP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277FEE" w:rsidRPr="00050A2A" w:rsidRDefault="00277FEE">
      <w:pPr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sectPr w:rsidR="00277FEE" w:rsidRPr="00050A2A" w:rsidSect="002C3A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AC9"/>
    <w:rsid w:val="00050A2A"/>
    <w:rsid w:val="0007784A"/>
    <w:rsid w:val="001A37E5"/>
    <w:rsid w:val="002521B0"/>
    <w:rsid w:val="00277FEE"/>
    <w:rsid w:val="0029442D"/>
    <w:rsid w:val="002C3AC9"/>
    <w:rsid w:val="002D4775"/>
    <w:rsid w:val="004256BC"/>
    <w:rsid w:val="004A4DD9"/>
    <w:rsid w:val="005236A1"/>
    <w:rsid w:val="00555059"/>
    <w:rsid w:val="0057702E"/>
    <w:rsid w:val="006C16E5"/>
    <w:rsid w:val="00700A0B"/>
    <w:rsid w:val="00714BFC"/>
    <w:rsid w:val="0073276E"/>
    <w:rsid w:val="00743AB9"/>
    <w:rsid w:val="00761BD4"/>
    <w:rsid w:val="007B44E8"/>
    <w:rsid w:val="007E3C78"/>
    <w:rsid w:val="007F576D"/>
    <w:rsid w:val="00873841"/>
    <w:rsid w:val="009D05D4"/>
    <w:rsid w:val="009D7E17"/>
    <w:rsid w:val="009E26CB"/>
    <w:rsid w:val="00C71927"/>
    <w:rsid w:val="00DF563D"/>
    <w:rsid w:val="00E377D0"/>
    <w:rsid w:val="00EA0A44"/>
    <w:rsid w:val="00F851C9"/>
    <w:rsid w:val="00FE4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A4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E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26C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50A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FE4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1145</Words>
  <Characters>6529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sorubak.com</cp:keywords>
  <dc:description/>
  <cp:lastModifiedBy>edanur</cp:lastModifiedBy>
  <cp:revision>3</cp:revision>
  <cp:lastPrinted>2015-10-12T07:11:00Z</cp:lastPrinted>
  <dcterms:created xsi:type="dcterms:W3CDTF">2015-10-12T07:25:00Z</dcterms:created>
  <dcterms:modified xsi:type="dcterms:W3CDTF">2015-10-18T15:37:00Z</dcterms:modified>
</cp:coreProperties>
</file>