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50" w:rsidRDefault="00A01050">
      <w:pPr>
        <w:rPr>
          <w:rFonts w:ascii="Comic Sans MS" w:hAnsi="Comic Sans MS" w:cs="Comic Sans MS"/>
          <w:sz w:val="20"/>
          <w:szCs w:val="20"/>
        </w:rPr>
      </w:pPr>
      <w:r w:rsidRPr="00B33099">
        <w:rPr>
          <w:rFonts w:ascii="Comic Sans MS" w:hAnsi="Comic Sans MS" w:cs="Comic Sans MS"/>
          <w:sz w:val="20"/>
          <w:szCs w:val="20"/>
        </w:rPr>
        <w:t>2. SINIF MATEMATİK DEĞERLENDİRME</w:t>
      </w:r>
      <w:r>
        <w:rPr>
          <w:rFonts w:ascii="Comic Sans MS" w:hAnsi="Comic Sans MS" w:cs="Comic Sans MS"/>
          <w:sz w:val="20"/>
          <w:szCs w:val="20"/>
        </w:rPr>
        <w:t xml:space="preserve"> SINAVI</w:t>
      </w:r>
      <w:bookmarkStart w:id="0" w:name="_GoBack"/>
      <w:bookmarkEnd w:id="0"/>
    </w:p>
    <w:p w:rsidR="00A01050" w:rsidRDefault="00A01050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AD SOYAD:</w:t>
      </w:r>
    </w:p>
    <w:p w:rsidR="00A01050" w:rsidRDefault="00A01050" w:rsidP="00B33099">
      <w:pPr>
        <w:pStyle w:val="NoSpacing"/>
        <w:rPr>
          <w:rFonts w:ascii="Comic Sans MS" w:hAnsi="Comic Sans MS" w:cs="Comic Sans MS"/>
          <w:noProof/>
          <w:sz w:val="20"/>
          <w:szCs w:val="20"/>
          <w:lang w:eastAsia="tr-TR"/>
        </w:rPr>
      </w:pPr>
      <w:r w:rsidRPr="00B33099">
        <w:rPr>
          <w:rFonts w:ascii="Comic Sans MS" w:hAnsi="Comic Sans MS" w:cs="Comic Sans MS"/>
          <w:sz w:val="20"/>
          <w:szCs w:val="20"/>
        </w:rPr>
        <w:t xml:space="preserve">1. </w: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static3.depositphotos.com/1005716/231/v/950/depositphotos_2310568-Pear.jpg" style="width:22.5pt;height:27pt;visibility:visible">
            <v:imagedata r:id="rId4" o:title=""/>
          </v:shape>
        </w:pic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2" o:spid="_x0000_i1026" type="#_x0000_t75" style="width:23.25pt;height:27pt;visibility:visible">
            <v:imagedata r:id="rId5" o:title=""/>
          </v:shape>
        </w:pic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3" o:spid="_x0000_i1027" type="#_x0000_t75" style="width:23.25pt;height:27pt;visibility:visible">
            <v:imagedata r:id="rId5" o:title=""/>
          </v:shape>
        </w:pic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4" o:spid="_x0000_i1028" type="#_x0000_t75" style="width:23.25pt;height:27pt;visibility:visible">
            <v:imagedata r:id="rId5" o:title=""/>
          </v:shape>
        </w:pic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5" o:spid="_x0000_i1029" type="#_x0000_t75" style="width:23.25pt;height:27pt;visibility:visible">
            <v:imagedata r:id="rId5" o:title=""/>
          </v:shape>
        </w:pic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6" o:spid="_x0000_i1030" type="#_x0000_t75" style="width:23.25pt;height:27pt;visibility:visible">
            <v:imagedata r:id="rId5" o:title=""/>
          </v:shape>
        </w:pic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7" o:spid="_x0000_i1031" type="#_x0000_t75" style="width:23.25pt;height:27pt;visibility:visible">
            <v:imagedata r:id="rId5" o:title=""/>
          </v:shape>
        </w:pic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8" o:spid="_x0000_i1032" type="#_x0000_t75" style="width:23.25pt;height:27pt;visibility:visible">
            <v:imagedata r:id="rId5" o:title=""/>
          </v:shape>
        </w:pict>
      </w:r>
    </w:p>
    <w:p w:rsidR="00A01050" w:rsidRPr="00B33099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 w:rsidRPr="00B33099">
        <w:rPr>
          <w:rFonts w:ascii="Comic Sans MS" w:hAnsi="Comic Sans MS" w:cs="Comic Sans MS"/>
          <w:sz w:val="20"/>
          <w:szCs w:val="20"/>
        </w:rPr>
        <w:t>yukarıdaki meyvelerin sayısı için aşağıdakilerden hangisi doğrudur.</w:t>
      </w: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 w:rsidRPr="00B33099">
        <w:rPr>
          <w:rFonts w:ascii="Comic Sans MS" w:hAnsi="Comic Sans MS" w:cs="Comic Sans MS"/>
          <w:sz w:val="20"/>
          <w:szCs w:val="20"/>
        </w:rPr>
        <w:t xml:space="preserve">A) </w:t>
      </w:r>
      <w:r>
        <w:rPr>
          <w:rFonts w:ascii="Comic Sans MS" w:hAnsi="Comic Sans MS" w:cs="Comic Sans MS"/>
          <w:sz w:val="20"/>
          <w:szCs w:val="20"/>
        </w:rPr>
        <w:t xml:space="preserve"> Yukarıdaki meyveler bir desteyi oluşturur.</w:t>
      </w: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3 tane daha eklersek bir düzineyi oluşturur.</w:t>
      </w: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2 tane eklersek bir desteyi oluşturur.</w:t>
      </w: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2. Birler basamağı 4 olan iki basamaklı en büyük sayı ile onlar basamağı 3 olan iki basamaklı en küçük sayının toplamı kaçtır?</w:t>
      </w: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A)52                 B) 62                 C)75</w:t>
      </w: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3. </w:t>
      </w:r>
      <w:r w:rsidRPr="0065450B">
        <w:rPr>
          <w:rFonts w:ascii="Comic Sans MS" w:hAnsi="Comic Sans MS" w:cs="Comic Sans MS"/>
          <w:sz w:val="20"/>
          <w:szCs w:val="20"/>
        </w:rPr>
        <w:t>…, 27, 24, …, …, 15, 12 sıralamasında noktalı yerlere sırasıyla hangi sayılar gelmelidir?</w:t>
      </w: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</w:t>
      </w:r>
      <w:r w:rsidRPr="0065450B">
        <w:rPr>
          <w:rFonts w:ascii="Comic Sans MS" w:hAnsi="Comic Sans MS" w:cs="Comic Sans MS"/>
          <w:sz w:val="20"/>
          <w:szCs w:val="20"/>
        </w:rPr>
        <w:t>30, 21, 18</w:t>
      </w:r>
      <w:r>
        <w:rPr>
          <w:rFonts w:ascii="Comic Sans MS" w:hAnsi="Comic Sans MS" w:cs="Comic Sans MS"/>
          <w:sz w:val="20"/>
          <w:szCs w:val="20"/>
        </w:rPr>
        <w:t xml:space="preserve">   B)</w:t>
      </w:r>
      <w:r w:rsidRPr="0065450B">
        <w:rPr>
          <w:rFonts w:ascii="Comic Sans MS" w:hAnsi="Comic Sans MS" w:cs="Comic Sans MS"/>
          <w:sz w:val="20"/>
          <w:szCs w:val="20"/>
        </w:rPr>
        <w:t>29, 22, 19</w:t>
      </w:r>
      <w:r>
        <w:rPr>
          <w:rFonts w:ascii="Comic Sans MS" w:hAnsi="Comic Sans MS" w:cs="Comic Sans MS"/>
          <w:sz w:val="20"/>
          <w:szCs w:val="20"/>
        </w:rPr>
        <w:t xml:space="preserve">    C)</w:t>
      </w:r>
      <w:r w:rsidRPr="0065450B">
        <w:rPr>
          <w:rFonts w:ascii="Comic Sans MS" w:hAnsi="Comic Sans MS" w:cs="Comic Sans MS"/>
          <w:sz w:val="20"/>
          <w:szCs w:val="20"/>
        </w:rPr>
        <w:t>30, 22, 20</w:t>
      </w: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4. </w:t>
      </w:r>
      <w:r w:rsidRPr="0065450B">
        <w:rPr>
          <w:rFonts w:ascii="Comic Sans MS" w:hAnsi="Comic Sans MS" w:cs="Comic Sans MS"/>
          <w:sz w:val="20"/>
          <w:szCs w:val="20"/>
        </w:rPr>
        <w:t>Hangi seçenekteki öğrencinin ifadesi doğrudur?</w:t>
      </w:r>
    </w:p>
    <w:p w:rsidR="00A01050" w:rsidRPr="00B33099" w:rsidRDefault="00A01050" w:rsidP="00B33099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</w: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0" o:spid="_x0000_i1033" type="#_x0000_t75" alt="http://www.okulistik.com/qimage/tr/325254/mat2_KT506_6A_1.png" style="width:194.25pt;height:33pt;visibility:visible">
            <v:imagedata r:id="rId6" o:title=""/>
          </v:shape>
        </w:pict>
      </w:r>
    </w:p>
    <w:p w:rsidR="00A01050" w:rsidRDefault="00A01050">
      <w:pPr>
        <w:pStyle w:val="NoSpacing"/>
      </w:pPr>
      <w:r>
        <w:rPr>
          <w:rFonts w:ascii="Comic Sans MS" w:hAnsi="Comic Sans MS" w:cs="Comic Sans MS"/>
          <w:sz w:val="20"/>
          <w:szCs w:val="20"/>
        </w:rPr>
        <w:t>B)</w: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1" o:spid="_x0000_i1034" type="#_x0000_t75" alt="http://www.okulistik.com/qimage/tr/325254/mat2_KT506_6B_1.png" style="width:190.5pt;height:31.5pt;visibility:visible">
            <v:imagedata r:id="rId7" o:title=""/>
          </v:shape>
        </w:pict>
      </w:r>
    </w:p>
    <w:p w:rsidR="00A01050" w:rsidRDefault="00A01050">
      <w:pPr>
        <w:pStyle w:val="NoSpacing"/>
      </w:pPr>
      <w:r w:rsidRPr="0041616F">
        <w:rPr>
          <w:rFonts w:ascii="Comic Sans MS" w:hAnsi="Comic Sans MS" w:cs="Comic Sans MS"/>
        </w:rPr>
        <w:t>C)</w:t>
      </w:r>
      <w:r w:rsidRPr="00D01F92">
        <w:rPr>
          <w:rFonts w:ascii="Comic Sans MS" w:hAnsi="Comic Sans MS" w:cs="Comic Sans MS"/>
          <w:noProof/>
          <w:lang w:eastAsia="tr-TR"/>
        </w:rPr>
        <w:pict>
          <v:shape id="Resim 12" o:spid="_x0000_i1035" type="#_x0000_t75" alt="http://www.okulistik.com/qimage/tr/325254/mat2_KT506_6C_1.png" style="width:184.5pt;height:32.25pt;visibility:visible">
            <v:imagedata r:id="rId8" o:title=""/>
          </v:shape>
        </w:pict>
      </w:r>
    </w:p>
    <w:p w:rsidR="00A01050" w:rsidRDefault="00A01050">
      <w:pPr>
        <w:pStyle w:val="NoSpacing"/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5" o:spid="_x0000_s1026" type="#_x0000_t61" style="position:absolute;margin-left:13.75pt;margin-top:8.85pt;width:134.6pt;height:18.15pt;z-index:251658240;visibility:visible;v-text-anchor:middle" adj="6300,19716" strokecolor="#f79646" strokeweight="2pt">
            <v:textbox>
              <w:txbxContent>
                <w:p w:rsidR="00A01050" w:rsidRPr="0041616F" w:rsidRDefault="00A01050" w:rsidP="0041616F">
                  <w:pPr>
                    <w:jc w:val="center"/>
                    <w:rPr>
                      <w:rFonts w:ascii="Comic Sans MS" w:hAnsi="Comic Sans MS" w:cs="Comic Sans MS"/>
                      <w:sz w:val="14"/>
                      <w:szCs w:val="14"/>
                    </w:rPr>
                  </w:pPr>
                  <w:r w:rsidRPr="0041616F">
                    <w:rPr>
                      <w:rFonts w:ascii="Comic Sans MS" w:hAnsi="Comic Sans MS" w:cs="Comic Sans MS"/>
                      <w:sz w:val="14"/>
                      <w:szCs w:val="14"/>
                    </w:rPr>
                    <w:t>68 , 62 , 72 , 76 , 52 , 74</w:t>
                  </w:r>
                  <w:r>
                    <w:rPr>
                      <w:rFonts w:ascii="Comic Sans MS" w:hAnsi="Comic Sans MS" w:cs="Comic Sans MS"/>
                      <w:sz w:val="14"/>
                      <w:szCs w:val="14"/>
                    </w:rPr>
                    <w:t xml:space="preserve"> , 66</w:t>
                  </w:r>
                </w:p>
              </w:txbxContent>
            </v:textbox>
          </v:shape>
        </w:pic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 w:rsidRPr="00924340">
        <w:rPr>
          <w:rFonts w:ascii="Comic Sans MS" w:hAnsi="Comic Sans MS" w:cs="Comic Sans MS"/>
          <w:sz w:val="20"/>
          <w:szCs w:val="20"/>
        </w:rPr>
        <w:t>5.</w:t>
      </w:r>
      <w:r w:rsidRPr="0041616F">
        <w:rPr>
          <w:rFonts w:ascii="Comic Sans MS" w:hAnsi="Comic Sans MS" w:cs="Comic Sans MS"/>
          <w:sz w:val="20"/>
          <w:szCs w:val="20"/>
        </w:rPr>
        <w:t xml:space="preserve">Yandaki sayılardan </w:t>
      </w:r>
      <w:r>
        <w:rPr>
          <w:rFonts w:ascii="Comic Sans MS" w:hAnsi="Comic Sans MS" w:cs="Comic Sans MS"/>
          <w:sz w:val="20"/>
          <w:szCs w:val="20"/>
        </w:rPr>
        <w:t>kaç tanesi 70 sayısına daha yakındır?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A)5                    B)4                C)6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6. </w:t>
      </w:r>
      <w:r w:rsidRPr="00924340">
        <w:rPr>
          <w:rFonts w:ascii="Comic Sans MS" w:hAnsi="Comic Sans MS" w:cs="Comic Sans MS"/>
          <w:sz w:val="20"/>
          <w:szCs w:val="20"/>
        </w:rPr>
        <w:t>4 onluk 6 birlik + 3 onluk 2 birlik işleminin sonucu kaçtır?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Pr="00924340">
        <w:rPr>
          <w:rFonts w:ascii="Comic Sans MS" w:hAnsi="Comic Sans MS" w:cs="Comic Sans MS"/>
          <w:sz w:val="20"/>
          <w:szCs w:val="20"/>
        </w:rPr>
        <w:t>93</w:t>
      </w:r>
      <w:r>
        <w:rPr>
          <w:rFonts w:ascii="Comic Sans MS" w:hAnsi="Comic Sans MS" w:cs="Comic Sans MS"/>
          <w:sz w:val="20"/>
          <w:szCs w:val="20"/>
        </w:rPr>
        <w:t xml:space="preserve">                 B)81                    C)78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7. </w: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28" o:spid="_x0000_i1036" type="#_x0000_t75" alt="http://www.okulistik.com/qimage/tr/325591/mat2_KT540_3.png" style="width:213.75pt;height:23.25pt;visibility:visible">
            <v:imagedata r:id="rId9" o:title=""/>
          </v:shape>
        </w:pic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Pr="000917F8">
        <w:rPr>
          <w:rFonts w:ascii="Comic Sans MS" w:hAnsi="Comic Sans MS" w:cs="Comic Sans MS"/>
          <w:sz w:val="20"/>
          <w:szCs w:val="20"/>
        </w:rPr>
        <w:t>1 ve 3</w:t>
      </w:r>
      <w:r>
        <w:rPr>
          <w:rFonts w:ascii="Comic Sans MS" w:hAnsi="Comic Sans MS" w:cs="Comic Sans MS"/>
          <w:sz w:val="20"/>
          <w:szCs w:val="20"/>
        </w:rPr>
        <w:t xml:space="preserve">            B)</w:t>
      </w:r>
      <w:r w:rsidRPr="000917F8">
        <w:rPr>
          <w:rFonts w:ascii="Comic Sans MS" w:hAnsi="Comic Sans MS" w:cs="Comic Sans MS"/>
          <w:sz w:val="20"/>
          <w:szCs w:val="20"/>
        </w:rPr>
        <w:t>2 ve 3</w:t>
      </w:r>
      <w:r>
        <w:rPr>
          <w:rFonts w:ascii="Comic Sans MS" w:hAnsi="Comic Sans MS" w:cs="Comic Sans MS"/>
          <w:sz w:val="20"/>
          <w:szCs w:val="20"/>
        </w:rPr>
        <w:t xml:space="preserve">             C)</w:t>
      </w:r>
      <w:r w:rsidRPr="000917F8">
        <w:rPr>
          <w:rFonts w:ascii="Comic Sans MS" w:hAnsi="Comic Sans MS" w:cs="Comic Sans MS"/>
          <w:sz w:val="20"/>
          <w:szCs w:val="20"/>
        </w:rPr>
        <w:t>1 ve 2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rect id="Dikdörtgen 29" o:spid="_x0000_s1027" style="position:absolute;margin-left:70.05pt;margin-top:13.15pt;width:15pt;height:10pt;z-index:251659264;visibility:visible;v-text-anchor:middle" strokecolor="#f79646" strokeweight="2pt"/>
        </w:pic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8.  38+43+12=         İşleminin sonucu nedir?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93                    B)83                C)76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9. Hangi sayının 38 fazlası 79</w:t>
      </w:r>
      <w:r w:rsidRPr="00B753F0">
        <w:rPr>
          <w:rFonts w:ascii="Comic Sans MS" w:hAnsi="Comic Sans MS" w:cs="Comic Sans MS"/>
          <w:sz w:val="20"/>
          <w:szCs w:val="20"/>
        </w:rPr>
        <w:t>’dur?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A)54                      B)41                     C)31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10. </w:t>
      </w:r>
      <w:r w:rsidRPr="00B753F0">
        <w:rPr>
          <w:rFonts w:ascii="Comic Sans MS" w:hAnsi="Comic Sans MS" w:cs="Comic Sans MS"/>
          <w:sz w:val="20"/>
          <w:szCs w:val="20"/>
        </w:rPr>
        <w:t>Kitaplığımızda 12 şiir kitabı, şiir kitaplarından 11 fazla roman ve romanlardan 7 fazla hikâye kitabı vardır. Kitaplığımızdaki toplam kitap sayısı kaçtır?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A)65                      B)30                        C)23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11. </w:t>
      </w:r>
      <w:r w:rsidRPr="00B753F0">
        <w:rPr>
          <w:rFonts w:ascii="Comic Sans MS" w:hAnsi="Comic Sans MS" w:cs="Comic Sans MS"/>
          <w:sz w:val="20"/>
          <w:szCs w:val="20"/>
        </w:rPr>
        <w:t>Aşağı</w:t>
      </w:r>
      <w:r>
        <w:rPr>
          <w:rFonts w:ascii="Comic Sans MS" w:hAnsi="Comic Sans MS" w:cs="Comic Sans MS"/>
          <w:sz w:val="20"/>
          <w:szCs w:val="20"/>
        </w:rPr>
        <w:t>daki doğal sayılardan hangisi 71’den  16 eksiktir?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A)55            B)45                     C)65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0" o:spid="_x0000_s1028" type="#_x0000_t5" style="position:absolute;margin-left:108.2pt;margin-top:10.55pt;width:11.9pt;height:12.5pt;z-index:251660288;visibility:visible;v-text-anchor:middle" strokeweight=".25pt"/>
        </w:pict>
      </w:r>
      <w:r>
        <w:rPr>
          <w:rFonts w:ascii="Comic Sans MS" w:hAnsi="Comic Sans MS" w:cs="Comic Sans MS"/>
          <w:sz w:val="20"/>
          <w:szCs w:val="20"/>
        </w:rPr>
        <w:t xml:space="preserve">12. </w:t>
      </w:r>
      <w:r w:rsidRPr="00014454">
        <w:rPr>
          <w:rFonts w:ascii="Comic Sans MS" w:hAnsi="Comic Sans MS" w:cs="Comic Sans MS"/>
          <w:sz w:val="40"/>
          <w:szCs w:val="40"/>
        </w:rPr>
        <w:t>□</w:t>
      </w:r>
      <w:r>
        <w:rPr>
          <w:rFonts w:ascii="Comic Sans MS" w:hAnsi="Comic Sans MS" w:cs="Comic Sans MS"/>
          <w:sz w:val="20"/>
          <w:szCs w:val="20"/>
        </w:rPr>
        <w:t xml:space="preserve"> – 28 = 1</w:t>
      </w:r>
      <w:r w:rsidRPr="00014454">
        <w:rPr>
          <w:rFonts w:ascii="Comic Sans MS" w:hAnsi="Comic Sans MS" w:cs="Comic Sans MS"/>
          <w:sz w:val="20"/>
          <w:szCs w:val="20"/>
        </w:rPr>
        <w:t>6</w:t>
      </w:r>
      <w:r>
        <w:rPr>
          <w:rFonts w:ascii="Comic Sans MS" w:hAnsi="Comic Sans MS" w:cs="Comic Sans MS"/>
          <w:sz w:val="20"/>
          <w:szCs w:val="20"/>
        </w:rPr>
        <w:t xml:space="preserve">    56-       =26 sembollerinin yerine yazılması gereken sayıların farkı kaçtır? 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16                          B) 14                   C)24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>
      <w:pPr>
        <w:pStyle w:val="NoSpacing"/>
      </w:pPr>
      <w:r>
        <w:rPr>
          <w:rFonts w:ascii="Comic Sans MS" w:hAnsi="Comic Sans MS" w:cs="Comic Sans MS"/>
          <w:sz w:val="20"/>
          <w:szCs w:val="20"/>
        </w:rPr>
        <w:t>13.</w:t>
      </w:r>
      <w:r w:rsidRPr="00D01F92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31" o:spid="_x0000_i1037" type="#_x0000_t75" alt="http://www.okulistik.com/qimage/tr/325820/mat2_KT563_2CZM.png" style="width:210pt;height:29.25pt;visibility:visible">
            <v:imagedata r:id="rId10" o:title=""/>
          </v:shape>
        </w:pic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 w:rsidRPr="00014454">
        <w:rPr>
          <w:rFonts w:ascii="Comic Sans MS" w:hAnsi="Comic Sans MS" w:cs="Comic Sans MS"/>
          <w:sz w:val="20"/>
          <w:szCs w:val="20"/>
        </w:rPr>
        <w:t>Yukarıda verilen tabaklardaki kurabiye sayısını bulmak için hangi işlem yapılmalıdır?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</w:t>
      </w:r>
      <w:r w:rsidRPr="00001EA8">
        <w:rPr>
          <w:rFonts w:ascii="Comic Sans MS" w:hAnsi="Comic Sans MS" w:cs="Comic Sans MS"/>
          <w:sz w:val="20"/>
          <w:szCs w:val="20"/>
        </w:rPr>
        <w:t>4 x 4</w:t>
      </w:r>
      <w:r>
        <w:rPr>
          <w:rFonts w:ascii="Comic Sans MS" w:hAnsi="Comic Sans MS" w:cs="Comic Sans MS"/>
          <w:sz w:val="20"/>
          <w:szCs w:val="20"/>
        </w:rPr>
        <w:t xml:space="preserve">                B)</w:t>
      </w:r>
      <w:r w:rsidRPr="00001EA8">
        <w:rPr>
          <w:rFonts w:ascii="Comic Sans MS" w:hAnsi="Comic Sans MS" w:cs="Comic Sans MS"/>
          <w:sz w:val="20"/>
          <w:szCs w:val="20"/>
        </w:rPr>
        <w:t>4 + 8</w:t>
      </w:r>
      <w:r>
        <w:rPr>
          <w:rFonts w:ascii="Comic Sans MS" w:hAnsi="Comic Sans MS" w:cs="Comic Sans MS"/>
          <w:sz w:val="20"/>
          <w:szCs w:val="20"/>
        </w:rPr>
        <w:t xml:space="preserve">                C)4+4</w:t>
      </w:r>
    </w:p>
    <w:p w:rsidR="00A01050" w:rsidRDefault="00A01050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14. </w:t>
      </w:r>
      <w:r w:rsidRPr="00001EA8">
        <w:rPr>
          <w:rFonts w:ascii="Comic Sans MS" w:hAnsi="Comic Sans MS" w:cs="Comic Sans MS"/>
          <w:sz w:val="20"/>
          <w:szCs w:val="20"/>
        </w:rPr>
        <w:t>Bir kasada her birinde 4 litre süt bulunan 9 şişe vardır. Kasadaki süt kaç litredir?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A)45                      B)42                     C)36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15.Babasının yaşı Berra’nın</w:t>
      </w:r>
      <w:r w:rsidRPr="00001EA8">
        <w:rPr>
          <w:rFonts w:ascii="Comic Sans MS" w:hAnsi="Comic Sans MS" w:cs="Comic Sans MS"/>
          <w:sz w:val="20"/>
          <w:szCs w:val="20"/>
        </w:rPr>
        <w:t xml:space="preserve"> yaşını</w:t>
      </w:r>
      <w:r>
        <w:rPr>
          <w:rFonts w:ascii="Comic Sans MS" w:hAnsi="Comic Sans MS" w:cs="Comic Sans MS"/>
          <w:sz w:val="20"/>
          <w:szCs w:val="20"/>
        </w:rPr>
        <w:t>n 4 katının 3 fazlasıdır. Berra</w:t>
      </w:r>
      <w:r w:rsidRPr="00001EA8">
        <w:rPr>
          <w:rFonts w:ascii="Comic Sans MS" w:hAnsi="Comic Sans MS" w:cs="Comic Sans MS"/>
          <w:sz w:val="20"/>
          <w:szCs w:val="20"/>
        </w:rPr>
        <w:t xml:space="preserve"> 8 yaşında olduğuna göre babasının yaşı kaçtır?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A)32                      B)35                         C)38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16. </w:t>
      </w:r>
      <w:r w:rsidRPr="00001EA8">
        <w:rPr>
          <w:rFonts w:ascii="Comic Sans MS" w:hAnsi="Comic Sans MS" w:cs="Comic Sans MS"/>
          <w:sz w:val="20"/>
          <w:szCs w:val="20"/>
        </w:rPr>
        <w:t>40 metre kumaşın 5 metresi satılıyor. Geri kalan kumaş 5 eşit parçaya bölünüyor. Her bir eş parçanın uzunluğu kaç metredir?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A)5                         B)6                        C)7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17. </w:t>
      </w:r>
      <w:r w:rsidRPr="00001EA8">
        <w:rPr>
          <w:rFonts w:ascii="Comic Sans MS" w:hAnsi="Comic Sans MS" w:cs="Comic Sans MS"/>
          <w:sz w:val="20"/>
          <w:szCs w:val="20"/>
        </w:rPr>
        <w:t>4 tane ekmek kaç tane yarım ekmek eder?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A)16                          B)8                    C)4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18. </w:t>
      </w:r>
      <w:r w:rsidRPr="00E60E2A">
        <w:rPr>
          <w:rFonts w:ascii="Comic Sans MS" w:hAnsi="Comic Sans MS" w:cs="Comic Sans MS"/>
          <w:sz w:val="20"/>
          <w:szCs w:val="20"/>
        </w:rPr>
        <w:t xml:space="preserve">Hangi </w:t>
      </w:r>
      <w:r>
        <w:rPr>
          <w:rFonts w:ascii="Comic Sans MS" w:hAnsi="Comic Sans MS" w:cs="Comic Sans MS"/>
          <w:sz w:val="20"/>
          <w:szCs w:val="20"/>
        </w:rPr>
        <w:t>seçenekte söylenen</w:t>
      </w:r>
      <w:r w:rsidRPr="00E60E2A">
        <w:rPr>
          <w:rFonts w:ascii="Comic Sans MS" w:hAnsi="Comic Sans MS" w:cs="Comic Sans MS"/>
          <w:sz w:val="20"/>
          <w:szCs w:val="20"/>
        </w:rPr>
        <w:t xml:space="preserve"> ifade yanlıştır?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A)İki yarım bir bütün eder.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Bir yarım dört çeyrek eder.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Dört çeyrek bir bütün eder.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19. </w:t>
      </w:r>
      <w:r w:rsidRPr="00E60E2A">
        <w:rPr>
          <w:rFonts w:ascii="Comic Sans MS" w:hAnsi="Comic Sans MS" w:cs="Comic Sans MS"/>
          <w:sz w:val="20"/>
          <w:szCs w:val="20"/>
        </w:rPr>
        <w:t>2 deste kalem 5 öğrenci arasında eşit olarak paylaşılıyor. Her birinin aldığı kalem kaç tanedir?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A)8                      B)6                  C)4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20. </w:t>
      </w:r>
      <w:r w:rsidRPr="00E60E2A">
        <w:rPr>
          <w:rFonts w:ascii="Comic Sans MS" w:hAnsi="Comic Sans MS" w:cs="Comic Sans MS"/>
          <w:sz w:val="20"/>
          <w:szCs w:val="20"/>
        </w:rPr>
        <w:t>Sınıfımızda 14 sıra vardır ve her sırada 2 kişi oturmaktadır. Bugün 4 kişi gelmediğine göre sınıfımızda bugün kaç kişi vardır?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A)24                      B)26                    C)28</w:t>
      </w:r>
    </w:p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  <w:hyperlink r:id="rId11" w:history="1">
        <w:r>
          <w:rPr>
            <w:rStyle w:val="Hyperlink"/>
          </w:rPr>
          <w:t>www.sorubak.com</w:t>
        </w:r>
      </w:hyperlink>
    </w:p>
    <w:tbl>
      <w:tblPr>
        <w:tblpPr w:leftFromText="141" w:rightFromText="141" w:vertAnchor="text" w:horzAnchor="page" w:tblpX="6204" w:tblpY="-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7"/>
        <w:gridCol w:w="516"/>
        <w:gridCol w:w="516"/>
        <w:gridCol w:w="518"/>
      </w:tblGrid>
      <w:tr w:rsidR="00A01050" w:rsidRPr="00D01F92">
        <w:trPr>
          <w:trHeight w:val="220"/>
        </w:trPr>
        <w:tc>
          <w:tcPr>
            <w:tcW w:w="2027" w:type="dxa"/>
            <w:gridSpan w:val="4"/>
            <w:vAlign w:val="center"/>
          </w:tcPr>
          <w:p w:rsidR="00A01050" w:rsidRPr="00D01F92" w:rsidRDefault="00A01050" w:rsidP="00E7636B">
            <w:pPr>
              <w:pStyle w:val="NoSpacing"/>
              <w:jc w:val="center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D01F92">
              <w:rPr>
                <w:b/>
                <w:bCs/>
                <w:noProof/>
                <w:sz w:val="24"/>
                <w:szCs w:val="24"/>
                <w:lang w:eastAsia="tr-TR"/>
              </w:rPr>
              <w:t>MATEMATİK</w: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51" o:spid="_x0000_i1038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50" o:spid="_x0000_i1039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9" o:spid="_x0000_i1040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2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8" o:spid="_x0000_i1041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7" o:spid="_x0000_i1042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6" o:spid="_x0000_i1043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3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5" o:spid="_x0000_i1044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4" o:spid="_x0000_i1045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3" o:spid="_x0000_i1046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4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2" o:spid="_x0000_i1047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1" o:spid="_x0000_i1048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40" o:spid="_x0000_i1049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5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9" o:spid="_x0000_i1050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8" o:spid="_x0000_i1051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7" o:spid="_x0000_i1052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6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6" o:spid="_x0000_i1053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5" o:spid="_x0000_i1054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4" o:spid="_x0000_i1055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7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3" o:spid="_x0000_i1056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2" o:spid="_x0000_i1057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1" o:spid="_x0000_i1058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8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30" o:spid="_x0000_i1059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9" o:spid="_x0000_i1060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8" o:spid="_x0000_i1061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9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7" o:spid="_x0000_i1062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6" o:spid="_x0000_i1063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5" o:spid="_x0000_i1064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10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4" o:spid="_x0000_i1065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3" o:spid="_x0000_i1066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2" o:spid="_x0000_i1067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11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1" o:spid="_x0000_i1068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20" o:spid="_x0000_i1069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19" o:spid="_x0000_i1070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12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18" o:spid="_x0000_i1071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17" o:spid="_x0000_i1072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16" o:spid="_x0000_i1073" type="#_x0000_t75" alt="CC.gif" style="width:14.25pt;height:14.25pt;visibility:visible">
                  <v:imagedata r:id="rId14" o:title=""/>
                </v:shape>
              </w:pict>
            </w:r>
          </w:p>
        </w:tc>
      </w:tr>
    </w:tbl>
    <w:p w:rsidR="00A01050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tbl>
      <w:tblPr>
        <w:tblpPr w:leftFromText="141" w:rightFromText="141" w:vertAnchor="text" w:horzAnchor="page" w:tblpX="8646" w:tblpY="-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7"/>
        <w:gridCol w:w="516"/>
        <w:gridCol w:w="516"/>
        <w:gridCol w:w="518"/>
      </w:tblGrid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13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67" o:spid="_x0000_i1074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68" o:spid="_x0000_i1075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69" o:spid="_x0000_i1076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14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0" o:spid="_x0000_i1077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1" o:spid="_x0000_i1078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2" o:spid="_x0000_i1079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15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3" o:spid="_x0000_i1080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4" o:spid="_x0000_i1081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5" o:spid="_x0000_i1082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16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6" o:spid="_x0000_i1083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7" o:spid="_x0000_i1084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8" o:spid="_x0000_i1085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17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79" o:spid="_x0000_i1086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0" o:spid="_x0000_i1087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1" o:spid="_x0000_i1088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18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2" o:spid="_x0000_i1089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3" o:spid="_x0000_i1090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4" o:spid="_x0000_i1091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19</w: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5" o:spid="_x0000_i1092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6" o:spid="_x0000_i1093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shd w:val="clear" w:color="auto" w:fill="BFBFBF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7" o:spid="_x0000_i1094" type="#_x0000_t75" alt="CC.gif" style="width:14.25pt;height:14.25pt;visibility:visible">
                  <v:imagedata r:id="rId14" o:title=""/>
                </v:shape>
              </w:pict>
            </w:r>
          </w:p>
        </w:tc>
      </w:tr>
      <w:tr w:rsidR="00A01050" w:rsidRPr="00D01F92">
        <w:trPr>
          <w:trHeight w:val="220"/>
        </w:trPr>
        <w:tc>
          <w:tcPr>
            <w:tcW w:w="477" w:type="dxa"/>
            <w:vAlign w:val="center"/>
          </w:tcPr>
          <w:p w:rsidR="00A01050" w:rsidRPr="00D01F92" w:rsidRDefault="00A01050" w:rsidP="00E7636B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D01F92">
              <w:rPr>
                <w:rFonts w:ascii="Century Gothic" w:hAnsi="Century Gothic" w:cs="Century Gothic"/>
                <w:b/>
                <w:bCs/>
              </w:rPr>
              <w:t>20</w: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8" o:spid="_x0000_i1095" type="#_x0000_t75" alt="AA.gif" style="width:14.25pt;height:14.25pt;visibility:visible">
                  <v:imagedata r:id="rId12" o:title=""/>
                </v:shape>
              </w:pict>
            </w:r>
          </w:p>
        </w:tc>
        <w:tc>
          <w:tcPr>
            <w:tcW w:w="516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89" o:spid="_x0000_i1096" type="#_x0000_t75" alt="BB.gif" style="width:14.25pt;height:14.25pt;visibility:visible">
                  <v:imagedata r:id="rId13" o:title=""/>
                </v:shape>
              </w:pict>
            </w:r>
          </w:p>
        </w:tc>
        <w:tc>
          <w:tcPr>
            <w:tcW w:w="518" w:type="dxa"/>
            <w:vAlign w:val="center"/>
          </w:tcPr>
          <w:p w:rsidR="00A01050" w:rsidRPr="00D01F92" w:rsidRDefault="00A01050" w:rsidP="00E7636B">
            <w:pPr>
              <w:pStyle w:val="NoSpacing"/>
            </w:pPr>
            <w:r w:rsidRPr="00D01F92">
              <w:rPr>
                <w:noProof/>
                <w:lang w:eastAsia="tr-TR"/>
              </w:rPr>
              <w:pict>
                <v:shape id="Resim 190" o:spid="_x0000_i1097" type="#_x0000_t75" alt="CC.gif" style="width:14.25pt;height:14.25pt;visibility:visible">
                  <v:imagedata r:id="rId14" o:title=""/>
                </v:shape>
              </w:pict>
            </w:r>
          </w:p>
        </w:tc>
      </w:tr>
    </w:tbl>
    <w:p w:rsidR="00A01050" w:rsidRDefault="00A01050" w:rsidP="00E60E2A"/>
    <w:p w:rsidR="00A01050" w:rsidRPr="00001EA8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Pr="00001EA8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A01050" w:rsidRPr="0041616F" w:rsidRDefault="00A01050" w:rsidP="00001EA8">
      <w:pPr>
        <w:pStyle w:val="NoSpacing"/>
        <w:rPr>
          <w:rFonts w:ascii="Comic Sans MS" w:hAnsi="Comic Sans MS" w:cs="Comic Sans MS"/>
          <w:sz w:val="20"/>
          <w:szCs w:val="20"/>
        </w:rPr>
      </w:pPr>
    </w:p>
    <w:sectPr w:rsidR="00A01050" w:rsidRPr="0041616F" w:rsidSect="00B33099">
      <w:pgSz w:w="11906" w:h="16838"/>
      <w:pgMar w:top="426" w:right="566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B5C"/>
    <w:rsid w:val="00001EA8"/>
    <w:rsid w:val="00014454"/>
    <w:rsid w:val="000917F8"/>
    <w:rsid w:val="00272D0A"/>
    <w:rsid w:val="003E69D8"/>
    <w:rsid w:val="0041616F"/>
    <w:rsid w:val="00622B5C"/>
    <w:rsid w:val="0065450B"/>
    <w:rsid w:val="0078616B"/>
    <w:rsid w:val="00924340"/>
    <w:rsid w:val="00A01050"/>
    <w:rsid w:val="00B33099"/>
    <w:rsid w:val="00B5345E"/>
    <w:rsid w:val="00B753F0"/>
    <w:rsid w:val="00C07787"/>
    <w:rsid w:val="00D01F92"/>
    <w:rsid w:val="00E60E2A"/>
    <w:rsid w:val="00E76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6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3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309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33099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7861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38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461</Words>
  <Characters>2632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Akif</dc:creator>
  <cp:keywords>www.sorubak.com</cp:keywords>
  <dc:description/>
  <cp:lastModifiedBy>edanur</cp:lastModifiedBy>
  <cp:revision>3</cp:revision>
  <dcterms:created xsi:type="dcterms:W3CDTF">2015-09-19T21:55:00Z</dcterms:created>
  <dcterms:modified xsi:type="dcterms:W3CDTF">2015-09-21T12:07:00Z</dcterms:modified>
</cp:coreProperties>
</file>