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A66" w:rsidRPr="00FC2F94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C2F94">
        <w:rPr>
          <w:rFonts w:ascii="Comic Sans MS" w:hAnsi="Comic Sans MS" w:cs="Comic Sans MS"/>
          <w:sz w:val="20"/>
          <w:szCs w:val="20"/>
        </w:rPr>
        <w:t>HAYAT BİLGİSİ DEĞERLENDİRME SINAVI</w:t>
      </w:r>
    </w:p>
    <w:p w:rsidR="00694A66" w:rsidRPr="00FC2F94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C2F94">
        <w:rPr>
          <w:rFonts w:ascii="Comic Sans MS" w:hAnsi="Comic Sans MS" w:cs="Comic Sans MS"/>
          <w:sz w:val="20"/>
          <w:szCs w:val="20"/>
        </w:rPr>
        <w:t>AD SOYAD: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1)  * Banyo yaparken     </w:t>
      </w:r>
    </w:p>
    <w:p w:rsidR="00694A66" w:rsidRPr="00FC2F94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C2F94">
        <w:rPr>
          <w:rFonts w:ascii="Comic Sans MS" w:hAnsi="Comic Sans MS" w:cs="Comic Sans MS"/>
          <w:sz w:val="20"/>
          <w:szCs w:val="20"/>
        </w:rPr>
        <w:t>* Çorabını giyerken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C2F94">
        <w:rPr>
          <w:rFonts w:ascii="Comic Sans MS" w:hAnsi="Comic Sans MS" w:cs="Comic Sans MS"/>
          <w:sz w:val="20"/>
          <w:szCs w:val="20"/>
        </w:rPr>
        <w:t>* Yemeğini yerken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C2F94">
        <w:rPr>
          <w:rFonts w:ascii="Comic Sans MS" w:hAnsi="Comic Sans MS" w:cs="Comic Sans MS"/>
          <w:sz w:val="20"/>
          <w:szCs w:val="20"/>
        </w:rPr>
        <w:t>İkinci sınıf öğrencisi olan Zeynep yukarıda verilenlerden kaç tanesini yaparken büyüklerinden yardım alır?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A)1                         B)2                        C)3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2) </w:t>
      </w:r>
      <w:r w:rsidRPr="00FC2F94">
        <w:rPr>
          <w:rFonts w:ascii="Comic Sans MS" w:hAnsi="Comic Sans MS" w:cs="Comic Sans MS"/>
          <w:sz w:val="20"/>
          <w:szCs w:val="20"/>
        </w:rPr>
        <w:t>Aşağıdaki öğrencilerden hangisinin söylediği okul kurallarından biridir?</w:t>
      </w:r>
    </w:p>
    <w:p w:rsidR="00694A66" w:rsidRDefault="00694A66" w:rsidP="00FC2F94">
      <w:pPr>
        <w:pStyle w:val="NoSpacing"/>
      </w:pPr>
      <w:r>
        <w:rPr>
          <w:rFonts w:ascii="Comic Sans MS" w:hAnsi="Comic Sans MS" w:cs="Comic Sans MS"/>
          <w:sz w:val="20"/>
          <w:szCs w:val="20"/>
        </w:rPr>
        <w:t>A)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www.okulistik.com/qimage/tr/326020/HAY2_KT504_2A.png" style="width:171.75pt;height:30pt;visibility:visible">
            <v:imagedata r:id="rId5" o:title=""/>
          </v:shape>
        </w:pict>
      </w:r>
    </w:p>
    <w:p w:rsidR="00694A66" w:rsidRDefault="00694A66" w:rsidP="00FC2F94">
      <w:pPr>
        <w:pStyle w:val="NoSpacing"/>
      </w:pPr>
      <w:r>
        <w:t>B)</w:t>
      </w:r>
      <w:r w:rsidRPr="0003406F">
        <w:rPr>
          <w:noProof/>
          <w:lang w:eastAsia="tr-TR"/>
        </w:rPr>
        <w:pict>
          <v:shape id="Resim 2" o:spid="_x0000_i1026" type="#_x0000_t75" alt="http://www.okulistik.com/qimage/tr/326020/HAY2_KT504_2B.png" style="width:162pt;height:30pt;visibility:visible">
            <v:imagedata r:id="rId6" o:title=""/>
          </v:shape>
        </w:pict>
      </w:r>
    </w:p>
    <w:p w:rsidR="00694A66" w:rsidRDefault="00694A66" w:rsidP="00FC2F94">
      <w:pPr>
        <w:pStyle w:val="NoSpacing"/>
      </w:pPr>
      <w:r>
        <w:t>C)</w:t>
      </w:r>
      <w:r w:rsidRPr="0003406F">
        <w:rPr>
          <w:noProof/>
          <w:lang w:eastAsia="tr-TR"/>
        </w:rPr>
        <w:pict>
          <v:shape id="Resim 3" o:spid="_x0000_i1027" type="#_x0000_t75" alt="http://www.okulistik.com/qimage/tr/326020/HAY2_KT504_2C.png" style="width:161.25pt;height:27.75pt;visibility:visible">
            <v:imagedata r:id="rId7" o:title=""/>
          </v:shape>
        </w:pict>
      </w:r>
    </w:p>
    <w:p w:rsidR="00694A66" w:rsidRDefault="00694A66" w:rsidP="00FC2F94">
      <w:pPr>
        <w:pStyle w:val="NoSpacing"/>
      </w:pP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C2F94">
        <w:rPr>
          <w:rFonts w:ascii="Comic Sans MS" w:hAnsi="Comic Sans MS" w:cs="Comic Sans MS"/>
          <w:sz w:val="20"/>
          <w:szCs w:val="20"/>
        </w:rPr>
        <w:t>3</w:t>
      </w:r>
      <w:r>
        <w:rPr>
          <w:rFonts w:ascii="Comic Sans MS" w:hAnsi="Comic Sans MS" w:cs="Comic Sans MS"/>
          <w:sz w:val="20"/>
          <w:szCs w:val="20"/>
        </w:rPr>
        <w:t xml:space="preserve">)  </w:t>
      </w:r>
      <w:r w:rsidRPr="00A91D19">
        <w:rPr>
          <w:rFonts w:ascii="Comic Sans MS" w:hAnsi="Comic Sans MS" w:cs="Comic Sans MS"/>
          <w:sz w:val="20"/>
          <w:szCs w:val="20"/>
        </w:rPr>
        <w:t>Vücudumuzda kanın dolaşmasını sağlayan organ  aşağıdakilerden hangisidir?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 Kalp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Mide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Akciğer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4)</w:t>
      </w:r>
      <w:r w:rsidRPr="008655E3">
        <w:rPr>
          <w:rFonts w:ascii="Comic Sans MS" w:hAnsi="Comic Sans MS" w:cs="Comic Sans MS"/>
          <w:sz w:val="20"/>
          <w:szCs w:val="20"/>
        </w:rPr>
        <w:t>Hangi öğrenci için “dengeli ve düzenli beslenmektedir” denilebilir?</w: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5" o:spid="_x0000_i1028" type="#_x0000_t75" alt="http://www.okulistik.com/qimage/tr/326066/HAY2_KT508_8A.png" style="width:185.25pt;height:31.5pt;visibility:visible">
            <v:imagedata r:id="rId8" o:title=""/>
          </v:shape>
        </w:pict>
      </w:r>
    </w:p>
    <w:p w:rsidR="00694A66" w:rsidRDefault="00694A66" w:rsidP="00FC2F94">
      <w:pPr>
        <w:pStyle w:val="NoSpacing"/>
      </w:pPr>
      <w:r>
        <w:rPr>
          <w:rFonts w:ascii="Comic Sans MS" w:hAnsi="Comic Sans MS" w:cs="Comic Sans MS"/>
          <w:sz w:val="20"/>
          <w:szCs w:val="20"/>
        </w:rPr>
        <w:t>B)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6" o:spid="_x0000_i1029" type="#_x0000_t75" alt="http://www.okulistik.com/qimage/tr/326066/HAY2_KT508_8B.png" style="width:185.25pt;height:34.5pt;visibility:visible">
            <v:imagedata r:id="rId9" o:title=""/>
          </v:shape>
        </w:pic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 w:rsidRPr="00CE0F5A">
        <w:rPr>
          <w:rFonts w:ascii="Comic Sans MS" w:hAnsi="Comic Sans MS" w:cs="Comic Sans MS"/>
          <w:sz w:val="20"/>
          <w:szCs w:val="20"/>
        </w:rPr>
        <w:t>C)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7" o:spid="_x0000_i1030" type="#_x0000_t75" alt="http://www.okulistik.com/qimage/tr/326066/HAY2_KT508_8C.png" style="width:192pt;height:43.5pt;visibility:visible">
            <v:imagedata r:id="rId10" o:title=""/>
          </v:shape>
        </w:pic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5)</w:t>
      </w:r>
      <w:r w:rsidRPr="00CE0F5A">
        <w:rPr>
          <w:rFonts w:ascii="Comic Sans MS" w:hAnsi="Comic Sans MS" w:cs="Comic Sans MS"/>
          <w:sz w:val="20"/>
          <w:szCs w:val="20"/>
        </w:rPr>
        <w:t>Tencereye koyduğumuz suyu belli bir süre kaynattığımızda tencerenin içindeki su buharlaşarak biter. Bu durum için aşağıdakilerden hangisi söylenebilir?</w:t>
      </w: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 Su, hâl değiştirmiştir.      </w:t>
      </w:r>
    </w:p>
    <w:p w:rsidR="00694A66" w:rsidRPr="00CE0F5A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  <w:r w:rsidRPr="00CE0F5A">
        <w:rPr>
          <w:rFonts w:ascii="Comic Sans MS" w:hAnsi="Comic Sans MS" w:cs="Comic Sans MS"/>
          <w:sz w:val="20"/>
          <w:szCs w:val="20"/>
        </w:rPr>
        <w:t xml:space="preserve">B)  Su, yok olmuştur. </w:t>
      </w: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  <w:r w:rsidRPr="00CE0F5A">
        <w:rPr>
          <w:rFonts w:ascii="Comic Sans MS" w:hAnsi="Comic Sans MS" w:cs="Comic Sans MS"/>
          <w:sz w:val="20"/>
          <w:szCs w:val="20"/>
        </w:rPr>
        <w:t xml:space="preserve">C)  Su, erimiştir. 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8" o:spid="_x0000_i1031" type="#_x0000_t75" alt="http://www.okulistik.com/qimage/tr/326092/HAY2_KT511_4.png" style="width:239.25pt;height:75pt;visibility:visible">
            <v:imagedata r:id="rId11" o:title=""/>
          </v:shape>
        </w:pict>
      </w:r>
    </w:p>
    <w:p w:rsidR="00694A66" w:rsidRDefault="00694A66" w:rsidP="00FC2F9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6) </w:t>
      </w:r>
      <w:r w:rsidRPr="00CE0F5A">
        <w:rPr>
          <w:rFonts w:ascii="Comic Sans MS" w:hAnsi="Comic Sans MS" w:cs="Comic Sans MS"/>
          <w:sz w:val="20"/>
          <w:szCs w:val="20"/>
        </w:rPr>
        <w:t>Yukarıda öğrencilerden hangilerinin söylediği ifadeler doğrudur?</w:t>
      </w: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 Ayhan ve Kübra           </w:t>
      </w:r>
    </w:p>
    <w:p w:rsidR="00694A66" w:rsidRPr="00CE0F5A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  <w:r w:rsidRPr="00CE0F5A">
        <w:rPr>
          <w:rFonts w:ascii="Comic Sans MS" w:hAnsi="Comic Sans MS" w:cs="Comic Sans MS"/>
          <w:sz w:val="20"/>
          <w:szCs w:val="20"/>
        </w:rPr>
        <w:t xml:space="preserve">B)  Kübra ve Mert </w:t>
      </w: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  <w:r w:rsidRPr="00CE0F5A">
        <w:rPr>
          <w:rFonts w:ascii="Comic Sans MS" w:hAnsi="Comic Sans MS" w:cs="Comic Sans MS"/>
          <w:sz w:val="20"/>
          <w:szCs w:val="20"/>
        </w:rPr>
        <w:t>C)  Ayhan, Kübra ve Mert</w:t>
      </w: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CE0F5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7) </w:t>
      </w:r>
      <w:r w:rsidRPr="00CE0F5A">
        <w:rPr>
          <w:rFonts w:ascii="Comic Sans MS" w:hAnsi="Comic Sans MS" w:cs="Comic Sans MS"/>
          <w:sz w:val="20"/>
          <w:szCs w:val="20"/>
        </w:rPr>
        <w:t>Aşağıdakilerden hangisi eğitim alanında yapılan yeniliklerdendir?</w:t>
      </w:r>
    </w:p>
    <w:p w:rsidR="00694A66" w:rsidRPr="00AE6AA1" w:rsidRDefault="00694A66" w:rsidP="00AE6AA1">
      <w:pPr>
        <w:pStyle w:val="NoSpacing"/>
        <w:rPr>
          <w:rFonts w:ascii="Comic Sans MS" w:hAnsi="Comic Sans MS" w:cs="Comic Sans MS"/>
          <w:sz w:val="20"/>
          <w:szCs w:val="20"/>
        </w:rPr>
      </w:pPr>
      <w:r w:rsidRPr="00AE6AA1">
        <w:rPr>
          <w:rFonts w:ascii="Comic Sans MS" w:hAnsi="Comic Sans MS" w:cs="Comic Sans MS"/>
          <w:sz w:val="20"/>
          <w:szCs w:val="20"/>
        </w:rPr>
        <w:t xml:space="preserve">A)  Yeni Türk alfabesinin kabulü </w:t>
      </w:r>
    </w:p>
    <w:p w:rsidR="00694A66" w:rsidRPr="00AE6AA1" w:rsidRDefault="00694A66" w:rsidP="00AE6AA1">
      <w:pPr>
        <w:pStyle w:val="NoSpacing"/>
        <w:rPr>
          <w:rFonts w:ascii="Comic Sans MS" w:hAnsi="Comic Sans MS" w:cs="Comic Sans MS"/>
          <w:sz w:val="20"/>
          <w:szCs w:val="20"/>
        </w:rPr>
      </w:pPr>
      <w:r w:rsidRPr="00AE6AA1">
        <w:rPr>
          <w:rFonts w:ascii="Comic Sans MS" w:hAnsi="Comic Sans MS" w:cs="Comic Sans MS"/>
          <w:sz w:val="20"/>
          <w:szCs w:val="20"/>
        </w:rPr>
        <w:t xml:space="preserve">B)  Kadın erkek eşitliğinin sağlanması </w:t>
      </w:r>
    </w:p>
    <w:p w:rsidR="00694A66" w:rsidRDefault="00694A66" w:rsidP="00AE6AA1">
      <w:pPr>
        <w:pStyle w:val="NoSpacing"/>
        <w:rPr>
          <w:rFonts w:ascii="Comic Sans MS" w:hAnsi="Comic Sans MS" w:cs="Comic Sans MS"/>
          <w:sz w:val="20"/>
          <w:szCs w:val="20"/>
        </w:rPr>
      </w:pPr>
      <w:r w:rsidRPr="00AE6AA1">
        <w:rPr>
          <w:rFonts w:ascii="Comic Sans MS" w:hAnsi="Comic Sans MS" w:cs="Comic Sans MS"/>
          <w:sz w:val="20"/>
          <w:szCs w:val="20"/>
        </w:rPr>
        <w:t>C)  Zaman ölçüsü biriminin değişmesi</w:t>
      </w:r>
    </w:p>
    <w:p w:rsidR="00694A66" w:rsidRDefault="00694A66" w:rsidP="00AE6AA1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AE6AA1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AE6AA1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8)</w:t>
      </w:r>
      <w:r w:rsidRPr="00A357DF">
        <w:rPr>
          <w:rFonts w:ascii="Comic Sans MS" w:hAnsi="Comic Sans MS" w:cs="Comic Sans MS"/>
          <w:sz w:val="20"/>
          <w:szCs w:val="20"/>
        </w:rPr>
        <w:t>Dünya’nın kendi çevresinde dönmesinden aşağıdakilerden hangisi oluşur?</w:t>
      </w:r>
    </w:p>
    <w:p w:rsidR="00694A66" w:rsidRDefault="00694A66" w:rsidP="00A357DF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 Mevsimler              </w:t>
      </w:r>
    </w:p>
    <w:p w:rsidR="00694A66" w:rsidRPr="00A357DF" w:rsidRDefault="00694A66" w:rsidP="00A357DF">
      <w:pPr>
        <w:pStyle w:val="NoSpacing"/>
        <w:rPr>
          <w:rFonts w:ascii="Comic Sans MS" w:hAnsi="Comic Sans MS" w:cs="Comic Sans MS"/>
          <w:sz w:val="20"/>
          <w:szCs w:val="20"/>
        </w:rPr>
      </w:pPr>
      <w:r w:rsidRPr="00A357DF">
        <w:rPr>
          <w:rFonts w:ascii="Comic Sans MS" w:hAnsi="Comic Sans MS" w:cs="Comic Sans MS"/>
          <w:sz w:val="20"/>
          <w:szCs w:val="20"/>
        </w:rPr>
        <w:t xml:space="preserve">B)  Aylar ve yıllar </w:t>
      </w:r>
    </w:p>
    <w:p w:rsidR="00694A66" w:rsidRDefault="00694A66" w:rsidP="00A357DF">
      <w:pPr>
        <w:pStyle w:val="NoSpacing"/>
        <w:rPr>
          <w:rFonts w:ascii="Comic Sans MS" w:hAnsi="Comic Sans MS" w:cs="Comic Sans MS"/>
          <w:sz w:val="20"/>
          <w:szCs w:val="20"/>
        </w:rPr>
      </w:pPr>
      <w:r w:rsidRPr="00A357DF">
        <w:rPr>
          <w:rFonts w:ascii="Comic Sans MS" w:hAnsi="Comic Sans MS" w:cs="Comic Sans MS"/>
          <w:sz w:val="20"/>
          <w:szCs w:val="20"/>
        </w:rPr>
        <w:t>C)  Gece ve gündüz</w:t>
      </w:r>
    </w:p>
    <w:p w:rsidR="00694A66" w:rsidRDefault="00694A66" w:rsidP="00A357DF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A357DF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9)</w:t>
      </w:r>
      <w:r w:rsidRPr="008C34BD">
        <w:rPr>
          <w:rFonts w:ascii="Comic Sans MS" w:hAnsi="Comic Sans MS" w:cs="Comic Sans MS"/>
          <w:sz w:val="20"/>
          <w:szCs w:val="20"/>
        </w:rPr>
        <w:t>Aşağıdaki öğrencilerden hangisi sağlığımızı korumak için okulda yapmamız gerekenlerden birine örnek vermemiştir?</w:t>
      </w:r>
    </w:p>
    <w:p w:rsidR="00694A66" w:rsidRPr="008C34BD" w:rsidRDefault="00694A66" w:rsidP="00A357DF">
      <w:pPr>
        <w:pStyle w:val="NoSpacing"/>
        <w:rPr>
          <w:sz w:val="20"/>
          <w:szCs w:val="20"/>
        </w:rPr>
      </w:pPr>
      <w:r w:rsidRPr="008C34BD">
        <w:rPr>
          <w:rFonts w:ascii="Comic Sans MS" w:hAnsi="Comic Sans MS" w:cs="Comic Sans MS"/>
          <w:sz w:val="20"/>
          <w:szCs w:val="20"/>
        </w:rPr>
        <w:t>A)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4" o:spid="_x0000_i1032" type="#_x0000_t75" alt="http://www.okulistik.com/qimage/tr/326144/HAY2_KT516_6A.png" style="width:210.75pt;height:33pt;visibility:visible">
            <v:imagedata r:id="rId12" o:title=""/>
          </v:shape>
        </w:pict>
      </w:r>
    </w:p>
    <w:p w:rsidR="00694A66" w:rsidRPr="008C34BD" w:rsidRDefault="00694A66" w:rsidP="00A357DF">
      <w:pPr>
        <w:pStyle w:val="NoSpacing"/>
        <w:rPr>
          <w:sz w:val="20"/>
          <w:szCs w:val="20"/>
        </w:rPr>
      </w:pPr>
      <w:r w:rsidRPr="008C34BD">
        <w:rPr>
          <w:rFonts w:ascii="Comic Sans MS" w:hAnsi="Comic Sans MS" w:cs="Comic Sans MS"/>
          <w:sz w:val="20"/>
          <w:szCs w:val="20"/>
        </w:rPr>
        <w:t>B)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9" o:spid="_x0000_i1033" type="#_x0000_t75" alt="http://www.okulistik.com/qimage/tr/326144/HAY2_KT516_6B.png" style="width:214.5pt;height:34.5pt;visibility:visible">
            <v:imagedata r:id="rId13" o:title=""/>
          </v:shape>
        </w:pict>
      </w:r>
    </w:p>
    <w:p w:rsidR="00694A66" w:rsidRPr="008C34BD" w:rsidRDefault="00694A66" w:rsidP="00A357DF">
      <w:pPr>
        <w:pStyle w:val="NoSpacing"/>
        <w:rPr>
          <w:sz w:val="20"/>
          <w:szCs w:val="20"/>
        </w:rPr>
      </w:pPr>
      <w:r w:rsidRPr="008C34BD">
        <w:rPr>
          <w:rFonts w:ascii="Comic Sans MS" w:hAnsi="Comic Sans MS" w:cs="Comic Sans MS"/>
          <w:sz w:val="20"/>
          <w:szCs w:val="20"/>
        </w:rPr>
        <w:t>C)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0" o:spid="_x0000_i1034" type="#_x0000_t75" alt="http://www.okulistik.com/qimage/tr/326144/HAY2_KT516_6C.png" style="width:193.5pt;height:32.25pt;visibility:visible">
            <v:imagedata r:id="rId14" o:title=""/>
          </v:shape>
        </w:pict>
      </w:r>
    </w:p>
    <w:p w:rsidR="00694A66" w:rsidRPr="008C34BD" w:rsidRDefault="00694A66" w:rsidP="00A357DF">
      <w:pPr>
        <w:pStyle w:val="NoSpacing"/>
        <w:rPr>
          <w:sz w:val="20"/>
          <w:szCs w:val="20"/>
        </w:rPr>
      </w:pPr>
    </w:p>
    <w:p w:rsidR="00694A66" w:rsidRPr="008C34BD" w:rsidRDefault="00694A66" w:rsidP="008C34BD">
      <w:pPr>
        <w:pStyle w:val="NoSpacing"/>
        <w:rPr>
          <w:rFonts w:ascii="Comic Sans MS" w:hAnsi="Comic Sans MS" w:cs="Comic Sans MS"/>
          <w:sz w:val="20"/>
          <w:szCs w:val="20"/>
        </w:rPr>
      </w:pPr>
      <w:r w:rsidRPr="008C34BD">
        <w:rPr>
          <w:rFonts w:ascii="Comic Sans MS" w:hAnsi="Comic Sans MS" w:cs="Comic Sans MS"/>
          <w:sz w:val="20"/>
          <w:szCs w:val="20"/>
        </w:rPr>
        <w:t>10)   1. Başımız, gövdemize boynumuz ile bağlıdır.</w:t>
      </w:r>
    </w:p>
    <w:p w:rsidR="00694A66" w:rsidRPr="008C34BD" w:rsidRDefault="00694A66" w:rsidP="008C34BD">
      <w:pPr>
        <w:pStyle w:val="NoSpacing"/>
        <w:rPr>
          <w:rFonts w:ascii="Comic Sans MS" w:hAnsi="Comic Sans MS" w:cs="Comic Sans MS"/>
          <w:sz w:val="20"/>
          <w:szCs w:val="20"/>
        </w:rPr>
      </w:pPr>
      <w:r w:rsidRPr="008C34BD">
        <w:rPr>
          <w:rFonts w:ascii="Comic Sans MS" w:hAnsi="Comic Sans MS" w:cs="Comic Sans MS"/>
          <w:sz w:val="20"/>
          <w:szCs w:val="20"/>
        </w:rPr>
        <w:t xml:space="preserve">       2. Kalp, gövdemizde bulanan bir organdır.</w:t>
      </w:r>
    </w:p>
    <w:p w:rsidR="00694A66" w:rsidRPr="008C34BD" w:rsidRDefault="00694A66" w:rsidP="008C34BD">
      <w:pPr>
        <w:pStyle w:val="NoSpacing"/>
        <w:rPr>
          <w:rFonts w:ascii="Comic Sans MS" w:hAnsi="Comic Sans MS" w:cs="Comic Sans MS"/>
          <w:sz w:val="20"/>
          <w:szCs w:val="20"/>
        </w:rPr>
      </w:pPr>
      <w:r w:rsidRPr="008C34BD">
        <w:rPr>
          <w:rFonts w:ascii="Comic Sans MS" w:hAnsi="Comic Sans MS" w:cs="Comic Sans MS"/>
          <w:sz w:val="20"/>
          <w:szCs w:val="20"/>
        </w:rPr>
        <w:t xml:space="preserve">       3.Vücudumuz dört bölümden oluşur.</w:t>
      </w:r>
    </w:p>
    <w:p w:rsidR="00694A66" w:rsidRDefault="00694A66" w:rsidP="008C34BD">
      <w:pPr>
        <w:pStyle w:val="NoSpacing"/>
        <w:rPr>
          <w:rFonts w:ascii="Comic Sans MS" w:hAnsi="Comic Sans MS" w:cs="Comic Sans MS"/>
          <w:sz w:val="20"/>
          <w:szCs w:val="20"/>
        </w:rPr>
      </w:pPr>
      <w:r w:rsidRPr="008C34BD">
        <w:rPr>
          <w:rFonts w:ascii="Comic Sans MS" w:hAnsi="Comic Sans MS" w:cs="Comic Sans MS"/>
          <w:sz w:val="20"/>
          <w:szCs w:val="20"/>
        </w:rPr>
        <w:t>Yukarıdaki ifadelerden hangileri doğrudur?</w:t>
      </w:r>
    </w:p>
    <w:p w:rsidR="00694A66" w:rsidRDefault="00694A66" w:rsidP="008C34B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 1 ve 2       B)  2 ve 3         </w:t>
      </w:r>
      <w:r w:rsidRPr="008C34BD">
        <w:rPr>
          <w:rFonts w:ascii="Comic Sans MS" w:hAnsi="Comic Sans MS" w:cs="Comic Sans MS"/>
          <w:sz w:val="20"/>
          <w:szCs w:val="20"/>
        </w:rPr>
        <w:t>C)  1, 2 ve 3</w:t>
      </w:r>
    </w:p>
    <w:p w:rsidR="00694A66" w:rsidRDefault="00694A66" w:rsidP="008C34BD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8C34BD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11) </w:t>
      </w:r>
      <w:r w:rsidRPr="008C34BD">
        <w:rPr>
          <w:rFonts w:ascii="Comic Sans MS" w:hAnsi="Comic Sans MS" w:cs="Comic Sans MS"/>
          <w:sz w:val="20"/>
          <w:szCs w:val="20"/>
        </w:rPr>
        <w:t>Aşağıdakilerden hangisi doğal afetlere karşı alınacak önlemlerden değildir?</w:t>
      </w:r>
    </w:p>
    <w:p w:rsidR="00694A66" w:rsidRPr="002426DC" w:rsidRDefault="00694A66" w:rsidP="002426DC">
      <w:pPr>
        <w:pStyle w:val="NoSpacing"/>
        <w:rPr>
          <w:rFonts w:ascii="Comic Sans MS" w:hAnsi="Comic Sans MS" w:cs="Comic Sans MS"/>
          <w:sz w:val="20"/>
          <w:szCs w:val="20"/>
        </w:rPr>
      </w:pPr>
      <w:r w:rsidRPr="002426DC">
        <w:rPr>
          <w:rFonts w:ascii="Comic Sans MS" w:hAnsi="Comic Sans MS" w:cs="Comic Sans MS"/>
          <w:sz w:val="20"/>
          <w:szCs w:val="20"/>
        </w:rPr>
        <w:t xml:space="preserve">A)  Ağaçlar kesilerek tarım alanları arttırılmalıdır. </w:t>
      </w:r>
    </w:p>
    <w:p w:rsidR="00694A66" w:rsidRPr="002426DC" w:rsidRDefault="00694A66" w:rsidP="002426DC">
      <w:pPr>
        <w:pStyle w:val="NoSpacing"/>
        <w:rPr>
          <w:rFonts w:ascii="Comic Sans MS" w:hAnsi="Comic Sans MS" w:cs="Comic Sans MS"/>
          <w:sz w:val="20"/>
          <w:szCs w:val="20"/>
        </w:rPr>
      </w:pPr>
      <w:r w:rsidRPr="002426DC">
        <w:rPr>
          <w:rFonts w:ascii="Comic Sans MS" w:hAnsi="Comic Sans MS" w:cs="Comic Sans MS"/>
          <w:sz w:val="20"/>
          <w:szCs w:val="20"/>
        </w:rPr>
        <w:t xml:space="preserve">B)  Depreme dayanıklı sağlam binalar yapılmalıdır. </w:t>
      </w:r>
    </w:p>
    <w:p w:rsidR="00694A66" w:rsidRDefault="00694A66" w:rsidP="002426DC">
      <w:pPr>
        <w:pStyle w:val="NoSpacing"/>
        <w:rPr>
          <w:rFonts w:ascii="Comic Sans MS" w:hAnsi="Comic Sans MS" w:cs="Comic Sans MS"/>
          <w:sz w:val="18"/>
          <w:szCs w:val="18"/>
        </w:rPr>
      </w:pPr>
      <w:r w:rsidRPr="002426DC">
        <w:rPr>
          <w:rFonts w:ascii="Comic Sans MS" w:hAnsi="Comic Sans MS" w:cs="Comic Sans MS"/>
          <w:sz w:val="18"/>
          <w:szCs w:val="18"/>
        </w:rPr>
        <w:t>C)  Erozyon ve selin oluşmaması için ağaçlandırma yapılmalıdır.</w:t>
      </w:r>
    </w:p>
    <w:p w:rsidR="00694A66" w:rsidRDefault="00694A66" w:rsidP="002426DC">
      <w:pPr>
        <w:pStyle w:val="NoSpacing"/>
        <w:rPr>
          <w:rFonts w:ascii="Comic Sans MS" w:hAnsi="Comic Sans MS" w:cs="Comic Sans MS"/>
          <w:sz w:val="18"/>
          <w:szCs w:val="18"/>
        </w:rPr>
      </w:pPr>
    </w:p>
    <w:p w:rsidR="00694A66" w:rsidRDefault="00694A66" w:rsidP="002426DC">
      <w:pPr>
        <w:pStyle w:val="NoSpacing"/>
        <w:rPr>
          <w:rFonts w:ascii="Comic Sans MS" w:hAnsi="Comic Sans MS" w:cs="Comic Sans MS"/>
          <w:sz w:val="20"/>
          <w:szCs w:val="20"/>
        </w:rPr>
      </w:pPr>
      <w:r w:rsidRPr="002426DC">
        <w:rPr>
          <w:rFonts w:ascii="Comic Sans MS" w:hAnsi="Comic Sans MS" w:cs="Comic Sans MS"/>
          <w:sz w:val="20"/>
          <w:szCs w:val="20"/>
        </w:rPr>
        <w:t>12)Aşağıdaki öğrencilerden hangisi için “Evdeki kaynakları bilinçli kullanıyor.” diyebiliriz?</w:t>
      </w:r>
    </w:p>
    <w:p w:rsidR="00694A66" w:rsidRPr="002426DC" w:rsidRDefault="00694A66" w:rsidP="002426DC">
      <w:pPr>
        <w:pStyle w:val="NoSpacing"/>
        <w:rPr>
          <w:rFonts w:ascii="Comic Sans MS" w:hAnsi="Comic Sans MS" w:cs="Comic Sans MS"/>
        </w:rPr>
      </w:pPr>
      <w:r w:rsidRPr="002426DC">
        <w:rPr>
          <w:rFonts w:ascii="Comic Sans MS" w:hAnsi="Comic Sans MS" w:cs="Comic Sans MS"/>
          <w:sz w:val="20"/>
          <w:szCs w:val="20"/>
        </w:rPr>
        <w:t>A)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1" o:spid="_x0000_i1035" type="#_x0000_t75" alt="http://www.okulistik.com/qimage/tr/327091/HAY2_KT548_5A.png" style="width:181.5pt;height:33pt;visibility:visible">
            <v:imagedata r:id="rId15" o:title=""/>
          </v:shape>
        </w:pict>
      </w:r>
    </w:p>
    <w:p w:rsidR="00694A66" w:rsidRPr="002426DC" w:rsidRDefault="00694A66" w:rsidP="002426DC">
      <w:pPr>
        <w:pStyle w:val="NoSpacing"/>
        <w:rPr>
          <w:rFonts w:ascii="Comic Sans MS" w:hAnsi="Comic Sans MS" w:cs="Comic Sans MS"/>
        </w:rPr>
      </w:pPr>
      <w:r w:rsidRPr="002426DC">
        <w:rPr>
          <w:rFonts w:ascii="Comic Sans MS" w:hAnsi="Comic Sans MS" w:cs="Comic Sans MS"/>
        </w:rPr>
        <w:t xml:space="preserve">B) </w:t>
      </w:r>
      <w:r w:rsidRPr="0001543F">
        <w:rPr>
          <w:rFonts w:ascii="Comic Sans MS" w:hAnsi="Comic Sans MS" w:cs="Comic Sans MS"/>
          <w:noProof/>
          <w:lang w:eastAsia="tr-TR"/>
        </w:rPr>
        <w:pict>
          <v:shape id="Resim 12" o:spid="_x0000_i1036" type="#_x0000_t75" alt="http://www.okulistik.com/qimage/tr/327091/HAY2_KT548_5B_1.png" style="width:183pt;height:37.5pt;visibility:visible">
            <v:imagedata r:id="rId16" o:title=""/>
          </v:shape>
        </w:pict>
      </w:r>
    </w:p>
    <w:p w:rsidR="00694A66" w:rsidRDefault="00694A66" w:rsidP="002426DC">
      <w:pPr>
        <w:pStyle w:val="NoSpacing"/>
      </w:pPr>
      <w:r w:rsidRPr="002426DC">
        <w:rPr>
          <w:rFonts w:ascii="Comic Sans MS" w:hAnsi="Comic Sans MS" w:cs="Comic Sans MS"/>
        </w:rPr>
        <w:t>C)</w:t>
      </w:r>
      <w:r w:rsidRPr="0001543F">
        <w:rPr>
          <w:rFonts w:ascii="Comic Sans MS" w:hAnsi="Comic Sans MS" w:cs="Comic Sans MS"/>
          <w:noProof/>
          <w:lang w:eastAsia="tr-TR"/>
        </w:rPr>
        <w:pict>
          <v:shape id="Resim 13" o:spid="_x0000_i1037" type="#_x0000_t75" alt="http://www.okulistik.com/qimage/tr/327091/HAY2_KT548_5C.png" style="width:192.75pt;height:36pt;visibility:visible">
            <v:imagedata r:id="rId17" o:title=""/>
          </v:shape>
        </w:pict>
      </w:r>
    </w:p>
    <w:p w:rsidR="00694A66" w:rsidRDefault="00694A66" w:rsidP="002426DC">
      <w:pPr>
        <w:pStyle w:val="NoSpacing"/>
      </w:pPr>
    </w:p>
    <w:p w:rsidR="00694A66" w:rsidRDefault="00694A66" w:rsidP="002426DC">
      <w:pPr>
        <w:pStyle w:val="NoSpacing"/>
      </w:pPr>
      <w:r>
        <w:t>13)</w:t>
      </w:r>
      <w:r w:rsidRPr="00D25F5B">
        <w:t xml:space="preserve"> “Yelda, parktaki güllere baktı. Eğilip bir tanesini kokladı. O sırada arkadaşı Ela ona seslendi: “Ne yapıyorsun orada, yoksa çiçeklere zarar mı veriyorsun?” dedi.</w:t>
      </w:r>
    </w:p>
    <w:p w:rsidR="00694A66" w:rsidRDefault="00694A66" w:rsidP="002426DC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5F5B">
        <w:rPr>
          <w:rFonts w:ascii="Comic Sans MS" w:hAnsi="Comic Sans MS" w:cs="Comic Sans MS"/>
          <w:sz w:val="20"/>
          <w:szCs w:val="20"/>
        </w:rPr>
        <w:t>Yukarıdaki anlatımda Yelda sırasıyla hangi duyu organlarını kullanmıştır?</w:t>
      </w:r>
    </w:p>
    <w:p w:rsidR="00694A66" w:rsidRPr="00D25F5B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5F5B">
        <w:rPr>
          <w:rFonts w:ascii="Comic Sans MS" w:hAnsi="Comic Sans MS" w:cs="Comic Sans MS"/>
          <w:sz w:val="20"/>
          <w:szCs w:val="20"/>
        </w:rPr>
        <w:t xml:space="preserve">A)  Göz - burun - kulak </w:t>
      </w:r>
    </w:p>
    <w:p w:rsidR="00694A66" w:rsidRPr="00D25F5B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5F5B">
        <w:rPr>
          <w:rFonts w:ascii="Comic Sans MS" w:hAnsi="Comic Sans MS" w:cs="Comic Sans MS"/>
          <w:sz w:val="20"/>
          <w:szCs w:val="20"/>
        </w:rPr>
        <w:t xml:space="preserve">B)  Dil - burun - göz </w:t>
      </w:r>
    </w:p>
    <w:p w:rsidR="00694A66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5F5B">
        <w:rPr>
          <w:rFonts w:ascii="Comic Sans MS" w:hAnsi="Comic Sans MS" w:cs="Comic Sans MS"/>
          <w:sz w:val="20"/>
          <w:szCs w:val="20"/>
        </w:rPr>
        <w:t xml:space="preserve">C)  Göz - kulak </w:t>
      </w:r>
      <w:r>
        <w:rPr>
          <w:rFonts w:ascii="Comic Sans MS" w:hAnsi="Comic Sans MS" w:cs="Comic Sans MS"/>
          <w:sz w:val="20"/>
          <w:szCs w:val="20"/>
        </w:rPr>
        <w:t>–</w:t>
      </w:r>
      <w:r w:rsidRPr="00D25F5B">
        <w:rPr>
          <w:rFonts w:ascii="Comic Sans MS" w:hAnsi="Comic Sans MS" w:cs="Comic Sans MS"/>
          <w:sz w:val="20"/>
          <w:szCs w:val="20"/>
        </w:rPr>
        <w:t xml:space="preserve"> burun</w:t>
      </w:r>
    </w:p>
    <w:p w:rsidR="00694A66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  <w:bookmarkStart w:id="0" w:name="_GoBack"/>
      <w:bookmarkEnd w:id="0"/>
      <w:r>
        <w:rPr>
          <w:rFonts w:ascii="Comic Sans MS" w:hAnsi="Comic Sans MS" w:cs="Comic Sans MS"/>
          <w:sz w:val="20"/>
          <w:szCs w:val="20"/>
        </w:rPr>
        <w:t>14)</w:t>
      </w:r>
      <w:r w:rsidRPr="00D25F5B">
        <w:rPr>
          <w:rFonts w:ascii="Comic Sans MS" w:hAnsi="Comic Sans MS" w:cs="Comic Sans MS"/>
          <w:sz w:val="20"/>
          <w:szCs w:val="20"/>
        </w:rPr>
        <w:t>Aşağıdakilerden hangisi sesli bir iletişim aracıdır?</w:t>
      </w:r>
    </w:p>
    <w:tbl>
      <w:tblPr>
        <w:tblpPr w:leftFromText="141" w:rightFromText="141" w:vertAnchor="text" w:horzAnchor="page" w:tblpX="7105" w:tblpY="140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1"/>
        <w:gridCol w:w="578"/>
        <w:gridCol w:w="560"/>
        <w:gridCol w:w="560"/>
      </w:tblGrid>
      <w:tr w:rsidR="00694A66">
        <w:trPr>
          <w:trHeight w:val="335"/>
        </w:trPr>
        <w:tc>
          <w:tcPr>
            <w:tcW w:w="2189" w:type="dxa"/>
            <w:gridSpan w:val="4"/>
            <w:vAlign w:val="center"/>
          </w:tcPr>
          <w:p w:rsidR="00694A66" w:rsidRPr="0001543F" w:rsidRDefault="00694A66" w:rsidP="0049704C">
            <w:pPr>
              <w:pStyle w:val="NoSpacing"/>
              <w:jc w:val="center"/>
              <w:rPr>
                <w:b/>
                <w:bCs/>
                <w:noProof/>
                <w:sz w:val="24"/>
                <w:szCs w:val="24"/>
                <w:lang w:eastAsia="tr-TR"/>
              </w:rPr>
            </w:pPr>
            <w:r w:rsidRPr="0001543F">
              <w:rPr>
                <w:b/>
                <w:bCs/>
                <w:noProof/>
                <w:sz w:val="24"/>
                <w:szCs w:val="24"/>
                <w:lang w:eastAsia="tr-TR"/>
              </w:rPr>
              <w:t>HAYAT BİLGİSİ</w: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9" o:spid="_x0000_i1038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8" o:spid="_x0000_i1039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7" o:spid="_x0000_i1040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2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6" o:spid="_x0000_i1041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5" o:spid="_x0000_i1042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4" o:spid="_x0000_i1043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3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3" o:spid="_x0000_i1044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2" o:spid="_x0000_i1045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1" o:spid="_x0000_i1046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4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70" o:spid="_x0000_i1047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9" o:spid="_x0000_i1048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8" o:spid="_x0000_i1049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5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7" o:spid="_x0000_i1050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6" o:spid="_x0000_i1051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5" o:spid="_x0000_i1052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6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4" o:spid="_x0000_i1053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3" o:spid="_x0000_i1054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2" o:spid="_x0000_i1055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7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1" o:spid="_x0000_i1056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60" o:spid="_x0000_i1057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9" o:spid="_x0000_i1058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8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8" o:spid="_x0000_i1059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7" o:spid="_x0000_i1060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6" o:spid="_x0000_i1061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9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5" o:spid="_x0000_i1062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4" o:spid="_x0000_i1063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3" o:spid="_x0000_i1064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10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2" o:spid="_x0000_i1065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1" o:spid="_x0000_i1066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50" o:spid="_x0000_i1067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11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9" o:spid="_x0000_i1068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8" o:spid="_x0000_i1069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7" o:spid="_x0000_i1070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12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6" o:spid="_x0000_i1071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5" o:spid="_x0000_i1072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4" o:spid="_x0000_i1073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13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3" o:spid="_x0000_i1074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2" o:spid="_x0000_i1075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1" o:spid="_x0000_i1076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14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40" o:spid="_x0000_i1077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9" o:spid="_x0000_i1078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8" o:spid="_x0000_i1079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15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7" o:spid="_x0000_i1080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6" o:spid="_x0000_i1081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5" o:spid="_x0000_i1082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16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4" o:spid="_x0000_i1083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3" o:spid="_x0000_i1084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2" o:spid="_x0000_i1085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17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1" o:spid="_x0000_i1086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30" o:spid="_x0000_i1087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9" o:spid="_x0000_i1088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18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8" o:spid="_x0000_i1089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7" o:spid="_x0000_i1090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6" o:spid="_x0000_i1091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19</w:t>
            </w:r>
          </w:p>
        </w:tc>
        <w:tc>
          <w:tcPr>
            <w:tcW w:w="578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5" o:spid="_x0000_i1092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4" o:spid="_x0000_i1093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shd w:val="clear" w:color="auto" w:fill="BFBFBF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3" o:spid="_x0000_i1094" type="#_x0000_t75" alt="CC.gif" style="width:14.25pt;height:14.25pt;visibility:visible">
                  <v:imagedata r:id="rId20" o:title=""/>
                </v:shape>
              </w:pict>
            </w:r>
          </w:p>
        </w:tc>
      </w:tr>
      <w:tr w:rsidR="00694A66">
        <w:trPr>
          <w:trHeight w:val="335"/>
        </w:trPr>
        <w:tc>
          <w:tcPr>
            <w:tcW w:w="491" w:type="dxa"/>
            <w:vAlign w:val="center"/>
          </w:tcPr>
          <w:p w:rsidR="00694A66" w:rsidRPr="0001543F" w:rsidRDefault="00694A66" w:rsidP="0049704C">
            <w:pPr>
              <w:pStyle w:val="NoSpacing"/>
              <w:rPr>
                <w:rFonts w:ascii="Century Gothic" w:hAnsi="Century Gothic" w:cs="Century Gothic"/>
                <w:b/>
                <w:bCs/>
              </w:rPr>
            </w:pPr>
            <w:r w:rsidRPr="0001543F">
              <w:rPr>
                <w:rFonts w:ascii="Century Gothic" w:hAnsi="Century Gothic" w:cs="Century Gothic"/>
                <w:b/>
                <w:bCs/>
              </w:rPr>
              <w:t>20</w:t>
            </w:r>
          </w:p>
        </w:tc>
        <w:tc>
          <w:tcPr>
            <w:tcW w:w="578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2" o:spid="_x0000_i1095" type="#_x0000_t75" alt="AA.gif" style="width:14.25pt;height:14.25pt;visibility:visible">
                  <v:imagedata r:id="rId18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1" o:spid="_x0000_i1096" type="#_x0000_t75" alt="BB.gif" style="width:14.25pt;height:14.25pt;visibility:visible">
                  <v:imagedata r:id="rId19" o:title=""/>
                </v:shape>
              </w:pict>
            </w:r>
          </w:p>
        </w:tc>
        <w:tc>
          <w:tcPr>
            <w:tcW w:w="560" w:type="dxa"/>
            <w:vAlign w:val="center"/>
          </w:tcPr>
          <w:p w:rsidR="00694A66" w:rsidRPr="0001543F" w:rsidRDefault="00694A66" w:rsidP="0049704C">
            <w:pPr>
              <w:pStyle w:val="NoSpacing"/>
            </w:pPr>
            <w:r w:rsidRPr="0001543F">
              <w:rPr>
                <w:noProof/>
                <w:lang w:eastAsia="tr-TR"/>
              </w:rPr>
              <w:pict>
                <v:shape id="Resim 20" o:spid="_x0000_i1097" type="#_x0000_t75" alt="CC.gif" style="width:14.25pt;height:14.25pt;visibility:visible">
                  <v:imagedata r:id="rId20" o:title=""/>
                </v:shape>
              </w:pict>
            </w:r>
          </w:p>
        </w:tc>
      </w:tr>
    </w:tbl>
    <w:p w:rsidR="00694A66" w:rsidRDefault="00694A66" w:rsidP="00D25F5B">
      <w:pPr>
        <w:pStyle w:val="NoSpacing"/>
      </w:pPr>
      <w:r>
        <w:rPr>
          <w:rFonts w:ascii="Comic Sans MS" w:hAnsi="Comic Sans MS" w:cs="Comic Sans MS"/>
          <w:sz w:val="20"/>
          <w:szCs w:val="20"/>
        </w:rPr>
        <w:t>A)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4" o:spid="_x0000_i1098" type="#_x0000_t75" alt="http://www.okulistik.com/qimage/tr/326450/gazete.png" style="width:34.5pt;height:30pt;visibility:visible">
            <v:imagedata r:id="rId21" o:title=""/>
          </v:shape>
        </w:pict>
      </w:r>
      <w:r>
        <w:t xml:space="preserve">             B)</w:t>
      </w:r>
      <w:r w:rsidRPr="0003406F">
        <w:rPr>
          <w:noProof/>
          <w:lang w:eastAsia="tr-TR"/>
        </w:rPr>
        <w:pict>
          <v:shape id="Resim 15" o:spid="_x0000_i1099" type="#_x0000_t75" alt="http://www.okulistik.com/qimage/tr/326450/televizyon.png" style="width:30pt;height:32.25pt;visibility:visible">
            <v:imagedata r:id="rId22" o:title=""/>
          </v:shape>
        </w:pict>
      </w:r>
      <w:r>
        <w:t xml:space="preserve">          C)</w:t>
      </w:r>
      <w:r w:rsidRPr="0003406F">
        <w:rPr>
          <w:noProof/>
          <w:lang w:eastAsia="tr-TR"/>
        </w:rPr>
        <w:pict>
          <v:shape id="Resim 16" o:spid="_x0000_i1100" type="#_x0000_t75" alt="http://www.okulistik.com/qimage/tr/326450/kitap-defter.png" style="width:53.25pt;height:34.5pt;visibility:visible">
            <v:imagedata r:id="rId23" o:title=""/>
          </v:shape>
        </w:pict>
      </w:r>
    </w:p>
    <w:p w:rsidR="00694A66" w:rsidRDefault="00694A66" w:rsidP="00D25F5B">
      <w:pPr>
        <w:pStyle w:val="NoSpacing"/>
      </w:pPr>
    </w:p>
    <w:p w:rsidR="00694A66" w:rsidRDefault="00694A66" w:rsidP="00D25F5B">
      <w:pPr>
        <w:pStyle w:val="NoSpacing"/>
        <w:rPr>
          <w:rFonts w:ascii="Comic Sans MS" w:hAnsi="Comic Sans MS" w:cs="Comic Sans MS"/>
          <w:sz w:val="20"/>
          <w:szCs w:val="20"/>
        </w:rPr>
      </w:pPr>
      <w:r w:rsidRPr="00D25F5B">
        <w:rPr>
          <w:rFonts w:ascii="Comic Sans MS" w:hAnsi="Comic Sans MS" w:cs="Comic Sans MS"/>
          <w:sz w:val="20"/>
          <w:szCs w:val="20"/>
        </w:rPr>
        <w:t>15)</w:t>
      </w:r>
      <w:r w:rsidRPr="00EB7B2A">
        <w:rPr>
          <w:rFonts w:ascii="Comic Sans MS" w:hAnsi="Comic Sans MS" w:cs="Comic Sans MS"/>
          <w:sz w:val="20"/>
          <w:szCs w:val="20"/>
        </w:rPr>
        <w:t>.......... ve .........milletimizin bağımsızlığını ifade eder. Bundan dolayı saygı gösteririz.</w:t>
      </w:r>
    </w:p>
    <w:p w:rsidR="00694A66" w:rsidRDefault="00694A66" w:rsidP="00D25F5B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EB7B2A">
        <w:rPr>
          <w:rFonts w:ascii="Comic Sans MS" w:hAnsi="Comic Sans MS" w:cs="Comic Sans MS"/>
          <w:b/>
          <w:bCs/>
          <w:sz w:val="20"/>
          <w:szCs w:val="20"/>
        </w:rPr>
        <w:t>Yukarıdaki cümlede noktalı yerlere aşağıdaki sözcüklerden hangisi yazılamaz?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A)  İstiklâl Marşımız          </w:t>
      </w:r>
    </w:p>
    <w:p w:rsidR="00694A66" w:rsidRPr="00EB7B2A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 xml:space="preserve">B)  Bayrağımız  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>C)  Vatanımız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16)</w:t>
      </w:r>
      <w:r w:rsidRPr="00EB7B2A">
        <w:rPr>
          <w:rFonts w:ascii="Comic Sans MS" w:hAnsi="Comic Sans MS" w:cs="Comic Sans MS"/>
          <w:sz w:val="20"/>
          <w:szCs w:val="20"/>
        </w:rPr>
        <w:t>Aşağıdaki seçeneklerin hangisinde hava ulaşım aracı yoktur?</w:t>
      </w:r>
    </w:p>
    <w:p w:rsidR="00694A66" w:rsidRDefault="00694A66" w:rsidP="00EB7B2A">
      <w:pPr>
        <w:pStyle w:val="NoSpacing"/>
      </w:pPr>
      <w:r>
        <w:rPr>
          <w:rFonts w:ascii="Comic Sans MS" w:hAnsi="Comic Sans MS" w:cs="Comic Sans MS"/>
          <w:sz w:val="20"/>
          <w:szCs w:val="20"/>
        </w:rPr>
        <w:t>A)</w:t>
      </w:r>
      <w:r w:rsidRPr="0001543F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7" o:spid="_x0000_i1101" type="#_x0000_t75" alt="http://www.okulistik.com/qimage/tr/326112/HAY2_KT514_4A-tren-hizli-tren.png" style="width:66.75pt;height:35.25pt;visibility:visible">
            <v:imagedata r:id="rId24" o:title=""/>
          </v:shape>
        </w:pict>
      </w:r>
      <w:r>
        <w:t xml:space="preserve">    B)</w:t>
      </w:r>
      <w:r w:rsidRPr="0003406F">
        <w:rPr>
          <w:noProof/>
          <w:lang w:eastAsia="tr-TR"/>
        </w:rPr>
        <w:pict>
          <v:shape id="Resim 18" o:spid="_x0000_i1102" type="#_x0000_t75" alt="http://www.okulistik.com/qimage/tr/326112/HAY2_KT513_4B-helikopter.png" style="width:61.5pt;height:47.25pt;visibility:visible">
            <v:imagedata r:id="rId25" o:title=""/>
          </v:shape>
        </w:pict>
      </w:r>
      <w:r>
        <w:t xml:space="preserve">       C)</w:t>
      </w:r>
      <w:r w:rsidRPr="0003406F">
        <w:rPr>
          <w:noProof/>
          <w:lang w:eastAsia="tr-TR"/>
        </w:rPr>
        <w:pict>
          <v:shape id="Resim 19" o:spid="_x0000_i1103" type="#_x0000_t75" alt="http://www.okulistik.com/qimage/tr/326112/HAY2_KT513_3A-ucak.png" style="width:55.5pt;height:34.5pt;visibility:visible">
            <v:imagedata r:id="rId26" o:title=""/>
          </v:shape>
        </w:pict>
      </w:r>
    </w:p>
    <w:p w:rsidR="00694A66" w:rsidRDefault="00694A66" w:rsidP="00EB7B2A">
      <w:pPr>
        <w:pStyle w:val="NoSpacing"/>
      </w:pP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>17) Bir hava gözlem grafiği ile aşağıdaki bilgilerden hangisine ulaşılamaz?</w:t>
      </w:r>
    </w:p>
    <w:p w:rsidR="00694A66" w:rsidRPr="00EB7B2A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 xml:space="preserve">A)  Bölgedeki nüfus sayısına </w:t>
      </w:r>
    </w:p>
    <w:p w:rsidR="00694A66" w:rsidRPr="00EB7B2A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 xml:space="preserve">B)  Hava sıcaklığına 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>C)  Hangi hava olaylarının görüldüğüne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18)</w:t>
      </w:r>
      <w:r w:rsidRPr="00EB7B2A">
        <w:rPr>
          <w:rFonts w:ascii="Comic Sans MS" w:hAnsi="Comic Sans MS" w:cs="Comic Sans MS"/>
          <w:sz w:val="20"/>
          <w:szCs w:val="20"/>
        </w:rPr>
        <w:t>Aşağıdakilerden hangisi vatanımızı bize eşsiz kılan özelliklerden olamaz?</w:t>
      </w:r>
    </w:p>
    <w:p w:rsidR="00694A66" w:rsidRPr="00EB7B2A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 xml:space="preserve">A)  Tarihi mekanlara sahip olması </w:t>
      </w:r>
    </w:p>
    <w:p w:rsidR="00694A66" w:rsidRPr="00EB7B2A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 xml:space="preserve">B)  Üç tarafı denizlerle çevrili yarım ada olması 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 w:rsidRPr="00EB7B2A">
        <w:rPr>
          <w:rFonts w:ascii="Comic Sans MS" w:hAnsi="Comic Sans MS" w:cs="Comic Sans MS"/>
          <w:sz w:val="20"/>
          <w:szCs w:val="20"/>
        </w:rPr>
        <w:t>C)  Deprem, sel ve yangın gibi doğal afetlerin yaşanması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19)</w:t>
      </w:r>
      <w:r w:rsidRPr="00A91D19">
        <w:rPr>
          <w:rFonts w:ascii="Comic Sans MS" w:hAnsi="Comic Sans MS" w:cs="Comic Sans MS"/>
          <w:sz w:val="20"/>
          <w:szCs w:val="20"/>
        </w:rPr>
        <w:t>Berat babası, annesi ve  kardeşi  ile birlikte yaşamaktadır. Dedesi ve babaannesi de onlarla kalmak için yanlarına gelmiştir. Berat’ın ailesi nasıl bir aile olmuştur?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A)Çekirdek aile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Küçük aile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 Geniş aile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20)</w:t>
      </w:r>
      <w:r w:rsidRPr="00A91D19">
        <w:rPr>
          <w:rFonts w:ascii="Comic Sans MS" w:hAnsi="Comic Sans MS" w:cs="Comic Sans MS"/>
          <w:sz w:val="20"/>
          <w:szCs w:val="20"/>
        </w:rPr>
        <w:t>Doğadaki bütün canlıların yuvası vardır. Aşağıdaki canlılarla yuvaları eşleştirmelerinden hangisi yanlıştır?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A)ayı-mağara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B) arı- kulübe</w:t>
      </w:r>
    </w:p>
    <w:p w:rsidR="00694A66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C)koyun-ağıl</w:t>
      </w:r>
    </w:p>
    <w:p w:rsidR="00694A66" w:rsidRDefault="00694A66" w:rsidP="0049704C">
      <w:hyperlink r:id="rId27" w:history="1">
        <w:r w:rsidRPr="006040C4">
          <w:rPr>
            <w:rStyle w:val="Hyperlink"/>
          </w:rPr>
          <w:t>www.sorubak.com</w:t>
        </w:r>
      </w:hyperlink>
      <w:r>
        <w:t xml:space="preserve"> </w:t>
      </w:r>
    </w:p>
    <w:p w:rsidR="00694A66" w:rsidRPr="00EB7B2A" w:rsidRDefault="00694A66" w:rsidP="00EB7B2A">
      <w:pPr>
        <w:pStyle w:val="NoSpacing"/>
        <w:rPr>
          <w:rFonts w:ascii="Comic Sans MS" w:hAnsi="Comic Sans MS" w:cs="Comic Sans MS"/>
          <w:sz w:val="20"/>
          <w:szCs w:val="20"/>
        </w:rPr>
      </w:pPr>
    </w:p>
    <w:sectPr w:rsidR="00694A66" w:rsidRPr="00EB7B2A" w:rsidSect="00FC2F94">
      <w:pgSz w:w="11906" w:h="16838"/>
      <w:pgMar w:top="284" w:right="282" w:bottom="426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36FAF"/>
    <w:multiLevelType w:val="hybridMultilevel"/>
    <w:tmpl w:val="596CE8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2809"/>
    <w:rsid w:val="0001543F"/>
    <w:rsid w:val="0003406F"/>
    <w:rsid w:val="000948A2"/>
    <w:rsid w:val="002426DC"/>
    <w:rsid w:val="00413785"/>
    <w:rsid w:val="0049704C"/>
    <w:rsid w:val="006040C4"/>
    <w:rsid w:val="00694A66"/>
    <w:rsid w:val="006C2809"/>
    <w:rsid w:val="008655E3"/>
    <w:rsid w:val="008C34BD"/>
    <w:rsid w:val="00A357DF"/>
    <w:rsid w:val="00A70B35"/>
    <w:rsid w:val="00A91D19"/>
    <w:rsid w:val="00AE6AA1"/>
    <w:rsid w:val="00BF077C"/>
    <w:rsid w:val="00CE0F5A"/>
    <w:rsid w:val="00D25F5B"/>
    <w:rsid w:val="00E33932"/>
    <w:rsid w:val="00EB7B2A"/>
    <w:rsid w:val="00FC2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04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C2F94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C2F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2F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948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450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154</TotalTime>
  <Pages>2</Pages>
  <Words>556</Words>
  <Characters>3174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</dc:creator>
  <cp:keywords>www.sorubak.com</cp:keywords>
  <dc:description/>
  <cp:lastModifiedBy>edanur</cp:lastModifiedBy>
  <cp:revision>5</cp:revision>
  <dcterms:created xsi:type="dcterms:W3CDTF">2015-09-20T12:42:00Z</dcterms:created>
  <dcterms:modified xsi:type="dcterms:W3CDTF">2015-09-21T12:07:00Z</dcterms:modified>
</cp:coreProperties>
</file>