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1EF" w:rsidRDefault="00FE61EF" w:rsidP="00567210">
      <w:pPr>
        <w:tabs>
          <w:tab w:val="center" w:pos="5233"/>
        </w:tabs>
      </w:pPr>
      <w:r>
        <w:t>ADI SOYADI:</w:t>
      </w:r>
      <w:r>
        <w:tab/>
        <w:t xml:space="preserve">                                                                                                                         NOT:</w:t>
      </w:r>
    </w:p>
    <w:p w:rsidR="00FE61EF" w:rsidRDefault="00FE61EF" w:rsidP="00567210">
      <w:pPr>
        <w:tabs>
          <w:tab w:val="center" w:pos="5233"/>
        </w:tabs>
        <w:jc w:val="center"/>
      </w:pPr>
      <w:r>
        <w:t>FEN BİLİMLERİ 2.DÖNEM 1. YAZILI</w:t>
      </w:r>
    </w:p>
    <w:p w:rsidR="00FE61EF" w:rsidRDefault="00FE61EF" w:rsidP="00F23D88">
      <w:pPr>
        <w:rPr>
          <w:b/>
          <w:bCs/>
        </w:rPr>
      </w:pPr>
    </w:p>
    <w:p w:rsidR="00FE61EF" w:rsidRPr="00B12E86" w:rsidRDefault="00FE61EF" w:rsidP="00F23D88">
      <w:pPr>
        <w:rPr>
          <w:b/>
          <w:bCs/>
        </w:rPr>
      </w:pPr>
      <w:r w:rsidRPr="00B12E86">
        <w:rPr>
          <w:b/>
          <w:bCs/>
        </w:rPr>
        <w:t>1-Organlarla duyuların eşleştirmesi hangi seçenekte doğru olarak verilmiştir ?</w:t>
      </w:r>
    </w:p>
    <w:p w:rsidR="00FE61EF" w:rsidRDefault="00FE61EF" w:rsidP="00F23D88">
      <w:pPr>
        <w:tabs>
          <w:tab w:val="left" w:pos="1155"/>
          <w:tab w:val="center" w:pos="5233"/>
        </w:tabs>
      </w:pPr>
      <w:r>
        <w:t>BURUN</w:t>
      </w:r>
      <w:r>
        <w:tab/>
        <w:t>I-GÖRME                           A)-Burun- II</w:t>
      </w:r>
      <w:r>
        <w:tab/>
        <w:t xml:space="preserve">                  B)-Burun- II                          C)-Burun- III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DERİ               II-KOKLAMA</w:t>
      </w:r>
      <w:r>
        <w:tab/>
        <w:t>Deri- III</w:t>
      </w:r>
      <w:r>
        <w:tab/>
        <w:t xml:space="preserve">                      Deri- I</w:t>
      </w:r>
      <w:r>
        <w:tab/>
        <w:t>Deri - II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GÖZ                 III-DOKUNMA</w:t>
      </w:r>
      <w:r>
        <w:tab/>
        <w:t>Göz- I</w:t>
      </w:r>
      <w:r>
        <w:tab/>
        <w:t xml:space="preserve">                        Göz- III</w:t>
      </w:r>
      <w:r>
        <w:tab/>
        <w:t xml:space="preserve"> Göz- I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2-Öğrencilerden hangisi duyularımızla ilgili yanlış bilgi vermiştir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A)-Ali   : Çevremizde olup bitenleri algılamamızı sağlar.     B)- Bünyamin: Öğrenmemizi olumsuz yönde etkiler.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C)- Canan: Tehlikeli olabilecek durumları anlamamızı sağlar.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3-  “Haberlerde bilmediği bir sıvıyı içtiği için ambulans ile hastaneye kaldırılan bir kişiyi gördüm.” Sedanın sözünü ettiği kişinin içtiği madde aşağıdakilerden hangisi olabilir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A)- Limon suyu                         B)-Kola                                        C)-Hipo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4-Aşağıdaki maddelerden hangilerini koklamak sağlığımıza zarar verir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 xml:space="preserve">      I-Asit                                              II-Tiner                                  ııı- Maden suyu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A)- I-II                                                    B)- I-III                                  C)-II-III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5- I-Süt…………………..maddedir.                         II- Kaya ……………….maddedir.                III- Buhar………………..maddedir.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 xml:space="preserve">  Cümlelerin doğru olması için noktalı yerlere sırasıyla hangi seçenekteki ifadeler yazılmalıdır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A)- I-sıvı            II- gaz         III-katı              B)-I-katı        II-SIVI         III-gaz            C)-I-sıvı         II-katı         III-gaz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6-Aşağıda verilen maddelerden kaç tanesi sıvı maddedir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 xml:space="preserve">           Oyun hamuru-sirke-peynir-zeytin yağı          A)-1                 B)-2                 C)-3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7-Aşağıdaki cümlede noktalı yere seçeneklerden hangisi gelmelidir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 xml:space="preserve">      “ Varlıkları görebilmemiz için …………………….gereklidir.”                                                                                                                                              A)-renk                         B)-ısı                                     C)-ışık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8-I-Bir cismi önce karanlıkta daha sonra aydınlık ortamda görmeye çalışmak.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 xml:space="preserve">    II-Odamızı önce el feneriyle sonra mumla ve daha sonra ampulle aydınlatmak.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 xml:space="preserve">  III-Karanlık bir ortamda bir cismin ne olduğunu anlamaya çalışmak.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 xml:space="preserve">  Özge, görme olayında ışığın gerekli olduğunu açıklayabilmek için yukarıdaki deneylerden hangisini yapmalıdır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>A)-I                                            B)- II                                        C)-III</w:t>
      </w: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9-“ Şimşek………………ışık kaynağıdır.” Cümlede boş bırakılan yere aşağıdakilerden hangisi yazılmalıdır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 xml:space="preserve">  A)-doğal                          B)- yapay                           C)-hiçbiri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</w:p>
    <w:p w:rsidR="00FE61EF" w:rsidRPr="00B12E86" w:rsidRDefault="00FE61EF" w:rsidP="00C54103">
      <w:pPr>
        <w:tabs>
          <w:tab w:val="left" w:pos="3615"/>
          <w:tab w:val="center" w:pos="5233"/>
          <w:tab w:val="left" w:pos="7890"/>
        </w:tabs>
        <w:rPr>
          <w:b/>
          <w:bCs/>
        </w:rPr>
      </w:pPr>
      <w:r w:rsidRPr="00B12E86">
        <w:rPr>
          <w:b/>
          <w:bCs/>
        </w:rPr>
        <w:t>10-Hangi seçenekte anlatılan sesin şiddeti diğerlerinden yüksektir ?</w:t>
      </w:r>
    </w:p>
    <w:p w:rsidR="00FE61EF" w:rsidRDefault="00FE61EF" w:rsidP="00C54103">
      <w:pPr>
        <w:tabs>
          <w:tab w:val="left" w:pos="3615"/>
          <w:tab w:val="center" w:pos="5233"/>
          <w:tab w:val="left" w:pos="7890"/>
        </w:tabs>
      </w:pPr>
      <w:r>
        <w:t xml:space="preserve"> A)-Limana yaklaşan geminin düdüğünden çıkan ses.         B)-Uzaktaki arkadaşımıza bağırırken çıkardığımız ses.</w:t>
      </w:r>
    </w:p>
    <w:p w:rsidR="00FE61EF" w:rsidRDefault="00FE61EF" w:rsidP="00463B1B">
      <w:pPr>
        <w:tabs>
          <w:tab w:val="left" w:pos="1515"/>
        </w:tabs>
      </w:pPr>
      <w:r>
        <w:tab/>
        <w:t>c)-Jet uçağının pistten kalkarken çıkardığı ses.</w:t>
      </w:r>
    </w:p>
    <w:p w:rsidR="00FE61EF" w:rsidRPr="00B12E86" w:rsidRDefault="00FE61EF" w:rsidP="00463B1B">
      <w:pPr>
        <w:tabs>
          <w:tab w:val="left" w:pos="1515"/>
        </w:tabs>
        <w:rPr>
          <w:b/>
          <w:bCs/>
        </w:rPr>
      </w:pPr>
      <w:r w:rsidRPr="00B12E86">
        <w:rPr>
          <w:b/>
          <w:bCs/>
        </w:rPr>
        <w:t>11-“ karıncaların ayak sesleri.” “ kar yağışının sesi.” “ denizdeki dalgaların sesi.” “ rüzgar sesi”</w:t>
      </w:r>
    </w:p>
    <w:p w:rsidR="00FE61EF" w:rsidRPr="00B12E86" w:rsidRDefault="00FE61EF" w:rsidP="00463B1B">
      <w:pPr>
        <w:tabs>
          <w:tab w:val="left" w:pos="1515"/>
        </w:tabs>
        <w:rPr>
          <w:b/>
          <w:bCs/>
        </w:rPr>
      </w:pPr>
      <w:r w:rsidRPr="00B12E86">
        <w:rPr>
          <w:b/>
          <w:bCs/>
        </w:rPr>
        <w:t xml:space="preserve">  Yukarıda verilen seslerden kaç tanesi insan kulağı çok rahat bir şekilde duyabilir ?</w:t>
      </w:r>
    </w:p>
    <w:p w:rsidR="00FE61EF" w:rsidRDefault="00FE61EF" w:rsidP="00463B1B">
      <w:pPr>
        <w:tabs>
          <w:tab w:val="left" w:pos="1515"/>
        </w:tabs>
      </w:pPr>
      <w:r>
        <w:t xml:space="preserve">  A)-4                                                  B)-3                                    C)-2</w:t>
      </w:r>
    </w:p>
    <w:p w:rsidR="00FE61EF" w:rsidRPr="00B12E86" w:rsidRDefault="00FE61EF" w:rsidP="00463B1B">
      <w:pPr>
        <w:tabs>
          <w:tab w:val="left" w:pos="1515"/>
        </w:tabs>
        <w:rPr>
          <w:b/>
          <w:bCs/>
        </w:rPr>
      </w:pPr>
      <w:r w:rsidRPr="00B12E86">
        <w:rPr>
          <w:b/>
          <w:bCs/>
        </w:rPr>
        <w:t>12- “Zil sesi …………………kaynağıdır. “ cümledeki boşluğa aşağıdakilerden hangisi gelmelidir ?</w:t>
      </w:r>
    </w:p>
    <w:p w:rsidR="00FE61EF" w:rsidRDefault="00FE61EF" w:rsidP="00463B1B">
      <w:pPr>
        <w:tabs>
          <w:tab w:val="left" w:pos="1515"/>
        </w:tabs>
      </w:pPr>
      <w:r>
        <w:t xml:space="preserve">  A)-doğal ses                                B)- Yapay ses                            C)-doğal ışık</w:t>
      </w:r>
    </w:p>
    <w:p w:rsidR="00FE61EF" w:rsidRDefault="00FE61EF" w:rsidP="00463B1B">
      <w:pPr>
        <w:tabs>
          <w:tab w:val="left" w:pos="1515"/>
        </w:tabs>
      </w:pPr>
      <w:r w:rsidRPr="00B12E86">
        <w:rPr>
          <w:b/>
          <w:bCs/>
        </w:rPr>
        <w:t xml:space="preserve">13-Hangi seçenekteki varlık cansızdır ?  </w:t>
      </w:r>
      <w:r>
        <w:t xml:space="preserve">       </w:t>
      </w:r>
    </w:p>
    <w:p w:rsidR="00FE61EF" w:rsidRDefault="00FE61EF" w:rsidP="00463B1B">
      <w:pPr>
        <w:tabs>
          <w:tab w:val="left" w:pos="1515"/>
        </w:tabs>
      </w:pPr>
      <w:r>
        <w:t xml:space="preserve"> A)-çiçek               B)-insan                             C)-kürek</w:t>
      </w:r>
    </w:p>
    <w:p w:rsidR="00FE61EF" w:rsidRPr="00B12E86" w:rsidRDefault="00FE61EF" w:rsidP="00463B1B">
      <w:pPr>
        <w:tabs>
          <w:tab w:val="left" w:pos="1515"/>
        </w:tabs>
        <w:rPr>
          <w:b/>
          <w:bCs/>
        </w:rPr>
      </w:pPr>
      <w:r w:rsidRPr="00B12E86">
        <w:rPr>
          <w:b/>
          <w:bCs/>
        </w:rPr>
        <w:t>14-Aşağıdaki seçeneklerden hangisi bir varlığın canlı olduğunu ispatlar ?</w:t>
      </w:r>
    </w:p>
    <w:p w:rsidR="00FE61EF" w:rsidRDefault="00FE61EF" w:rsidP="00463B1B">
      <w:pPr>
        <w:tabs>
          <w:tab w:val="left" w:pos="1515"/>
        </w:tabs>
      </w:pPr>
      <w:r>
        <w:t xml:space="preserve">  A)- uçması               B)-ses çıkarması                   C)-solunum yapması</w:t>
      </w:r>
    </w:p>
    <w:p w:rsidR="00FE61EF" w:rsidRPr="00B12E86" w:rsidRDefault="00FE61EF" w:rsidP="00463B1B">
      <w:pPr>
        <w:tabs>
          <w:tab w:val="left" w:pos="1515"/>
        </w:tabs>
        <w:rPr>
          <w:b/>
          <w:bCs/>
        </w:rPr>
      </w:pPr>
      <w:r w:rsidRPr="00B12E86">
        <w:rPr>
          <w:b/>
          <w:bCs/>
        </w:rPr>
        <w:t>15- Funda:” Evimizin düzenli ve temiz olması için ben de bazı işleri yaparım.” Funda’nın sözünü ettiği işlerden biri seçenektekilerden hangisi olamaz ?</w:t>
      </w:r>
    </w:p>
    <w:p w:rsidR="00FE61EF" w:rsidRDefault="00FE61EF" w:rsidP="00463B1B">
      <w:pPr>
        <w:tabs>
          <w:tab w:val="left" w:pos="1515"/>
        </w:tabs>
      </w:pPr>
      <w:r>
        <w:t>A)- Tozları almak                          B)-Çöpleri atmak                               C)-Ütü yapmak</w:t>
      </w:r>
    </w:p>
    <w:p w:rsidR="00FE61EF" w:rsidRDefault="00FE61EF" w:rsidP="00463B1B">
      <w:pPr>
        <w:tabs>
          <w:tab w:val="left" w:pos="1515"/>
        </w:tabs>
        <w:rPr>
          <w:b/>
          <w:bCs/>
        </w:rPr>
      </w:pPr>
      <w:r w:rsidRPr="00B12E86">
        <w:rPr>
          <w:b/>
          <w:bCs/>
        </w:rPr>
        <w:t xml:space="preserve">16- I- apartman             II- sokak                 III-mahalle   </w:t>
      </w:r>
    </w:p>
    <w:p w:rsidR="00FE61EF" w:rsidRPr="00B12E86" w:rsidRDefault="00FE61EF" w:rsidP="00463B1B">
      <w:pPr>
        <w:tabs>
          <w:tab w:val="left" w:pos="1515"/>
        </w:tabs>
        <w:rPr>
          <w:b/>
          <w:bCs/>
        </w:rPr>
      </w:pPr>
      <w:r w:rsidRPr="00B12E86">
        <w:rPr>
          <w:b/>
          <w:bCs/>
        </w:rPr>
        <w:t>Seçeneklerden hangisinde yaşayan insan sayısı daha fazladır ?</w:t>
      </w:r>
    </w:p>
    <w:p w:rsidR="00FE61EF" w:rsidRDefault="00FE61EF" w:rsidP="00463B1B">
      <w:pPr>
        <w:tabs>
          <w:tab w:val="left" w:pos="1515"/>
        </w:tabs>
      </w:pPr>
      <w:r>
        <w:t>A)- Mahalle                                    B)-Sokak                                                  C)-Apartman</w:t>
      </w:r>
    </w:p>
    <w:p w:rsidR="00FE61EF" w:rsidRDefault="00FE61EF" w:rsidP="00463B1B">
      <w:pPr>
        <w:tabs>
          <w:tab w:val="left" w:pos="1515"/>
        </w:tabs>
      </w:pPr>
      <w:r w:rsidRPr="00567210">
        <w:rPr>
          <w:b/>
          <w:bCs/>
        </w:rPr>
        <w:t xml:space="preserve">17-I-kağıt             II-Cam                  III-pamuk                ıv-tahta     </w:t>
      </w:r>
      <w:r>
        <w:rPr>
          <w:b/>
          <w:bCs/>
        </w:rPr>
        <w:t xml:space="preserve">                                                                                                        </w:t>
      </w:r>
      <w:r w:rsidRPr="00567210">
        <w:rPr>
          <w:b/>
          <w:bCs/>
        </w:rPr>
        <w:t xml:space="preserve"> Kaç numaralı maddeleri geri dönüşüm kutularına atmalıyız ?</w:t>
      </w:r>
      <w:r>
        <w:t xml:space="preserve">                                                                                                        A)- Ive II                        B)- II ve III                     C)- I ve IV</w:t>
      </w:r>
    </w:p>
    <w:p w:rsidR="00FE61EF" w:rsidRDefault="00FE61EF" w:rsidP="00463B1B">
      <w:pPr>
        <w:tabs>
          <w:tab w:val="left" w:pos="1515"/>
        </w:tabs>
        <w:rPr>
          <w:b/>
          <w:bCs/>
        </w:rPr>
      </w:pPr>
      <w:r w:rsidRPr="00567210">
        <w:rPr>
          <w:b/>
          <w:bCs/>
        </w:rPr>
        <w:t xml:space="preserve">18-I-Ağaç                        II-köprü                  III-akarsu            </w:t>
      </w:r>
    </w:p>
    <w:p w:rsidR="00FE61EF" w:rsidRPr="00567210" w:rsidRDefault="00FE61EF" w:rsidP="00463B1B">
      <w:pPr>
        <w:tabs>
          <w:tab w:val="left" w:pos="1515"/>
        </w:tabs>
        <w:rPr>
          <w:b/>
          <w:bCs/>
        </w:rPr>
      </w:pPr>
      <w:r w:rsidRPr="00567210">
        <w:rPr>
          <w:b/>
          <w:bCs/>
        </w:rPr>
        <w:t>Seçeneklerdeki hangi varlıklar doğal çevrenin bir ögesidir ?</w:t>
      </w:r>
    </w:p>
    <w:p w:rsidR="00FE61EF" w:rsidRDefault="00FE61EF" w:rsidP="00463B1B">
      <w:pPr>
        <w:tabs>
          <w:tab w:val="left" w:pos="1515"/>
        </w:tabs>
      </w:pPr>
      <w:r>
        <w:t xml:space="preserve">  A)-I ve II                             B)-I ve III                  C)-II ve III</w:t>
      </w:r>
    </w:p>
    <w:p w:rsidR="00FE61EF" w:rsidRPr="00567210" w:rsidRDefault="00FE61EF" w:rsidP="00463B1B">
      <w:pPr>
        <w:tabs>
          <w:tab w:val="left" w:pos="1515"/>
        </w:tabs>
        <w:rPr>
          <w:b/>
          <w:bCs/>
        </w:rPr>
      </w:pPr>
      <w:r w:rsidRPr="00567210">
        <w:rPr>
          <w:b/>
          <w:bCs/>
        </w:rPr>
        <w:t>19-Doğal bir çevrede aşağıdaki varlıklardan hangisi bulunmaz ?</w:t>
      </w:r>
    </w:p>
    <w:p w:rsidR="00FE61EF" w:rsidRDefault="00FE61EF" w:rsidP="00463B1B">
      <w:pPr>
        <w:tabs>
          <w:tab w:val="left" w:pos="1515"/>
        </w:tabs>
      </w:pPr>
      <w:r>
        <w:t>A)- su fıskiyesi                          B)-taş                             C)-ot</w:t>
      </w:r>
    </w:p>
    <w:p w:rsidR="00FE61EF" w:rsidRPr="00567210" w:rsidRDefault="00FE61EF" w:rsidP="00463B1B">
      <w:pPr>
        <w:tabs>
          <w:tab w:val="left" w:pos="1515"/>
        </w:tabs>
        <w:rPr>
          <w:b/>
          <w:bCs/>
        </w:rPr>
      </w:pPr>
      <w:r w:rsidRPr="00567210">
        <w:rPr>
          <w:b/>
          <w:bCs/>
        </w:rPr>
        <w:t>20-Hangi öğrencinin ifadesi insanların doğal çevreye verdiği zararlara bir örnektir ?</w:t>
      </w:r>
    </w:p>
    <w:p w:rsidR="00FE61EF" w:rsidRDefault="00FE61EF" w:rsidP="00463B1B">
      <w:pPr>
        <w:tabs>
          <w:tab w:val="left" w:pos="1515"/>
        </w:tabs>
      </w:pPr>
      <w:r>
        <w:t>A)- Mete: Şehirlere ağaçlar ve fidanlar dikiyorlar                  B)-Ela: Şehir kurmak için ormandaki ağaçları kesiyorlar.</w:t>
      </w:r>
    </w:p>
    <w:p w:rsidR="00FE61EF" w:rsidRDefault="00FE61EF" w:rsidP="00B12E86">
      <w:pPr>
        <w:tabs>
          <w:tab w:val="left" w:pos="1920"/>
        </w:tabs>
      </w:pPr>
      <w:r>
        <w:tab/>
        <w:t>C)-Gamze: Atık kağıtları çeşitli işlemlerden geçirip tekrar kullanıyorlar.</w:t>
      </w:r>
    </w:p>
    <w:p w:rsidR="00FE61EF" w:rsidRDefault="00FE61EF" w:rsidP="00022641">
      <w:pPr>
        <w:rPr>
          <w:color w:val="FFFF00"/>
          <w:sz w:val="28"/>
          <w:szCs w:val="28"/>
        </w:rPr>
      </w:pPr>
      <w:r w:rsidRPr="00567210">
        <w:rPr>
          <w:b/>
          <w:bCs/>
        </w:rPr>
        <w:t>BAŞARILAR                     BAŞARILAR                           BAŞARILAR                       BAŞARILAR                        BAŞARILAR</w:t>
      </w:r>
    </w:p>
    <w:p w:rsidR="00FE61EF" w:rsidRPr="00567210" w:rsidRDefault="00FE61EF" w:rsidP="00463B1B">
      <w:pPr>
        <w:tabs>
          <w:tab w:val="left" w:pos="1515"/>
        </w:tabs>
        <w:rPr>
          <w:b/>
          <w:bCs/>
        </w:rPr>
      </w:pPr>
      <w:hyperlink r:id="rId6" w:history="1">
        <w:r w:rsidRPr="005761DD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FE61EF" w:rsidRPr="00567210" w:rsidSect="00F23D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1EF" w:rsidRDefault="00FE61EF" w:rsidP="00BA06BF">
      <w:pPr>
        <w:spacing w:after="0" w:line="240" w:lineRule="auto"/>
      </w:pPr>
      <w:r>
        <w:separator/>
      </w:r>
    </w:p>
  </w:endnote>
  <w:endnote w:type="continuationSeparator" w:id="0">
    <w:p w:rsidR="00FE61EF" w:rsidRDefault="00FE61EF" w:rsidP="00BA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1EF" w:rsidRDefault="00FE61EF" w:rsidP="00BA06BF">
      <w:pPr>
        <w:spacing w:after="0" w:line="240" w:lineRule="auto"/>
      </w:pPr>
      <w:r>
        <w:separator/>
      </w:r>
    </w:p>
  </w:footnote>
  <w:footnote w:type="continuationSeparator" w:id="0">
    <w:p w:rsidR="00FE61EF" w:rsidRDefault="00FE61EF" w:rsidP="00BA0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D88"/>
    <w:rsid w:val="00022180"/>
    <w:rsid w:val="00022641"/>
    <w:rsid w:val="00060DBB"/>
    <w:rsid w:val="002F7D82"/>
    <w:rsid w:val="00384812"/>
    <w:rsid w:val="00463B1B"/>
    <w:rsid w:val="00567210"/>
    <w:rsid w:val="005761DD"/>
    <w:rsid w:val="005B4577"/>
    <w:rsid w:val="006E5AC4"/>
    <w:rsid w:val="006F4568"/>
    <w:rsid w:val="007A647F"/>
    <w:rsid w:val="00984B19"/>
    <w:rsid w:val="009F6AFF"/>
    <w:rsid w:val="00B12E86"/>
    <w:rsid w:val="00B5747D"/>
    <w:rsid w:val="00BA06BF"/>
    <w:rsid w:val="00BC0543"/>
    <w:rsid w:val="00C54103"/>
    <w:rsid w:val="00CA2974"/>
    <w:rsid w:val="00D92E1B"/>
    <w:rsid w:val="00E93795"/>
    <w:rsid w:val="00F23D88"/>
    <w:rsid w:val="00F77A24"/>
    <w:rsid w:val="00FE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9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A0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06BF"/>
  </w:style>
  <w:style w:type="paragraph" w:styleId="Footer">
    <w:name w:val="footer"/>
    <w:basedOn w:val="Normal"/>
    <w:link w:val="FooterChar"/>
    <w:uiPriority w:val="99"/>
    <w:semiHidden/>
    <w:rsid w:val="00BA0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06BF"/>
  </w:style>
  <w:style w:type="character" w:styleId="Hyperlink">
    <w:name w:val="Hyperlink"/>
    <w:basedOn w:val="DefaultParagraphFont"/>
    <w:uiPriority w:val="99"/>
    <w:rsid w:val="005B45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3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3</Pages>
  <Words>841</Words>
  <Characters>4795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7</cp:revision>
  <cp:lastPrinted>2015-03-09T19:36:00Z</cp:lastPrinted>
  <dcterms:created xsi:type="dcterms:W3CDTF">2015-03-09T06:51:00Z</dcterms:created>
  <dcterms:modified xsi:type="dcterms:W3CDTF">2015-03-10T12:16:00Z</dcterms:modified>
</cp:coreProperties>
</file>