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7135" w:rsidRDefault="00887135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18.7pt;margin-top:-31.85pt;width:248.15pt;height:69.3pt;z-index:251657728;mso-wrap-style:none" strokecolor="#8064a2" strokeweight="2.5pt">
            <v:shadow color="#868686"/>
            <v:textbox style="mso-next-textbox:#_x0000_s1026">
              <w:txbxContent>
                <w:p w:rsidR="00887135" w:rsidRDefault="00887135">
                  <w:r>
                    <w:pict>
                      <v:shapetype id="_x0000_t175" coordsize="21600,21600" o:spt="175" adj="3086" path="m,qy10800@0,21600,m0@1qy10800,21600,21600@1e">
                        <v:formulas>
                          <v:f eqn="val #0"/>
                          <v:f eqn="sum 21600 0 #0"/>
                          <v:f eqn="prod @1 1 2"/>
                          <v:f eqn="sum @2 10800 0"/>
                        </v:formulas>
                        <v:path textpathok="t" o:connecttype="custom" o:connectlocs="10800,@0;0,@2;10800,21600;21600,@2" o:connectangles="270,180,90,0"/>
                        <v:textpath on="t" fitshape="t"/>
                        <v:handles>
                          <v:h position="center,#0" yrange="0,7200"/>
                        </v:handles>
                        <o:lock v:ext="edit" text="t" shapetype="t"/>
                      </v:shapetype>
                      <v:shape id="_x0000_i1026" type="#_x0000_t175" style="width:229.5pt;height:52.5pt" adj="7200" fillcolor="black">
                        <v:shadow color="#868686"/>
                        <v:textpath style="font-family:&quot;Times New Roman&quot;;v-text-kern:t" trim="t" fitpath="t" string="www.sorubak.com 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-24.6pt;margin-top:-37.95pt;width:502.75pt;height:770.35pt;z-index:251651584" strokecolor="#4f81bd" strokeweight="5pt">
            <v:stroke linestyle="thickThin"/>
            <v:shadow color="#868686"/>
            <v:textbox style="mso-next-textbox:#_x0000_s1027">
              <w:txbxContent>
                <w:p w:rsidR="00887135" w:rsidRDefault="00887135" w:rsidP="00EE190A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  <w: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9" type="#_x0000_t136" style="width:108pt;height:63pt" fillcolor="red">
                        <v:fill r:id="rId5" o:title="" type="tile"/>
                        <v:shadow color="#868686"/>
                        <o:extrusion v:ext="view" backdepth="10pt" color="#630" on="t" viewpoint=",0" viewpointorigin=",0" skewangle="180" brightness="4000f" lightposition="-50000" lightlevel="52000f" lightposition2="50000" lightlevel2="14000f" lightharsh2="t"/>
                        <v:textpath style="font-family:&quot;Arial Black&quot;;v-text-kern:t" trim="t" fitpath="t" string="2/A SINIFI&#10;MATEMATİK"/>
                      </v:shape>
                    </w:pict>
                  </w:r>
                  <w:r>
                    <w:t xml:space="preserve">                                                                                                                  </w:t>
                  </w:r>
                  <w:r w:rsidRPr="001470D8">
                    <w:rPr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2" o:spid="_x0000_i1030" type="#_x0000_t75" style="width:80.25pt;height:66pt;visibility:visible">
                        <v:imagedata r:id="rId6" o:title=""/>
                      </v:shape>
                    </w:pic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  <w:t xml:space="preserve">        </w:t>
                  </w:r>
                </w:p>
                <w:p w:rsidR="00887135" w:rsidRDefault="00887135" w:rsidP="00EE190A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</w:p>
                <w:p w:rsidR="00887135" w:rsidRDefault="00887135" w:rsidP="00EE190A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  <w:r>
                    <w:rPr>
                      <w:noProof/>
                      <w:sz w:val="24"/>
                      <w:szCs w:val="24"/>
                      <w:lang w:eastAsia="tr-TR"/>
                    </w:rPr>
                    <w:t xml:space="preserve">                                                              </w:t>
                  </w:r>
                </w:p>
                <w:p w:rsidR="00887135" w:rsidRDefault="00887135" w:rsidP="00EE190A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</w:p>
                <w:p w:rsidR="00887135" w:rsidRPr="00620706" w:rsidRDefault="00887135" w:rsidP="00EE190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                                                                                       </w:t>
                  </w:r>
                </w:p>
                <w:p w:rsidR="00887135" w:rsidRDefault="00887135" w:rsidP="00D27A67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                                                                      </w:t>
                  </w:r>
                </w:p>
                <w:p w:rsidR="00887135" w:rsidRDefault="00887135" w:rsidP="001D099F">
                  <w:pPr>
                    <w:jc w:val="center"/>
                    <w:rPr>
                      <w:rFonts w:ascii="ALFABET98" w:hAnsi="ALFABET98" w:cs="ALFABET98"/>
                      <w:b/>
                      <w:bCs/>
                      <w:sz w:val="30"/>
                      <w:szCs w:val="30"/>
                    </w:rPr>
                  </w:pPr>
                </w:p>
                <w:p w:rsidR="00887135" w:rsidRDefault="00887135" w:rsidP="001D099F">
                  <w:pPr>
                    <w:jc w:val="center"/>
                    <w:rPr>
                      <w:rFonts w:ascii="ALFABET98" w:hAnsi="ALFABET98" w:cs="ALFABET98"/>
                      <w:b/>
                      <w:bCs/>
                      <w:sz w:val="30"/>
                      <w:szCs w:val="30"/>
                    </w:rPr>
                  </w:pPr>
                </w:p>
                <w:p w:rsidR="00887135" w:rsidRDefault="00887135" w:rsidP="001D099F">
                  <w:pPr>
                    <w:jc w:val="center"/>
                    <w:rPr>
                      <w:rFonts w:ascii="ALFABET98" w:hAnsi="ALFABET98" w:cs="ALFABET98"/>
                      <w:b/>
                      <w:bCs/>
                      <w:sz w:val="30"/>
                      <w:szCs w:val="30"/>
                    </w:rPr>
                  </w:pPr>
                </w:p>
                <w:p w:rsidR="00887135" w:rsidRDefault="00887135" w:rsidP="001D099F">
                  <w:pPr>
                    <w:jc w:val="center"/>
                    <w:rPr>
                      <w:rFonts w:ascii="ALFABET98" w:hAnsi="ALFABET98" w:cs="ALFABET98"/>
                      <w:b/>
                      <w:bCs/>
                      <w:sz w:val="30"/>
                      <w:szCs w:val="30"/>
                    </w:rPr>
                  </w:pPr>
                </w:p>
                <w:p w:rsidR="00887135" w:rsidRDefault="00887135" w:rsidP="001D099F">
                  <w:pPr>
                    <w:jc w:val="center"/>
                    <w:rPr>
                      <w:rFonts w:ascii="ALFABET98" w:hAnsi="ALFABET98" w:cs="ALFABET98"/>
                      <w:b/>
                      <w:bCs/>
                      <w:sz w:val="30"/>
                      <w:szCs w:val="30"/>
                    </w:rPr>
                  </w:pPr>
                </w:p>
                <w:p w:rsidR="00887135" w:rsidRPr="00333EC3" w:rsidRDefault="00887135" w:rsidP="00F75CF1">
                  <w:pPr>
                    <w:pStyle w:val="AralkYok1"/>
                    <w:rPr>
                      <w:rFonts w:cs="Times New Roman"/>
                      <w:sz w:val="24"/>
                      <w:szCs w:val="24"/>
                    </w:rPr>
                  </w:pP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</w:r>
                  <w:r w:rsidRPr="00333EC3">
                    <w:rPr>
                      <w:rFonts w:cs="Times New Roman"/>
                      <w:sz w:val="24"/>
                      <w:szCs w:val="24"/>
                    </w:rPr>
                    <w:tab/>
                    <w:t xml:space="preserve">        </w:t>
                  </w:r>
                </w:p>
                <w:p w:rsidR="00887135" w:rsidRPr="00333EC3" w:rsidRDefault="00887135" w:rsidP="00F75CF1">
                  <w:pPr>
                    <w:pStyle w:val="AralkYok1"/>
                    <w:rPr>
                      <w:rFonts w:cs="Times New Roman"/>
                      <w:sz w:val="24"/>
                      <w:szCs w:val="24"/>
                    </w:rPr>
                  </w:pPr>
                </w:p>
                <w:p w:rsidR="00887135" w:rsidRPr="00333EC3" w:rsidRDefault="00887135" w:rsidP="00F75CF1">
                  <w:pPr>
                    <w:pStyle w:val="AralkYok1"/>
                    <w:rPr>
                      <w:rFonts w:cs="Times New Roman"/>
                      <w:sz w:val="24"/>
                      <w:szCs w:val="24"/>
                    </w:rPr>
                  </w:pPr>
                </w:p>
                <w:p w:rsidR="00887135" w:rsidRPr="00333EC3" w:rsidRDefault="00887135" w:rsidP="00F75CF1">
                  <w:pPr>
                    <w:pStyle w:val="AralkYok1"/>
                    <w:rPr>
                      <w:rFonts w:cs="Times New Roman"/>
                      <w:sz w:val="24"/>
                      <w:szCs w:val="24"/>
                    </w:rPr>
                  </w:pPr>
                </w:p>
                <w:p w:rsidR="00887135" w:rsidRPr="00333EC3" w:rsidRDefault="00887135" w:rsidP="00F75CF1">
                  <w:pPr>
                    <w:pStyle w:val="AralkYok1"/>
                    <w:rPr>
                      <w:rFonts w:cs="Times New Roman"/>
                      <w:sz w:val="24"/>
                      <w:szCs w:val="24"/>
                    </w:rPr>
                  </w:pPr>
                </w:p>
                <w:p w:rsidR="00887135" w:rsidRPr="00333EC3" w:rsidRDefault="00887135" w:rsidP="00F75CF1">
                  <w:pPr>
                    <w:pStyle w:val="AralkYok1"/>
                    <w:rPr>
                      <w:rFonts w:cs="Times New Roman"/>
                      <w:sz w:val="24"/>
                      <w:szCs w:val="24"/>
                    </w:rPr>
                  </w:pPr>
                </w:p>
                <w:p w:rsidR="00887135" w:rsidRPr="00333EC3" w:rsidRDefault="00887135" w:rsidP="00F75CF1">
                  <w:pPr>
                    <w:pStyle w:val="AralkYok1"/>
                    <w:rPr>
                      <w:rFonts w:cs="Times New Roman"/>
                      <w:sz w:val="24"/>
                      <w:szCs w:val="24"/>
                    </w:rPr>
                  </w:pPr>
                </w:p>
                <w:p w:rsidR="00887135" w:rsidRPr="00333EC3" w:rsidRDefault="00887135" w:rsidP="00F75CF1">
                  <w:pPr>
                    <w:pStyle w:val="AralkYok1"/>
                    <w:rPr>
                      <w:rFonts w:cs="Times New Roman"/>
                      <w:sz w:val="24"/>
                      <w:szCs w:val="24"/>
                    </w:rPr>
                  </w:pPr>
                </w:p>
                <w:p w:rsidR="00887135" w:rsidRPr="00333EC3" w:rsidRDefault="00887135" w:rsidP="00F75CF1">
                  <w:pPr>
                    <w:pStyle w:val="AralkYok1"/>
                    <w:rPr>
                      <w:rFonts w:cs="Times New Roman"/>
                      <w:sz w:val="24"/>
                      <w:szCs w:val="24"/>
                    </w:rPr>
                  </w:pPr>
                </w:p>
                <w:p w:rsidR="00887135" w:rsidRDefault="00887135" w:rsidP="00F75CF1">
                  <w:pPr>
                    <w:pStyle w:val="AralkYok1"/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</w:pPr>
                </w:p>
                <w:p w:rsidR="00887135" w:rsidRDefault="00887135" w:rsidP="00D27A67">
                  <w:pPr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</w:pPr>
                </w:p>
                <w:p w:rsidR="00887135" w:rsidRDefault="00887135" w:rsidP="00D27A67">
                  <w:pPr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</w:pPr>
                </w:p>
                <w:p w:rsidR="00887135" w:rsidRPr="000D16AB" w:rsidRDefault="00887135" w:rsidP="00D27A67">
                  <w:pPr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</w:pPr>
                  <w:r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ab/>
                  </w:r>
                  <w:r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ab/>
                  </w:r>
                  <w:r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ab/>
                  </w:r>
                  <w:r w:rsidRPr="000D16AB">
                    <w:rPr>
                      <w:rFonts w:ascii="ALFABET98" w:hAnsi="ALFABET98" w:cs="ALFABET98"/>
                      <w:b/>
                      <w:bCs/>
                      <w:sz w:val="28"/>
                      <w:szCs w:val="28"/>
                    </w:rPr>
                    <w:t xml:space="preserve"> </w:t>
                  </w:r>
                </w:p>
                <w:p w:rsidR="00887135" w:rsidRDefault="00887135" w:rsidP="00D27A67">
                  <w:pPr>
                    <w:rPr>
                      <w:sz w:val="24"/>
                      <w:szCs w:val="24"/>
                    </w:rPr>
                  </w:pPr>
                </w:p>
                <w:p w:rsidR="00887135" w:rsidRDefault="00887135" w:rsidP="00D27A67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  <w:r>
                    <w:rPr>
                      <w:sz w:val="24"/>
                      <w:szCs w:val="24"/>
                    </w:rPr>
                    <w:t xml:space="preserve">                                   </w:t>
                  </w:r>
                </w:p>
                <w:p w:rsidR="00887135" w:rsidRDefault="00887135" w:rsidP="00D27A67">
                  <w:pPr>
                    <w:rPr>
                      <w:noProof/>
                      <w:sz w:val="24"/>
                      <w:szCs w:val="24"/>
                      <w:lang w:eastAsia="tr-TR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margin-left:378.15pt;margin-top:-37.95pt;width:.8pt;height:80pt;z-index:251654656" o:connectortype="straight" strokecolor="#0070c0" strokeweight="4pt">
            <v:shadow on="t" type="double" opacity=".5" color2="shadow add(102)" offset="-3pt,-3pt" offset2="-6pt,-6pt"/>
          </v:shape>
        </w:pict>
      </w:r>
      <w:r>
        <w:rPr>
          <w:noProof/>
          <w:lang w:eastAsia="tr-TR"/>
        </w:rPr>
        <w:pict>
          <v:shape id="_x0000_s1029" type="#_x0000_t32" style="position:absolute;margin-left:106.3pt;margin-top:-37.95pt;width:0;height:80pt;z-index:251653632" o:connectortype="straight" strokecolor="#0070c0" strokeweight="4pt">
            <v:shadow on="t" type="double" opacity=".5" color2="shadow add(102)" offset="-3pt,-3pt" offset2="-6pt,-6pt"/>
          </v:shape>
        </w:pict>
      </w:r>
    </w:p>
    <w:p w:rsidR="00887135" w:rsidRDefault="00887135">
      <w:r>
        <w:rPr>
          <w:noProof/>
          <w:lang w:eastAsia="tr-TR"/>
        </w:rPr>
        <w:pict>
          <v:shape id="_x0000_s1030" type="#_x0000_t32" style="position:absolute;margin-left:-24.6pt;margin-top:16.6pt;width:502.75pt;height:2.7pt;flip:y;z-index:251652608" o:connectortype="straight" strokeweight="3pt"/>
        </w:pict>
      </w:r>
    </w:p>
    <w:p w:rsidR="00887135" w:rsidRDefault="00887135">
      <w:r>
        <w:rPr>
          <w:noProof/>
          <w:lang w:eastAsia="tr-TR"/>
        </w:rPr>
        <w:pict>
          <v:shape id="_x0000_s1031" type="#_x0000_t202" style="position:absolute;margin-left:-11.75pt;margin-top:1.25pt;width:483.75pt;height:274.8pt;z-index:251655680" strokecolor="#4bacc6" strokeweight="5pt">
            <v:stroke linestyle="thickThin"/>
            <v:shadow color="#868686"/>
            <v:textbox style="mso-next-textbox:#_x0000_s1031">
              <w:txbxContent>
                <w:p w:rsidR="00887135" w:rsidRPr="0021475A" w:rsidRDefault="00887135" w:rsidP="0021475A">
                  <w:r w:rsidRPr="00333EC3">
                    <w:rPr>
                      <w:noProof/>
                      <w:lang w:eastAsia="tr-TR"/>
                    </w:rPr>
                    <w:pict>
                      <v:shape id="Resim 17" o:spid="_x0000_i1032" type="#_x0000_t75" style="width:447.75pt;height:256.5pt;visibility:visible">
                        <v:imagedata r:id="rId7" o:title=""/>
                      </v:shape>
                    </w:pict>
                  </w:r>
                </w:p>
              </w:txbxContent>
            </v:textbox>
          </v:shape>
        </w:pict>
      </w:r>
    </w:p>
    <w:p w:rsidR="00887135" w:rsidRDefault="00887135">
      <w:r>
        <w:rPr>
          <w:noProof/>
          <w:lang w:eastAsia="tr-TR"/>
        </w:rPr>
        <w:pict>
          <v:shape id="_x0000_s1032" type="#_x0000_t202" style="position:absolute;margin-left:330.4pt;margin-top:263.95pt;width:136.2pt;height:237.75pt;z-index:251663872" stroked="f">
            <v:textbox>
              <w:txbxContent>
                <w:p w:rsidR="00887135" w:rsidRPr="004263AA" w:rsidRDefault="00887135">
                  <w:r w:rsidRPr="001470D8">
                    <w:rPr>
                      <w:noProof/>
                      <w:lang w:eastAsia="tr-TR"/>
                    </w:rPr>
                    <w:pict>
                      <v:shape id="Resim 14" o:spid="_x0000_i1034" type="#_x0000_t75" alt="affe-14.gif" style="width:123pt;height:141.75pt;flip:x;visibility:visible">
                        <v:imagedata r:id="rId8" o:title=""/>
                        <o:lock v:ext="edit" cropping="t"/>
                      </v:shape>
                    </w:pict>
                  </w:r>
                  <w:r>
                    <w:t xml:space="preserve">                                        </w:t>
                  </w:r>
                  <w:r>
                    <w:rPr>
                      <w:b/>
                      <w:bCs/>
                      <w:sz w:val="24"/>
                      <w:szCs w:val="24"/>
                    </w:rPr>
                    <w:t xml:space="preserve">Yandaki çıkarma işlemlerini zihinden </w:t>
                  </w:r>
                  <w:r w:rsidRPr="004263AA">
                    <w:rPr>
                      <w:b/>
                      <w:bCs/>
                      <w:sz w:val="24"/>
                      <w:szCs w:val="24"/>
                    </w:rPr>
                    <w:t>yapmama yardımcı olur musunuz?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-11.75pt;margin-top:257.8pt;width:483.75pt;height:257.15pt;z-index:251662848" strokecolor="#f79646" strokeweight="5pt">
            <v:stroke linestyle="thickThin"/>
            <v:shadow color="#868686"/>
            <v:textbox style="mso-next-textbox:#_x0000_s1033">
              <w:txbxContent>
                <w:p w:rsidR="00887135" w:rsidRDefault="00887135" w:rsidP="00850018">
                  <w:r>
                    <w:t xml:space="preserve"> </w:t>
                  </w:r>
                  <w:r w:rsidRPr="00333EC3">
                    <w:rPr>
                      <w:noProof/>
                      <w:lang w:eastAsia="tr-TR"/>
                    </w:rPr>
                    <w:pict>
                      <v:shape id="Resim 13" o:spid="_x0000_i1036" type="#_x0000_t75" style="width:325.5pt;height:238.5pt;visibility:visible">
                        <v:imagedata r:id="rId9" o:title=""/>
                      </v:shape>
                    </w:pict>
                  </w:r>
                  <w:r>
                    <w:t xml:space="preserve">                   </w:t>
                  </w:r>
                </w:p>
                <w:p w:rsidR="00887135" w:rsidRPr="00850018" w:rsidRDefault="00887135" w:rsidP="00850018"/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232.45pt;margin-top:526.9pt;width:106.45pt;height:118.45pt;z-index:251658752;mso-wrap-style:none" strokecolor="#c0504d" strokeweight="5pt">
            <v:stroke linestyle="thickThin"/>
            <v:shadow color="#868686"/>
            <v:textbox style="mso-next-textbox:#_x0000_s1034">
              <w:txbxContent>
                <w:p w:rsidR="00887135" w:rsidRDefault="00887135">
                  <w:r w:rsidRPr="001470D8">
                    <w:rPr>
                      <w:noProof/>
                      <w:lang w:eastAsia="tr-TR"/>
                    </w:rPr>
                    <w:pict>
                      <v:shape id="Resim 37" o:spid="_x0000_i1038" type="#_x0000_t75" style="width:84.75pt;height:104.25pt;visibility:visible">
                        <v:imagedata r:id="rId1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94.15pt;margin-top:526.9pt;width:134.35pt;height:118.45pt;z-index:251659776" strokecolor="#9bbb59" strokeweight="5pt">
            <v:stroke linestyle="thickThin"/>
            <v:shadow color="#868686"/>
            <v:textbox style="mso-next-textbox:#_x0000_s1035">
              <w:txbxContent>
                <w:p w:rsidR="00887135" w:rsidRPr="00F44A36" w:rsidRDefault="00887135">
                  <w:pPr>
                    <w:rPr>
                      <w:b/>
                      <w:bCs/>
                      <w:sz w:val="24"/>
                      <w:szCs w:val="24"/>
                    </w:rPr>
                  </w:pPr>
                  <w:r w:rsidRPr="00F44A36">
                    <w:rPr>
                      <w:b/>
                      <w:bCs/>
                      <w:sz w:val="24"/>
                      <w:szCs w:val="24"/>
                    </w:rPr>
                    <w:t>Ahmet bilgisayarının şifresini unutmuş.  Elinde şifresini bulacak işlemler var. İşlemleri zihinden yapıp şifreyi bulabilir misiniz?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-7.2pt;margin-top:526.9pt;width:96.1pt;height:118.45pt;z-index:251660800" strokecolor="#4bacc6" strokeweight="5pt">
            <v:stroke linestyle="thickThin"/>
            <v:shadow color="#868686"/>
            <v:textbox style="mso-next-textbox:#_x0000_s1036">
              <w:txbxContent>
                <w:p w:rsidR="00887135" w:rsidRDefault="00887135">
                  <w:r w:rsidRPr="001470D8">
                    <w:rPr>
                      <w:noProof/>
                      <w:lang w:eastAsia="tr-TR"/>
                    </w:rPr>
                    <w:pict>
                      <v:shape id="Resim 4" o:spid="_x0000_i1040" type="#_x0000_t75" alt="j0428287[1]" style="width:79.5pt;height:104.25pt;visibility:visible">
                        <v:imagedata r:id="rId11" o:title=""/>
                      </v:shape>
                    </w:pict>
                  </w:r>
                  <w:r>
                    <w:tab/>
      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341.85pt;margin-top:526.9pt;width:124.75pt;height:118.45pt;z-index:251661824" strokecolor="#4f81bd" strokeweight="5pt">
            <v:stroke linestyle="thickThin"/>
            <v:shadow color="#868686"/>
            <v:textbox style="mso-next-textbox:#_x0000_s1037">
              <w:txbxContent>
                <w:p w:rsidR="00887135" w:rsidRDefault="00887135">
                  <w:r w:rsidRPr="001470D8">
                    <w:rPr>
                      <w:noProof/>
                      <w:lang w:eastAsia="tr-TR"/>
                    </w:rPr>
                    <w:pict>
                      <v:shape id="Resim 9" o:spid="_x0000_i1042" type="#_x0000_t75" alt="j0425800[1]" style="width:98.25pt;height:65.25pt;visibility:visible">
                        <v:imagedata r:id="rId12" o:title=""/>
                      </v:shape>
                    </w:pict>
                  </w:r>
                </w:p>
                <w:tbl>
                  <w:tblPr>
                    <w:tblW w:w="0" w:type="auto"/>
                    <w:tblInd w:w="-106" w:type="dxa"/>
                    <w:tblBorders>
                      <w:top w:val="single" w:sz="18" w:space="0" w:color="auto"/>
                      <w:left w:val="single" w:sz="18" w:space="0" w:color="auto"/>
                      <w:bottom w:val="single" w:sz="18" w:space="0" w:color="auto"/>
                      <w:right w:val="single" w:sz="18" w:space="0" w:color="auto"/>
                      <w:insideH w:val="single" w:sz="18" w:space="0" w:color="auto"/>
                      <w:insideV w:val="single" w:sz="18" w:space="0" w:color="auto"/>
                    </w:tblBorders>
                    <w:tblLook w:val="00A0"/>
                  </w:tblPr>
                  <w:tblGrid>
                    <w:gridCol w:w="576"/>
                    <w:gridCol w:w="576"/>
                    <w:gridCol w:w="577"/>
                    <w:gridCol w:w="577"/>
                  </w:tblGrid>
                  <w:tr w:rsidR="00887135" w:rsidRPr="00333EC3">
                    <w:trPr>
                      <w:trHeight w:val="447"/>
                    </w:trPr>
                    <w:tc>
                      <w:tcPr>
                        <w:tcW w:w="576" w:type="dxa"/>
                      </w:tcPr>
                      <w:p w:rsidR="00887135" w:rsidRPr="00333EC3" w:rsidRDefault="00887135" w:rsidP="00333EC3">
                        <w:pPr>
                          <w:spacing w:after="0" w:line="240" w:lineRule="auto"/>
                        </w:pPr>
                      </w:p>
                    </w:tc>
                    <w:tc>
                      <w:tcPr>
                        <w:tcW w:w="576" w:type="dxa"/>
                      </w:tcPr>
                      <w:p w:rsidR="00887135" w:rsidRPr="00333EC3" w:rsidRDefault="00887135" w:rsidP="00333EC3">
                        <w:pPr>
                          <w:spacing w:after="0" w:line="240" w:lineRule="auto"/>
                        </w:pPr>
                      </w:p>
                    </w:tc>
                    <w:tc>
                      <w:tcPr>
                        <w:tcW w:w="577" w:type="dxa"/>
                      </w:tcPr>
                      <w:p w:rsidR="00887135" w:rsidRPr="00333EC3" w:rsidRDefault="00887135" w:rsidP="00333EC3">
                        <w:pPr>
                          <w:spacing w:after="0" w:line="240" w:lineRule="auto"/>
                        </w:pPr>
                      </w:p>
                    </w:tc>
                    <w:tc>
                      <w:tcPr>
                        <w:tcW w:w="577" w:type="dxa"/>
                      </w:tcPr>
                      <w:p w:rsidR="00887135" w:rsidRPr="00333EC3" w:rsidRDefault="00887135" w:rsidP="00333EC3">
                        <w:pPr>
                          <w:spacing w:after="0" w:line="240" w:lineRule="auto"/>
                        </w:pPr>
                      </w:p>
                    </w:tc>
                  </w:tr>
                </w:tbl>
                <w:p w:rsidR="00887135" w:rsidRDefault="00887135"/>
                <w:p w:rsidR="00887135" w:rsidRDefault="00887135"/>
              </w:txbxContent>
            </v:textbox>
          </v:shape>
        </w:pict>
      </w:r>
      <w:r>
        <w:rPr>
          <w:noProof/>
          <w:lang w:eastAsia="tr-TR"/>
        </w:rPr>
        <w:pict>
          <v:shape id="_x0000_s1038" type="#_x0000_t202" style="position:absolute;margin-left:-11.75pt;margin-top:521.2pt;width:483.75pt;height:128.85pt;z-index:251656704" strokecolor="#8064a2" strokeweight="5pt">
            <v:stroke linestyle="thickThin"/>
            <v:shadow color="#868686"/>
            <v:textbox style="mso-next-textbox:#_x0000_s1038">
              <w:txbxContent>
                <w:p w:rsidR="00887135" w:rsidRPr="00E656EF" w:rsidRDefault="00887135" w:rsidP="00E656EF">
                  <w:r>
                    <w:t xml:space="preserve">                          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sectPr w:rsidR="00887135" w:rsidSect="002F470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Helvetica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Kayra">
    <w:altName w:val="Arial"/>
    <w:panose1 w:val="00000000000000000000"/>
    <w:charset w:val="A2"/>
    <w:family w:val="swiss"/>
    <w:notTrueType/>
    <w:pitch w:val="variable"/>
    <w:sig w:usb0="00000007" w:usb1="00000000" w:usb2="00000000" w:usb3="00000000" w:csb0="00000011" w:csb1="00000000"/>
  </w:font>
  <w:font w:name="ALFABET98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201C0F"/>
    <w:multiLevelType w:val="hybridMultilevel"/>
    <w:tmpl w:val="54607C5E"/>
    <w:lvl w:ilvl="0" w:tplc="806E6650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cs="Wingdings 2" w:hint="default"/>
      </w:rPr>
    </w:lvl>
    <w:lvl w:ilvl="1" w:tplc="98E2B088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cs="Wingdings 2" w:hint="default"/>
      </w:rPr>
    </w:lvl>
    <w:lvl w:ilvl="2" w:tplc="DE3AF14A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cs="Wingdings 2" w:hint="default"/>
      </w:rPr>
    </w:lvl>
    <w:lvl w:ilvl="3" w:tplc="650A8B94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cs="Wingdings 2" w:hint="default"/>
      </w:rPr>
    </w:lvl>
    <w:lvl w:ilvl="4" w:tplc="461C0342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cs="Wingdings 2" w:hint="default"/>
      </w:rPr>
    </w:lvl>
    <w:lvl w:ilvl="5" w:tplc="76B09B9C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cs="Wingdings 2" w:hint="default"/>
      </w:rPr>
    </w:lvl>
    <w:lvl w:ilvl="6" w:tplc="5744236E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cs="Wingdings 2" w:hint="default"/>
      </w:rPr>
    </w:lvl>
    <w:lvl w:ilvl="7" w:tplc="81CCF1BC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cs="Wingdings 2" w:hint="default"/>
      </w:rPr>
    </w:lvl>
    <w:lvl w:ilvl="8" w:tplc="46DE2D7E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cs="Wingdings 2" w:hint="default"/>
      </w:rPr>
    </w:lvl>
  </w:abstractNum>
  <w:abstractNum w:abstractNumId="1">
    <w:nsid w:val="21F20993"/>
    <w:multiLevelType w:val="hybridMultilevel"/>
    <w:tmpl w:val="F95CF5E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>
    <w:nsid w:val="22F70714"/>
    <w:multiLevelType w:val="multilevel"/>
    <w:tmpl w:val="511AD1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0BA1B2F"/>
    <w:multiLevelType w:val="multilevel"/>
    <w:tmpl w:val="3E1400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4C75439"/>
    <w:multiLevelType w:val="multilevel"/>
    <w:tmpl w:val="A5F8C7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ED66FD0"/>
    <w:multiLevelType w:val="hybridMultilevel"/>
    <w:tmpl w:val="81288024"/>
    <w:lvl w:ilvl="0" w:tplc="63FE9EE2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cs="Wingdings 2" w:hint="default"/>
      </w:rPr>
    </w:lvl>
    <w:lvl w:ilvl="1" w:tplc="DB7835DC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cs="Wingdings 2" w:hint="default"/>
      </w:rPr>
    </w:lvl>
    <w:lvl w:ilvl="2" w:tplc="7F2C174C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cs="Wingdings 2" w:hint="default"/>
      </w:rPr>
    </w:lvl>
    <w:lvl w:ilvl="3" w:tplc="2458B938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cs="Wingdings 2" w:hint="default"/>
      </w:rPr>
    </w:lvl>
    <w:lvl w:ilvl="4" w:tplc="1FE8607E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cs="Wingdings 2" w:hint="default"/>
      </w:rPr>
    </w:lvl>
    <w:lvl w:ilvl="5" w:tplc="350A0912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cs="Wingdings 2" w:hint="default"/>
      </w:rPr>
    </w:lvl>
    <w:lvl w:ilvl="6" w:tplc="37D8D090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cs="Wingdings 2" w:hint="default"/>
      </w:rPr>
    </w:lvl>
    <w:lvl w:ilvl="7" w:tplc="CD8C2426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cs="Wingdings 2" w:hint="default"/>
      </w:rPr>
    </w:lvl>
    <w:lvl w:ilvl="8" w:tplc="51EAFFC4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cs="Wingdings 2" w:hint="default"/>
      </w:rPr>
    </w:lvl>
  </w:abstractNum>
  <w:abstractNum w:abstractNumId="6">
    <w:nsid w:val="641B2F00"/>
    <w:multiLevelType w:val="multilevel"/>
    <w:tmpl w:val="7AFA51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6F34BFC"/>
    <w:multiLevelType w:val="hybridMultilevel"/>
    <w:tmpl w:val="8980777C"/>
    <w:lvl w:ilvl="0" w:tplc="4630F9F8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cs="Wingdings 2" w:hint="default"/>
      </w:rPr>
    </w:lvl>
    <w:lvl w:ilvl="1" w:tplc="3014DF12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cs="Wingdings 2" w:hint="default"/>
      </w:rPr>
    </w:lvl>
    <w:lvl w:ilvl="2" w:tplc="3382754A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cs="Wingdings 2" w:hint="default"/>
      </w:rPr>
    </w:lvl>
    <w:lvl w:ilvl="3" w:tplc="3C2835CC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cs="Wingdings 2" w:hint="default"/>
      </w:rPr>
    </w:lvl>
    <w:lvl w:ilvl="4" w:tplc="33DCDBC8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cs="Wingdings 2" w:hint="default"/>
      </w:rPr>
    </w:lvl>
    <w:lvl w:ilvl="5" w:tplc="29BC6F5E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cs="Wingdings 2" w:hint="default"/>
      </w:rPr>
    </w:lvl>
    <w:lvl w:ilvl="6" w:tplc="076E6958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cs="Wingdings 2" w:hint="default"/>
      </w:rPr>
    </w:lvl>
    <w:lvl w:ilvl="7" w:tplc="B8A63326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cs="Wingdings 2" w:hint="default"/>
      </w:rPr>
    </w:lvl>
    <w:lvl w:ilvl="8" w:tplc="9418CBDA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cs="Wingdings 2" w:hint="default"/>
      </w:rPr>
    </w:lvl>
  </w:abstractNum>
  <w:abstractNum w:abstractNumId="8">
    <w:nsid w:val="6D4C4612"/>
    <w:multiLevelType w:val="multilevel"/>
    <w:tmpl w:val="CC36DE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01646F4"/>
    <w:multiLevelType w:val="multilevel"/>
    <w:tmpl w:val="60588A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34E3B55"/>
    <w:multiLevelType w:val="hybridMultilevel"/>
    <w:tmpl w:val="D908A0E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>
    <w:nsid w:val="7BAC3E91"/>
    <w:multiLevelType w:val="hybridMultilevel"/>
    <w:tmpl w:val="1EBC5E5C"/>
    <w:lvl w:ilvl="0" w:tplc="48DED622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cs="Wingdings 2" w:hint="default"/>
      </w:rPr>
    </w:lvl>
    <w:lvl w:ilvl="1" w:tplc="96DAAC42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cs="Wingdings 2" w:hint="default"/>
      </w:rPr>
    </w:lvl>
    <w:lvl w:ilvl="2" w:tplc="FF8AF746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cs="Wingdings 2" w:hint="default"/>
      </w:rPr>
    </w:lvl>
    <w:lvl w:ilvl="3" w:tplc="E21CE342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cs="Wingdings 2" w:hint="default"/>
      </w:rPr>
    </w:lvl>
    <w:lvl w:ilvl="4" w:tplc="F550AF16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cs="Wingdings 2" w:hint="default"/>
      </w:rPr>
    </w:lvl>
    <w:lvl w:ilvl="5" w:tplc="8E26BD8C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cs="Wingdings 2" w:hint="default"/>
      </w:rPr>
    </w:lvl>
    <w:lvl w:ilvl="6" w:tplc="30F0C946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cs="Wingdings 2" w:hint="default"/>
      </w:rPr>
    </w:lvl>
    <w:lvl w:ilvl="7" w:tplc="0E427964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cs="Wingdings 2" w:hint="default"/>
      </w:rPr>
    </w:lvl>
    <w:lvl w:ilvl="8" w:tplc="904C2DE4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cs="Wingdings 2" w:hint="default"/>
      </w:r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6"/>
  </w:num>
  <w:num w:numId="5">
    <w:abstractNumId w:val="4"/>
  </w:num>
  <w:num w:numId="6">
    <w:abstractNumId w:val="2"/>
  </w:num>
  <w:num w:numId="7">
    <w:abstractNumId w:val="8"/>
  </w:num>
  <w:num w:numId="8">
    <w:abstractNumId w:val="1"/>
  </w:num>
  <w:num w:numId="9">
    <w:abstractNumId w:val="11"/>
  </w:num>
  <w:num w:numId="10">
    <w:abstractNumId w:val="0"/>
  </w:num>
  <w:num w:numId="11">
    <w:abstractNumId w:val="7"/>
  </w:num>
  <w:num w:numId="1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E02AE"/>
    <w:rsid w:val="00011655"/>
    <w:rsid w:val="00042107"/>
    <w:rsid w:val="00051565"/>
    <w:rsid w:val="0005245E"/>
    <w:rsid w:val="0007127E"/>
    <w:rsid w:val="00080571"/>
    <w:rsid w:val="000B27E5"/>
    <w:rsid w:val="000C2DF3"/>
    <w:rsid w:val="000C65E0"/>
    <w:rsid w:val="000D16AB"/>
    <w:rsid w:val="000D2273"/>
    <w:rsid w:val="000E2F0C"/>
    <w:rsid w:val="000E45B1"/>
    <w:rsid w:val="000F04D7"/>
    <w:rsid w:val="001470D8"/>
    <w:rsid w:val="0015518C"/>
    <w:rsid w:val="00166083"/>
    <w:rsid w:val="001C32D8"/>
    <w:rsid w:val="001D099F"/>
    <w:rsid w:val="001D449E"/>
    <w:rsid w:val="001F01E5"/>
    <w:rsid w:val="00207818"/>
    <w:rsid w:val="0021008E"/>
    <w:rsid w:val="0021475A"/>
    <w:rsid w:val="002423E2"/>
    <w:rsid w:val="002551FF"/>
    <w:rsid w:val="00255C55"/>
    <w:rsid w:val="002670AE"/>
    <w:rsid w:val="00281181"/>
    <w:rsid w:val="00285833"/>
    <w:rsid w:val="00292D1D"/>
    <w:rsid w:val="002D75AE"/>
    <w:rsid w:val="002F4702"/>
    <w:rsid w:val="002F74D9"/>
    <w:rsid w:val="003040FE"/>
    <w:rsid w:val="00320C0C"/>
    <w:rsid w:val="00324E63"/>
    <w:rsid w:val="00333EC3"/>
    <w:rsid w:val="00343C0B"/>
    <w:rsid w:val="00377B87"/>
    <w:rsid w:val="00382062"/>
    <w:rsid w:val="003B1DB2"/>
    <w:rsid w:val="003D6779"/>
    <w:rsid w:val="003E7C49"/>
    <w:rsid w:val="003F0170"/>
    <w:rsid w:val="003F2CCD"/>
    <w:rsid w:val="00403EE2"/>
    <w:rsid w:val="0042458F"/>
    <w:rsid w:val="004263AA"/>
    <w:rsid w:val="00434360"/>
    <w:rsid w:val="0043556B"/>
    <w:rsid w:val="00435D9F"/>
    <w:rsid w:val="004404F8"/>
    <w:rsid w:val="0044238E"/>
    <w:rsid w:val="004534E4"/>
    <w:rsid w:val="00456AF0"/>
    <w:rsid w:val="00470F5E"/>
    <w:rsid w:val="004865FC"/>
    <w:rsid w:val="004A04B9"/>
    <w:rsid w:val="004C31E1"/>
    <w:rsid w:val="004C3D4B"/>
    <w:rsid w:val="004D368B"/>
    <w:rsid w:val="004F3061"/>
    <w:rsid w:val="0050548D"/>
    <w:rsid w:val="00513FD1"/>
    <w:rsid w:val="0052485A"/>
    <w:rsid w:val="005365FC"/>
    <w:rsid w:val="00543686"/>
    <w:rsid w:val="00563572"/>
    <w:rsid w:val="00565DC6"/>
    <w:rsid w:val="005A0912"/>
    <w:rsid w:val="005C44AD"/>
    <w:rsid w:val="005E2138"/>
    <w:rsid w:val="005F6C9E"/>
    <w:rsid w:val="00602754"/>
    <w:rsid w:val="00607919"/>
    <w:rsid w:val="00610341"/>
    <w:rsid w:val="006178E4"/>
    <w:rsid w:val="00617BA4"/>
    <w:rsid w:val="00620706"/>
    <w:rsid w:val="00633746"/>
    <w:rsid w:val="00653A7F"/>
    <w:rsid w:val="00654E96"/>
    <w:rsid w:val="0067429D"/>
    <w:rsid w:val="006753C0"/>
    <w:rsid w:val="0068330F"/>
    <w:rsid w:val="00686C1C"/>
    <w:rsid w:val="006A4523"/>
    <w:rsid w:val="006A61E8"/>
    <w:rsid w:val="006C2E65"/>
    <w:rsid w:val="006D142E"/>
    <w:rsid w:val="00714642"/>
    <w:rsid w:val="007A2AE3"/>
    <w:rsid w:val="007E4326"/>
    <w:rsid w:val="0081413C"/>
    <w:rsid w:val="00815A6D"/>
    <w:rsid w:val="0083258C"/>
    <w:rsid w:val="008330B7"/>
    <w:rsid w:val="00847248"/>
    <w:rsid w:val="00850018"/>
    <w:rsid w:val="00852229"/>
    <w:rsid w:val="00887135"/>
    <w:rsid w:val="008B53D4"/>
    <w:rsid w:val="008C25FA"/>
    <w:rsid w:val="008D1DC8"/>
    <w:rsid w:val="008D430E"/>
    <w:rsid w:val="008E02AE"/>
    <w:rsid w:val="008F619E"/>
    <w:rsid w:val="00911883"/>
    <w:rsid w:val="0091279F"/>
    <w:rsid w:val="00916664"/>
    <w:rsid w:val="00925115"/>
    <w:rsid w:val="00936B55"/>
    <w:rsid w:val="00945A26"/>
    <w:rsid w:val="00956F8B"/>
    <w:rsid w:val="00961772"/>
    <w:rsid w:val="00964BAC"/>
    <w:rsid w:val="00974DF0"/>
    <w:rsid w:val="00975711"/>
    <w:rsid w:val="009806E7"/>
    <w:rsid w:val="00986819"/>
    <w:rsid w:val="009A38B7"/>
    <w:rsid w:val="009C1117"/>
    <w:rsid w:val="009C2067"/>
    <w:rsid w:val="009E040F"/>
    <w:rsid w:val="009F43B5"/>
    <w:rsid w:val="009F5914"/>
    <w:rsid w:val="00A03542"/>
    <w:rsid w:val="00A13116"/>
    <w:rsid w:val="00A20147"/>
    <w:rsid w:val="00A32FA8"/>
    <w:rsid w:val="00A436B6"/>
    <w:rsid w:val="00A50E89"/>
    <w:rsid w:val="00AE4111"/>
    <w:rsid w:val="00AE5B59"/>
    <w:rsid w:val="00AF2CE4"/>
    <w:rsid w:val="00B05469"/>
    <w:rsid w:val="00B12372"/>
    <w:rsid w:val="00B17900"/>
    <w:rsid w:val="00B27D99"/>
    <w:rsid w:val="00B419B0"/>
    <w:rsid w:val="00B45701"/>
    <w:rsid w:val="00B8253B"/>
    <w:rsid w:val="00B90F73"/>
    <w:rsid w:val="00BA1619"/>
    <w:rsid w:val="00BE04BD"/>
    <w:rsid w:val="00BE232E"/>
    <w:rsid w:val="00BE7E94"/>
    <w:rsid w:val="00BF03E3"/>
    <w:rsid w:val="00C23785"/>
    <w:rsid w:val="00C41B63"/>
    <w:rsid w:val="00C466DA"/>
    <w:rsid w:val="00C76893"/>
    <w:rsid w:val="00C81605"/>
    <w:rsid w:val="00CB1FB8"/>
    <w:rsid w:val="00CD0D28"/>
    <w:rsid w:val="00CD421C"/>
    <w:rsid w:val="00CF06F2"/>
    <w:rsid w:val="00D078DE"/>
    <w:rsid w:val="00D07F43"/>
    <w:rsid w:val="00D20808"/>
    <w:rsid w:val="00D27A67"/>
    <w:rsid w:val="00D4521A"/>
    <w:rsid w:val="00D62D08"/>
    <w:rsid w:val="00D74826"/>
    <w:rsid w:val="00D80DCD"/>
    <w:rsid w:val="00D828BC"/>
    <w:rsid w:val="00D92CAF"/>
    <w:rsid w:val="00DA38F7"/>
    <w:rsid w:val="00DB0F0A"/>
    <w:rsid w:val="00DF5F43"/>
    <w:rsid w:val="00E34766"/>
    <w:rsid w:val="00E45469"/>
    <w:rsid w:val="00E63CA6"/>
    <w:rsid w:val="00E656EF"/>
    <w:rsid w:val="00E66B31"/>
    <w:rsid w:val="00E85397"/>
    <w:rsid w:val="00E90C7A"/>
    <w:rsid w:val="00E93B3B"/>
    <w:rsid w:val="00ED0A9C"/>
    <w:rsid w:val="00ED34EE"/>
    <w:rsid w:val="00EE190A"/>
    <w:rsid w:val="00EE35BB"/>
    <w:rsid w:val="00F07DED"/>
    <w:rsid w:val="00F24363"/>
    <w:rsid w:val="00F272A6"/>
    <w:rsid w:val="00F44A36"/>
    <w:rsid w:val="00F46F85"/>
    <w:rsid w:val="00F564D9"/>
    <w:rsid w:val="00F63D91"/>
    <w:rsid w:val="00F708C6"/>
    <w:rsid w:val="00F75CF1"/>
    <w:rsid w:val="00F82FA7"/>
    <w:rsid w:val="00FA14A1"/>
    <w:rsid w:val="00FC4F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4702"/>
    <w:pPr>
      <w:spacing w:after="200" w:line="276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8E02AE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8E02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E02AE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653A7F"/>
    <w:pPr>
      <w:ind w:left="720"/>
    </w:pPr>
  </w:style>
  <w:style w:type="character" w:styleId="Strong">
    <w:name w:val="Strong"/>
    <w:basedOn w:val="DefaultParagraphFont"/>
    <w:uiPriority w:val="99"/>
    <w:qFormat/>
    <w:rsid w:val="00E34766"/>
    <w:rPr>
      <w:b/>
      <w:bCs/>
    </w:rPr>
  </w:style>
  <w:style w:type="paragraph" w:styleId="NormalWeb">
    <w:name w:val="Normal (Web)"/>
    <w:basedOn w:val="Normal"/>
    <w:uiPriority w:val="99"/>
    <w:semiHidden/>
    <w:rsid w:val="0044238E"/>
    <w:pPr>
      <w:spacing w:before="281" w:after="281" w:line="240" w:lineRule="auto"/>
    </w:pPr>
    <w:rPr>
      <w:rFonts w:ascii="Helvetica" w:eastAsia="Times New Roman" w:hAnsi="Helvetica" w:cs="Helvetica"/>
      <w:lang w:eastAsia="tr-TR"/>
    </w:rPr>
  </w:style>
  <w:style w:type="paragraph" w:customStyle="1" w:styleId="AralkYok1">
    <w:name w:val="Aralık Yok1"/>
    <w:uiPriority w:val="99"/>
    <w:rsid w:val="00EE190A"/>
    <w:rPr>
      <w:rFonts w:eastAsia="Times New Roman" w:cs="Calibri"/>
      <w:lang w:eastAsia="en-US"/>
    </w:rPr>
  </w:style>
  <w:style w:type="paragraph" w:customStyle="1" w:styleId="Default">
    <w:name w:val="Default"/>
    <w:uiPriority w:val="99"/>
    <w:rsid w:val="00F564D9"/>
    <w:pPr>
      <w:autoSpaceDE w:val="0"/>
      <w:autoSpaceDN w:val="0"/>
      <w:adjustRightInd w:val="0"/>
    </w:pPr>
    <w:rPr>
      <w:rFonts w:ascii="Kayra" w:hAnsi="Kayra" w:cs="Kayra"/>
      <w:color w:val="000000"/>
      <w:sz w:val="24"/>
      <w:szCs w:val="24"/>
      <w:lang w:eastAsia="en-US"/>
    </w:rPr>
  </w:style>
  <w:style w:type="paragraph" w:styleId="Caption">
    <w:name w:val="caption"/>
    <w:basedOn w:val="Normal"/>
    <w:next w:val="Normal"/>
    <w:uiPriority w:val="99"/>
    <w:qFormat/>
    <w:rsid w:val="00CD421C"/>
    <w:pPr>
      <w:spacing w:line="240" w:lineRule="auto"/>
    </w:pPr>
    <w:rPr>
      <w:b/>
      <w:bCs/>
      <w:color w:val="4F81BD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23080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30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308210">
                  <w:marLeft w:val="0"/>
                  <w:marRight w:val="0"/>
                  <w:marTop w:val="231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308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2308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230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3081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3081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23081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2308134">
                                              <w:marLeft w:val="0"/>
                                              <w:marRight w:val="0"/>
                                              <w:marTop w:val="0"/>
                                              <w:marBottom w:val="213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23081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230813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23081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230810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230811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123082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230817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23080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80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170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308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211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308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155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308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158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308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30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308146">
                  <w:marLeft w:val="0"/>
                  <w:marRight w:val="0"/>
                  <w:marTop w:val="231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308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2308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2308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308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3081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23081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2308203">
                                              <w:marLeft w:val="0"/>
                                              <w:marRight w:val="0"/>
                                              <w:marTop w:val="0"/>
                                              <w:marBottom w:val="213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230810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23081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23081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230815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230813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12308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230819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23081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308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308189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308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23081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2308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308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3081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23081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2308171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23081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23080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230811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230818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230819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1230820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230811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23081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195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3081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308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308208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308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2308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2308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308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308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23081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2308185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230815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23081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230819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23081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230820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1230818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230809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23081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30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308097">
                  <w:marLeft w:val="0"/>
                  <w:marRight w:val="0"/>
                  <w:marTop w:val="231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30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23082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2308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308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308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2308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2308183">
                                              <w:marLeft w:val="0"/>
                                              <w:marRight w:val="0"/>
                                              <w:marTop w:val="0"/>
                                              <w:marBottom w:val="213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230819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23081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2308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23081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23081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1230818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2308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23081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30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30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308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230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23081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139">
          <w:marLeft w:val="706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23082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230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30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308098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308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2308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2308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308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3081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23081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2308202">
                                              <w:marLeft w:val="0"/>
                                              <w:marRight w:val="0"/>
                                              <w:marTop w:val="0"/>
                                              <w:marBottom w:val="18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123081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123082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23081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1230811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1230816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1230818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23080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wmf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573</TotalTime>
  <Pages>1</Pages>
  <Words>2</Words>
  <Characters>15</Characters>
  <Application>Microsoft Office Outlook</Application>
  <DocSecurity>0</DocSecurity>
  <Lines>0</Lines>
  <Paragraphs>0</Paragraphs>
  <ScaleCrop>false</ScaleCrop>
  <Company>NeC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/>
  <dc:creator>www.sorubak.com; user</dc:creator>
  <cp:keywords>www.sorubak.com</cp:keywords>
  <dc:description/>
  <cp:lastModifiedBy>edanur</cp:lastModifiedBy>
  <cp:revision>11</cp:revision>
  <dcterms:created xsi:type="dcterms:W3CDTF">2015-02-09T07:06:00Z</dcterms:created>
  <dcterms:modified xsi:type="dcterms:W3CDTF">2015-02-22T11:45:00Z</dcterms:modified>
</cp:coreProperties>
</file>