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F0B" w:rsidRDefault="00B17F0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2.8pt;margin-top:-27.2pt;width:60.75pt;height:58.5pt;z-index:251673088" stroked="f">
            <v:textbox>
              <w:txbxContent>
                <w:p w:rsidR="00B17F0B" w:rsidRDefault="00B17F0B">
                  <w:r w:rsidRPr="003B0C61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7" o:spid="_x0000_i1026" type="#_x0000_t75" style="width:42.75pt;height:49.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113.6pt;margin-top:-32.1pt;width:255.45pt;height:68.85pt;z-index:251647488" strokecolor="#8064a2" strokeweight="5pt">
            <v:stroke linestyle="thickThin"/>
            <v:shadow color="#868686"/>
            <v:textbox style="mso-next-textbox:#_x0000_s1027">
              <w:txbxContent>
                <w:p w:rsidR="00B17F0B" w:rsidRPr="008743E8" w:rsidRDefault="00B17F0B" w:rsidP="008743E8">
                  <w:r>
                    <w:rPr>
                      <w:noProof/>
                      <w:lang w:eastAsia="tr-TR"/>
                    </w:rPr>
                    <w:pict>
                      <v:shapetype id="_x0000_t158" coordsize="21600,21600" o:spt="158" adj="1404,10800" path="m@37@0c@38@3@39@1@40@0@41@3@42@1@43@0m@30@4c@31@5@32@6@33@4@34@5@35@6@36@4e">
                        <v:formulas>
                          <v:f eqn="val #0"/>
                          <v:f eqn="prod @0 41 9"/>
                          <v:f eqn="prod @0 23 9"/>
                          <v:f eqn="sum 0 0 @2"/>
                          <v:f eqn="sum 21600 0 #0"/>
                          <v:f eqn="sum 21600 0 @1"/>
                          <v:f eqn="sum 21600 0 @3"/>
                          <v:f eqn="sum #1 0 10800"/>
                          <v:f eqn="sum 21600 0 #1"/>
                          <v:f eqn="prod @8 1 3"/>
                          <v:f eqn="prod @8 2 3"/>
                          <v:f eqn="prod @8 4 3"/>
                          <v:f eqn="prod @8 5 3"/>
                          <v:f eqn="prod @8 2 1"/>
                          <v:f eqn="sum 21600 0 @9"/>
                          <v:f eqn="sum 21600 0 @10"/>
                          <v:f eqn="sum 21600 0 @8"/>
                          <v:f eqn="sum 21600 0 @11"/>
                          <v:f eqn="sum 21600 0 @12"/>
                          <v:f eqn="sum 21600 0 @13"/>
                          <v:f eqn="prod #1 1 3"/>
                          <v:f eqn="prod #1 2 3"/>
                          <v:f eqn="prod #1 4 3"/>
                          <v:f eqn="prod #1 5 3"/>
                          <v:f eqn="prod #1 2 1"/>
                          <v:f eqn="sum 21600 0 @20"/>
                          <v:f eqn="sum 21600 0 @21"/>
                          <v:f eqn="sum 21600 0 @22"/>
                          <v:f eqn="sum 21600 0 @23"/>
                          <v:f eqn="sum 21600 0 @24"/>
                          <v:f eqn="if @7 @19 0"/>
                          <v:f eqn="if @7 @18 @20"/>
                          <v:f eqn="if @7 @17 @21"/>
                          <v:f eqn="if @7 @16 #1"/>
                          <v:f eqn="if @7 @15 @22"/>
                          <v:f eqn="if @7 @14 @23"/>
                          <v:f eqn="if @7 21600 @24"/>
                          <v:f eqn="if @7 0 @29"/>
                          <v:f eqn="if @7 @9 @28"/>
                          <v:f eqn="if @7 @10 @27"/>
                          <v:f eqn="if @7 @8 @8"/>
                          <v:f eqn="if @7 @11 @26"/>
                          <v:f eqn="if @7 @12 @25"/>
                          <v:f eqn="if @7 @13 21600"/>
                          <v:f eqn="sum @36 0 @30"/>
                          <v:f eqn="sum @4 0 @0"/>
                          <v:f eqn="max @30 @37"/>
                          <v:f eqn="min @36 @43"/>
                          <v:f eqn="prod @0 2 1"/>
                          <v:f eqn="sum 21600 0 @48"/>
                          <v:f eqn="mid @36 @43"/>
                          <v:f eqn="mid @30 @37"/>
                        </v:formulas>
                        <v:path textpathok="t" o:connecttype="custom" o:connectlocs="@40,@0;@51,10800;@33,@4;@50,10800" o:connectangles="270,180,90,0"/>
                        <v:textpath on="t" fitshape="t" xscale="t"/>
                        <v:handles>
                          <v:h position="topLeft,#0" yrange="0,2229"/>
                          <v:h position="#1,bottomRight" xrange="8640,12960"/>
                        </v:handles>
                        <o:lock v:ext="edit" text="t" shapetype="t"/>
                      </v:shapetype>
                      <v:shape id="_x0000_i1028" type="#_x0000_t158" style="width:168pt;height:51.75pt" fillcolor="#3cf" strokecolor="#009" strokeweight="1pt">
                        <v:shadow on="t" color="#009" offset="7pt,-7pt"/>
                        <v:textpath style="font-family:&quot;Impact&quot;;v-text-spacing:52429f;v-text-kern:t" trim="t" fitpath="t" xscale="f" string="www.sorubak.com "/>
                      </v:shape>
                    </w:pict>
                  </w:r>
                  <w:r>
                    <w:t xml:space="preserve">                                                    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-24.6pt;margin-top:-37.95pt;width:502.75pt;height:770.35pt;z-index:251642368" strokecolor="#4f81bd" strokeweight="5pt">
            <v:stroke linestyle="thickThin"/>
            <v:shadow color="#868686"/>
            <v:textbox style="mso-next-textbox:#_x0000_s1028">
              <w:txbxContent>
                <w:p w:rsidR="00B17F0B" w:rsidRDefault="00B17F0B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31" type="#_x0000_t136" style="width:105.75pt;height:64.5pt" fillcolor="red">
                        <v:fill r:id="rId6" o:title="" type="tile"/>
                        <v:shadow color="#868686"/>
                        <o:extrusion v:ext="view" backdepth="10pt" color="#630" on="t" viewpoint=",0" viewpointorigin=",0" skewangle="180" brightness="4000f" lightposition="-50000" lightlevel="52000f" lightposition2="50000" lightlevel2="14000f" lightharsh2="t"/>
                        <v:textpath style="font-family:&quot;Arial Black&quot;;v-text-kern:t" trim="t" fitpath="t" string="2/A SINIFI&#10;TÜRKÇE"/>
                      </v:shape>
                    </w:pict>
                  </w:r>
                  <w:r>
                    <w:t xml:space="preserve">                                                                                                                  </w:t>
                  </w:r>
                  <w:r w:rsidRPr="003B0C61">
                    <w:rPr>
                      <w:noProof/>
                      <w:lang w:eastAsia="tr-TR"/>
                    </w:rPr>
                    <w:pict>
                      <v:shape id="Resim 2" o:spid="_x0000_i1032" type="#_x0000_t75" style="width:80.25pt;height:66pt;visibility:visible">
                        <v:imagedata r:id="rId7" o:title=""/>
                      </v:shape>
                    </w:pic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B17F0B" w:rsidRDefault="00B17F0B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B17F0B" w:rsidRDefault="00B17F0B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                                                 </w:t>
                  </w:r>
                </w:p>
                <w:p w:rsidR="00B17F0B" w:rsidRDefault="00B17F0B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B17F0B" w:rsidRPr="00620706" w:rsidRDefault="00B17F0B" w:rsidP="00EE190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                  </w:t>
                  </w:r>
                </w:p>
                <w:p w:rsidR="00B17F0B" w:rsidRDefault="00B17F0B" w:rsidP="00D27A6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</w:t>
                  </w:r>
                </w:p>
                <w:p w:rsidR="00B17F0B" w:rsidRDefault="00B17F0B" w:rsidP="001D099F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0"/>
                      <w:szCs w:val="30"/>
                    </w:rPr>
                  </w:pPr>
                </w:p>
                <w:p w:rsidR="00B17F0B" w:rsidRDefault="00B17F0B" w:rsidP="001D099F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0"/>
                      <w:szCs w:val="30"/>
                    </w:rPr>
                  </w:pPr>
                </w:p>
                <w:p w:rsidR="00B17F0B" w:rsidRDefault="00B17F0B" w:rsidP="001D099F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0"/>
                      <w:szCs w:val="30"/>
                    </w:rPr>
                  </w:pPr>
                </w:p>
                <w:p w:rsidR="00B17F0B" w:rsidRDefault="00B17F0B" w:rsidP="001D099F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0"/>
                      <w:szCs w:val="30"/>
                    </w:rPr>
                  </w:pPr>
                </w:p>
                <w:p w:rsidR="00B17F0B" w:rsidRDefault="00B17F0B" w:rsidP="001D099F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0"/>
                      <w:szCs w:val="30"/>
                    </w:rPr>
                  </w:pPr>
                </w:p>
                <w:p w:rsidR="00B17F0B" w:rsidRPr="00C31250" w:rsidRDefault="00B17F0B" w:rsidP="00F75CF1">
                  <w:pPr>
                    <w:pStyle w:val="AralkYok1"/>
                    <w:rPr>
                      <w:rFonts w:cs="Times New Roman"/>
                      <w:sz w:val="24"/>
                      <w:szCs w:val="24"/>
                    </w:rPr>
                  </w:pPr>
                  <w:r w:rsidRPr="00C31250">
                    <w:rPr>
                      <w:rFonts w:cs="Times New Roman"/>
                      <w:sz w:val="24"/>
                      <w:szCs w:val="24"/>
                    </w:rPr>
                    <w:tab/>
                  </w:r>
                  <w:r w:rsidRPr="00C31250">
                    <w:rPr>
                      <w:rFonts w:cs="Times New Roman"/>
                      <w:sz w:val="24"/>
                      <w:szCs w:val="24"/>
                    </w:rPr>
                    <w:tab/>
                  </w:r>
                  <w:r w:rsidRPr="00C31250">
                    <w:rPr>
                      <w:rFonts w:cs="Times New Roman"/>
                      <w:sz w:val="24"/>
                      <w:szCs w:val="24"/>
                    </w:rPr>
                    <w:tab/>
                  </w:r>
                  <w:r w:rsidRPr="00C31250">
                    <w:rPr>
                      <w:rFonts w:cs="Times New Roman"/>
                      <w:sz w:val="24"/>
                      <w:szCs w:val="24"/>
                    </w:rPr>
                    <w:tab/>
                  </w:r>
                  <w:r w:rsidRPr="00C31250">
                    <w:rPr>
                      <w:rFonts w:cs="Times New Roman"/>
                      <w:sz w:val="24"/>
                      <w:szCs w:val="24"/>
                    </w:rPr>
                    <w:tab/>
                  </w:r>
                  <w:r w:rsidRPr="00C31250">
                    <w:rPr>
                      <w:rFonts w:cs="Times New Roman"/>
                      <w:sz w:val="24"/>
                      <w:szCs w:val="24"/>
                    </w:rPr>
                    <w:tab/>
                  </w:r>
                  <w:r w:rsidRPr="00C31250">
                    <w:rPr>
                      <w:rFonts w:cs="Times New Roman"/>
                      <w:sz w:val="24"/>
                      <w:szCs w:val="24"/>
                    </w:rPr>
                    <w:tab/>
                  </w:r>
                  <w:r w:rsidRPr="00C31250">
                    <w:rPr>
                      <w:rFonts w:cs="Times New Roman"/>
                      <w:sz w:val="24"/>
                      <w:szCs w:val="24"/>
                    </w:rPr>
                    <w:tab/>
                  </w:r>
                  <w:r w:rsidRPr="00C31250">
                    <w:rPr>
                      <w:rFonts w:cs="Times New Roman"/>
                      <w:sz w:val="24"/>
                      <w:szCs w:val="24"/>
                    </w:rPr>
                    <w:tab/>
                  </w:r>
                  <w:r w:rsidRPr="00C31250">
                    <w:rPr>
                      <w:rFonts w:cs="Times New Roman"/>
                      <w:sz w:val="24"/>
                      <w:szCs w:val="24"/>
                    </w:rPr>
                    <w:tab/>
                  </w:r>
                  <w:r w:rsidRPr="00C31250">
                    <w:rPr>
                      <w:rFonts w:cs="Times New Roman"/>
                      <w:sz w:val="24"/>
                      <w:szCs w:val="24"/>
                    </w:rPr>
                    <w:tab/>
                  </w:r>
                  <w:r w:rsidRPr="00C31250">
                    <w:rPr>
                      <w:rFonts w:cs="Times New Roman"/>
                      <w:sz w:val="24"/>
                      <w:szCs w:val="24"/>
                    </w:rPr>
                    <w:tab/>
                  </w:r>
                  <w:r w:rsidRPr="00C31250">
                    <w:rPr>
                      <w:rFonts w:cs="Times New Roman"/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B17F0B" w:rsidRPr="00C31250" w:rsidRDefault="00B17F0B" w:rsidP="00F75CF1">
                  <w:pPr>
                    <w:pStyle w:val="AralkYok1"/>
                    <w:rPr>
                      <w:rFonts w:cs="Times New Roman"/>
                      <w:sz w:val="24"/>
                      <w:szCs w:val="24"/>
                    </w:rPr>
                  </w:pPr>
                </w:p>
                <w:p w:rsidR="00B17F0B" w:rsidRPr="00C31250" w:rsidRDefault="00B17F0B" w:rsidP="00F75CF1">
                  <w:pPr>
                    <w:pStyle w:val="AralkYok1"/>
                    <w:rPr>
                      <w:rFonts w:cs="Times New Roman"/>
                      <w:sz w:val="24"/>
                      <w:szCs w:val="24"/>
                    </w:rPr>
                  </w:pPr>
                </w:p>
                <w:p w:rsidR="00B17F0B" w:rsidRPr="00C31250" w:rsidRDefault="00B17F0B" w:rsidP="00F75CF1">
                  <w:pPr>
                    <w:pStyle w:val="AralkYok1"/>
                    <w:rPr>
                      <w:rFonts w:cs="Times New Roman"/>
                      <w:sz w:val="24"/>
                      <w:szCs w:val="24"/>
                    </w:rPr>
                  </w:pPr>
                </w:p>
                <w:p w:rsidR="00B17F0B" w:rsidRPr="00C31250" w:rsidRDefault="00B17F0B" w:rsidP="00F75CF1">
                  <w:pPr>
                    <w:pStyle w:val="AralkYok1"/>
                    <w:rPr>
                      <w:rFonts w:cs="Times New Roman"/>
                      <w:sz w:val="24"/>
                      <w:szCs w:val="24"/>
                    </w:rPr>
                  </w:pPr>
                </w:p>
                <w:p w:rsidR="00B17F0B" w:rsidRPr="00C31250" w:rsidRDefault="00B17F0B" w:rsidP="00F75CF1">
                  <w:pPr>
                    <w:pStyle w:val="AralkYok1"/>
                    <w:rPr>
                      <w:rFonts w:cs="Times New Roman"/>
                      <w:sz w:val="24"/>
                      <w:szCs w:val="24"/>
                    </w:rPr>
                  </w:pPr>
                </w:p>
                <w:p w:rsidR="00B17F0B" w:rsidRPr="00C31250" w:rsidRDefault="00B17F0B" w:rsidP="00F75CF1">
                  <w:pPr>
                    <w:pStyle w:val="AralkYok1"/>
                    <w:rPr>
                      <w:rFonts w:cs="Times New Roman"/>
                      <w:sz w:val="24"/>
                      <w:szCs w:val="24"/>
                    </w:rPr>
                  </w:pPr>
                </w:p>
                <w:p w:rsidR="00B17F0B" w:rsidRPr="00C31250" w:rsidRDefault="00B17F0B" w:rsidP="00F75CF1">
                  <w:pPr>
                    <w:pStyle w:val="AralkYok1"/>
                    <w:rPr>
                      <w:rFonts w:cs="Times New Roman"/>
                      <w:sz w:val="24"/>
                      <w:szCs w:val="24"/>
                    </w:rPr>
                  </w:pPr>
                </w:p>
                <w:p w:rsidR="00B17F0B" w:rsidRPr="00C31250" w:rsidRDefault="00B17F0B" w:rsidP="00F75CF1">
                  <w:pPr>
                    <w:pStyle w:val="AralkYok1"/>
                    <w:rPr>
                      <w:rFonts w:cs="Times New Roman"/>
                      <w:sz w:val="24"/>
                      <w:szCs w:val="24"/>
                    </w:rPr>
                  </w:pPr>
                </w:p>
                <w:p w:rsidR="00B17F0B" w:rsidRDefault="00B17F0B" w:rsidP="00F75CF1">
                  <w:pPr>
                    <w:pStyle w:val="AralkYok1"/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</w:pPr>
                </w:p>
                <w:p w:rsidR="00B17F0B" w:rsidRDefault="00B17F0B" w:rsidP="00D27A67">
                  <w:pPr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</w:pPr>
                </w:p>
                <w:p w:rsidR="00B17F0B" w:rsidRDefault="00B17F0B" w:rsidP="00D27A67">
                  <w:pPr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</w:pPr>
                </w:p>
                <w:p w:rsidR="00B17F0B" w:rsidRPr="000D16AB" w:rsidRDefault="00B17F0B" w:rsidP="00D27A67">
                  <w:pPr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  <w:tab/>
                  </w:r>
                  <w:r w:rsidRPr="000D16AB"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p w:rsidR="00B17F0B" w:rsidRDefault="00B17F0B" w:rsidP="00D27A67">
                  <w:pPr>
                    <w:rPr>
                      <w:sz w:val="24"/>
                      <w:szCs w:val="24"/>
                    </w:rPr>
                  </w:pPr>
                </w:p>
                <w:p w:rsidR="00B17F0B" w:rsidRDefault="00B17F0B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B17F0B" w:rsidRDefault="00B17F0B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78.15pt;margin-top:-37.95pt;width:.8pt;height:80pt;z-index:251645440" o:connectortype="straight" strokecolor="#0070c0" strokeweight="4pt">
            <v:shadow on="t" type="double" opacity=".5" color2="shadow add(102)" offset="-3pt,-3pt" offset2="-6pt,-6pt"/>
          </v:shape>
        </w:pict>
      </w:r>
      <w:r>
        <w:rPr>
          <w:noProof/>
          <w:lang w:eastAsia="tr-TR"/>
        </w:rPr>
        <w:pict>
          <v:shape id="_x0000_s1030" type="#_x0000_t32" style="position:absolute;margin-left:106.3pt;margin-top:-37.95pt;width:0;height:80pt;z-index:251644416" o:connectortype="straight" strokecolor="#0070c0" strokeweight="4pt">
            <v:shadow on="t" type="double" opacity=".5" color2="shadow add(102)" offset="-3pt,-3pt" offset2="-6pt,-6pt"/>
          </v:shape>
        </w:pict>
      </w:r>
    </w:p>
    <w:p w:rsidR="00B17F0B" w:rsidRDefault="00B17F0B">
      <w:r>
        <w:rPr>
          <w:noProof/>
          <w:lang w:eastAsia="tr-TR"/>
        </w:rPr>
        <w:pict>
          <v:shape id="_x0000_s1031" type="#_x0000_t202" style="position:absolute;margin-left:-19.1pt;margin-top:24.45pt;width:491.25pt;height:672.75pt;z-index:251646464" strokecolor="#f79646" strokeweight="5pt">
            <v:stroke linestyle="thickThin"/>
            <v:shadow color="#868686"/>
            <v:textbox>
              <w:txbxContent>
                <w:p w:rsidR="00B17F0B" w:rsidRPr="00D76A68" w:rsidRDefault="00B17F0B" w:rsidP="00D76A68"/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32" style="position:absolute;margin-left:-24.6pt;margin-top:16.6pt;width:502.75pt;height:2.7pt;flip:y;z-index:251643392" o:connectortype="straight" strokeweight="3pt"/>
        </w:pict>
      </w:r>
    </w:p>
    <w:p w:rsidR="00B17F0B" w:rsidRDefault="00B17F0B">
      <w:r>
        <w:rPr>
          <w:noProof/>
          <w:lang w:eastAsia="tr-TR"/>
        </w:rPr>
        <w:pict>
          <v:shape id="_x0000_s1033" type="#_x0000_t202" style="position:absolute;margin-left:226.15pt;margin-top:2.75pt;width:240.75pt;height:105.75pt;z-index:251649536">
            <v:textbox>
              <w:txbxContent>
                <w:p w:rsidR="00B17F0B" w:rsidRPr="00582848" w:rsidRDefault="00B17F0B">
                  <w:pPr>
                    <w:rPr>
                      <w:b/>
                      <w:bCs/>
                      <w:sz w:val="28"/>
                      <w:szCs w:val="28"/>
                    </w:rPr>
                  </w:pPr>
                  <w:hyperlink r:id="rId8" w:tooltip="bilmeceler ve cevapları" w:history="1">
                    <w:r w:rsidRPr="00582848">
                      <w:rPr>
                        <w:rStyle w:val="Hyperlink"/>
                        <w:b/>
                        <w:bCs/>
                        <w:color w:val="auto"/>
                        <w:sz w:val="28"/>
                        <w:szCs w:val="28"/>
                        <w:u w:val="none"/>
                      </w:rPr>
                      <w:t>Bir küçücük mil taşı</w:t>
                    </w:r>
                    <w:r w:rsidRPr="00582848"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582848">
                      <w:rPr>
                        <w:rStyle w:val="Hyperlink"/>
                        <w:b/>
                        <w:bCs/>
                        <w:color w:val="auto"/>
                        <w:sz w:val="28"/>
                        <w:szCs w:val="28"/>
                        <w:u w:val="none"/>
                      </w:rPr>
                      <w:t>Dolaşır dağı taşı</w:t>
                    </w:r>
                  </w:hyperlink>
                  <w:r w:rsidRPr="00582848">
                    <w:rPr>
                      <w:b/>
                      <w:bCs/>
                      <w:sz w:val="28"/>
                      <w:szCs w:val="28"/>
                    </w:rPr>
                    <w:t xml:space="preserve"> 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                             </w:t>
                  </w:r>
                  <w:r w:rsidRPr="00582848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  <w:t xml:space="preserve">  </w:t>
                  </w:r>
                  <w:r w:rsidRPr="00582848">
                    <w:rPr>
                      <w:b/>
                      <w:bCs/>
                      <w:color w:val="800000"/>
                      <w:sz w:val="28"/>
                      <w:szCs w:val="28"/>
                    </w:rPr>
                    <w:t>Göz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-13.15pt;margin-top:2.75pt;width:228.8pt;height:105.75pt;z-index:251648512">
            <v:textbox>
              <w:txbxContent>
                <w:p w:rsidR="00B17F0B" w:rsidRPr="00582848" w:rsidRDefault="00B17F0B">
                  <w:pPr>
                    <w:rPr>
                      <w:b/>
                      <w:bCs/>
                      <w:sz w:val="28"/>
                      <w:szCs w:val="28"/>
                    </w:rPr>
                  </w:pPr>
                  <w:hyperlink r:id="rId9" w:tooltip="bilmeceler ve cevapları" w:history="1">
                    <w:r w:rsidRPr="00582848">
                      <w:rPr>
                        <w:rStyle w:val="Hyperlink"/>
                        <w:b/>
                        <w:bCs/>
                        <w:color w:val="auto"/>
                        <w:sz w:val="28"/>
                        <w:szCs w:val="28"/>
                        <w:u w:val="none"/>
                      </w:rPr>
                      <w:t>Ufacık dalı var, ballı mı ballı tadı var</w:t>
                    </w:r>
                  </w:hyperlink>
                  <w:r>
                    <w:rPr>
                      <w:b/>
                      <w:bCs/>
                      <w:sz w:val="28"/>
                      <w:szCs w:val="28"/>
                    </w:rPr>
                    <w:t>.</w:t>
                  </w:r>
                  <w:r w:rsidRPr="00582848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bCs/>
                      <w:color w:val="C0C0C0"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color w:val="C0C0C0"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color w:val="C0C0C0"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color w:val="C0C0C0"/>
                      <w:sz w:val="28"/>
                      <w:szCs w:val="28"/>
                    </w:rPr>
                    <w:tab/>
                    <w:t xml:space="preserve">           </w:t>
                  </w:r>
                  <w:r w:rsidRPr="00582848">
                    <w:rPr>
                      <w:b/>
                      <w:bCs/>
                      <w:color w:val="800000"/>
                      <w:sz w:val="28"/>
                      <w:szCs w:val="28"/>
                    </w:rPr>
                    <w:t>çilek</w:t>
                  </w:r>
                  <w:r>
                    <w:rPr>
                      <w:b/>
                      <w:bCs/>
                      <w:color w:val="C0C0C0"/>
                      <w:sz w:val="28"/>
                      <w:szCs w:val="28"/>
                    </w:rPr>
                    <w:tab/>
                    <w:t xml:space="preserve">        </w:t>
                  </w:r>
                </w:p>
              </w:txbxContent>
            </v:textbox>
          </v:shape>
        </w:pict>
      </w:r>
    </w:p>
    <w:p w:rsidR="00B17F0B" w:rsidRDefault="00B17F0B">
      <w:r>
        <w:rPr>
          <w:noProof/>
          <w:lang w:eastAsia="tr-TR"/>
        </w:rPr>
        <w:pict>
          <v:shape id="_x0000_s1035" type="#_x0000_t202" style="position:absolute;margin-left:243.55pt;margin-top:565.3pt;width:134.6pt;height:66pt;z-index:251672064" stroked="f">
            <v:textbox>
              <w:txbxContent>
                <w:p w:rsidR="00B17F0B" w:rsidRDefault="00B17F0B">
                  <w:r w:rsidRPr="003B0C61">
                    <w:rPr>
                      <w:noProof/>
                      <w:lang w:eastAsia="tr-TR"/>
                    </w:rPr>
                    <w:pict>
                      <v:shape id="Resim 14" o:spid="_x0000_i1034" type="#_x0000_t75" style="width:119.25pt;height:60pt;visibility:visible">
                        <v:imagedata r:id="rId10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1.15pt;margin-top:584.05pt;width:105.15pt;height:47.25pt;z-index:251671040" stroked="f">
            <v:textbox>
              <w:txbxContent>
                <w:p w:rsidR="00B17F0B" w:rsidRDefault="00B17F0B">
                  <w:r w:rsidRPr="003B0C61">
                    <w:rPr>
                      <w:noProof/>
                      <w:lang w:eastAsia="tr-TR"/>
                    </w:rPr>
                    <w:pict>
                      <v:shape id="Resim 13" o:spid="_x0000_i1036" type="#_x0000_t75" style="width:88.5pt;height:41.25pt;visibility:visible">
                        <v:imagedata r:id="rId11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235pt;margin-top:450.55pt;width:154.65pt;height:67.5pt;z-index:251670016" stroked="f">
            <v:textbox>
              <w:txbxContent>
                <w:p w:rsidR="00B17F0B" w:rsidRDefault="00B17F0B">
                  <w:r w:rsidRPr="003B0C61">
                    <w:rPr>
                      <w:noProof/>
                      <w:lang w:eastAsia="tr-TR"/>
                    </w:rPr>
                    <w:pict>
                      <v:shape id="Resim 12" o:spid="_x0000_i1038" type="#_x0000_t75" style="width:138pt;height:57.75pt;visibility:visible">
                        <v:imagedata r:id="rId12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64.15pt;margin-top:457.3pt;width:90.6pt;height:60.75pt;z-index:251668992" stroked="f">
            <v:textbox>
              <w:txbxContent>
                <w:p w:rsidR="00B17F0B" w:rsidRDefault="00B17F0B">
                  <w:r w:rsidRPr="003B0C61">
                    <w:rPr>
                      <w:noProof/>
                      <w:lang w:eastAsia="tr-TR"/>
                    </w:rPr>
                    <w:pict>
                      <v:shape id="Resim 11" o:spid="_x0000_i1040" type="#_x0000_t75" style="width:75pt;height:48pt;visibility:visible">
                        <v:imagedata r:id="rId13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235pt;margin-top:337.3pt;width:162.3pt;height:73.5pt;z-index:251667968" stroked="f">
            <v:textbox>
              <w:txbxContent>
                <w:p w:rsidR="00B17F0B" w:rsidRDefault="00B17F0B">
                  <w:r w:rsidRPr="003B0C61">
                    <w:rPr>
                      <w:noProof/>
                      <w:lang w:eastAsia="tr-TR"/>
                    </w:rPr>
                    <w:pict>
                      <v:shape id="Resim 10" o:spid="_x0000_i1042" type="#_x0000_t75" style="width:144.75pt;height:66.75pt;visibility:visible">
                        <v:imagedata r:id="rId14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-3.95pt;margin-top:357.55pt;width:144.75pt;height:53.25pt;z-index:251666944" stroked="f">
            <v:textbox>
              <w:txbxContent>
                <w:p w:rsidR="00B17F0B" w:rsidRDefault="00B17F0B">
                  <w:r w:rsidRPr="003B0C61">
                    <w:rPr>
                      <w:noProof/>
                      <w:lang w:eastAsia="tr-TR"/>
                    </w:rPr>
                    <w:pict>
                      <v:shape id="Resim 9" o:spid="_x0000_i1044" type="#_x0000_t75" style="width:126pt;height:46.5pt;visibility:visible">
                        <v:imagedata r:id="rId15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235pt;margin-top:229.9pt;width:162.15pt;height:66pt;z-index:251665920" stroked="f">
            <v:textbox>
              <w:txbxContent>
                <w:p w:rsidR="00B17F0B" w:rsidRDefault="00B17F0B">
                  <w:r w:rsidRPr="003B0C61">
                    <w:rPr>
                      <w:noProof/>
                      <w:lang w:eastAsia="tr-TR"/>
                    </w:rPr>
                    <w:pict>
                      <v:shape id="Resim 8" o:spid="_x0000_i1046" type="#_x0000_t75" style="width:124.5pt;height:57.75pt;visibility:visible">
                        <v:imagedata r:id="rId16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27.25pt;margin-top:236.05pt;width:127.5pt;height:60pt;z-index:251664896" stroked="f">
            <v:textbox>
              <w:txbxContent>
                <w:p w:rsidR="00B17F0B" w:rsidRDefault="00B17F0B">
                  <w:r w:rsidRPr="003B0C61">
                    <w:rPr>
                      <w:noProof/>
                      <w:lang w:eastAsia="tr-TR"/>
                    </w:rPr>
                    <w:pict>
                      <v:shape id="Resim 7" o:spid="_x0000_i1048" type="#_x0000_t75" style="width:103.5pt;height:52.5pt;visibility:visible">
                        <v:imagedata r:id="rId17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243.55pt;margin-top:137.05pt;width:146.1pt;height:56.25pt;z-index:251663872" stroked="f">
            <v:textbox>
              <w:txbxContent>
                <w:p w:rsidR="00B17F0B" w:rsidRDefault="00B17F0B">
                  <w:r w:rsidRPr="003B0C61">
                    <w:rPr>
                      <w:noProof/>
                      <w:lang w:eastAsia="tr-TR"/>
                    </w:rPr>
                    <w:pict>
                      <v:shape id="Resim 6" o:spid="_x0000_i1050" type="#_x0000_t75" style="width:123pt;height:44.25pt;visibility:visible">
                        <v:imagedata r:id="rId18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1.15pt;margin-top:137.05pt;width:153.6pt;height:56.25pt;z-index:251662848" stroked="f">
            <v:textbox>
              <w:txbxContent>
                <w:p w:rsidR="00B17F0B" w:rsidRDefault="00B17F0B">
                  <w:r w:rsidRPr="003B0C61">
                    <w:rPr>
                      <w:noProof/>
                      <w:lang w:eastAsia="tr-TR"/>
                    </w:rPr>
                    <w:pict>
                      <v:shape id="Resim 5" o:spid="_x0000_i1052" type="#_x0000_t75" style="width:137.25pt;height:45.75pt;visibility:visible">
                        <v:imagedata r:id="rId19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243.55pt;margin-top:10.3pt;width:153.75pt;height:66pt;z-index:251661824" stroked="f">
            <v:textbox>
              <w:txbxContent>
                <w:p w:rsidR="00B17F0B" w:rsidRDefault="00B17F0B">
                  <w:r w:rsidRPr="003B0C61">
                    <w:rPr>
                      <w:noProof/>
                      <w:lang w:eastAsia="tr-TR"/>
                    </w:rPr>
                    <w:pict>
                      <v:shape id="Resim 4" o:spid="_x0000_i1054" type="#_x0000_t75" style="width:135pt;height:57.75pt;visibility:visible">
                        <v:imagedata r:id="rId20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10.75pt;margin-top:2.8pt;width:2in;height:73.5pt;z-index:251660800" stroked="f">
            <v:textbox>
              <w:txbxContent>
                <w:p w:rsidR="00B17F0B" w:rsidRDefault="00B17F0B">
                  <w:r w:rsidRPr="003B0C61">
                    <w:rPr>
                      <w:noProof/>
                      <w:lang w:eastAsia="tr-TR"/>
                    </w:rPr>
                    <w:pict>
                      <v:shape id="Resim 3" o:spid="_x0000_i1056" type="#_x0000_t75" style="width:127.5pt;height:66pt;visibility:visible">
                        <v:imagedata r:id="rId21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229.9pt;margin-top:539.8pt;width:237pt;height:96pt;z-index:251659776">
            <v:textbox>
              <w:txbxContent>
                <w:p w:rsidR="00B17F0B" w:rsidRPr="00582848" w:rsidRDefault="00B17F0B">
                  <w:pPr>
                    <w:rPr>
                      <w:b/>
                      <w:bCs/>
                      <w:sz w:val="28"/>
                      <w:szCs w:val="28"/>
                    </w:rPr>
                  </w:pPr>
                  <w:hyperlink r:id="rId22" w:tooltip="bilmeceler ve cevapları" w:history="1">
                    <w:r w:rsidRPr="00BA4D61">
                      <w:rPr>
                        <w:rStyle w:val="Hyperlink"/>
                        <w:b/>
                        <w:bCs/>
                        <w:color w:val="auto"/>
                        <w:sz w:val="28"/>
                        <w:szCs w:val="28"/>
                        <w:u w:val="none"/>
                      </w:rPr>
                      <w:t>Yere düşer ölmez, suya düşer ölür</w:t>
                    </w:r>
                  </w:hyperlink>
                  <w:r w:rsidRPr="00BA4D61">
                    <w:rPr>
                      <w:b/>
                      <w:bCs/>
                      <w:sz w:val="28"/>
                      <w:szCs w:val="28"/>
                    </w:rPr>
                    <w:t xml:space="preserve">.  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 w:rsidRPr="00582848">
                    <w:rPr>
                      <w:b/>
                      <w:bCs/>
                      <w:color w:val="800000"/>
                      <w:sz w:val="28"/>
                      <w:szCs w:val="28"/>
                    </w:rPr>
                    <w:t>kağıt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-13.15pt;margin-top:539.8pt;width:224.3pt;height:96pt;z-index:251658752">
            <v:textbox>
              <w:txbxContent>
                <w:p w:rsidR="00B17F0B" w:rsidRPr="00582848" w:rsidRDefault="00B17F0B">
                  <w:pPr>
                    <w:rPr>
                      <w:b/>
                      <w:bCs/>
                      <w:sz w:val="28"/>
                      <w:szCs w:val="28"/>
                    </w:rPr>
                  </w:pPr>
                  <w:hyperlink r:id="rId23" w:tooltip="bilmeceler ve cevapları" w:history="1">
                    <w:r w:rsidRPr="00BA4D61">
                      <w:rPr>
                        <w:rStyle w:val="Hyperlink"/>
                        <w:b/>
                        <w:bCs/>
                        <w:color w:val="auto"/>
                        <w:sz w:val="28"/>
                        <w:szCs w:val="28"/>
                        <w:u w:val="none"/>
                      </w:rPr>
                      <w:t>Uzaktan baktım aktaş gibi        yanına vardım sütlaç</w:t>
                    </w:r>
                  </w:hyperlink>
                  <w:r>
                    <w:rPr>
                      <w:b/>
                      <w:bCs/>
                      <w:sz w:val="28"/>
                      <w:szCs w:val="28"/>
                    </w:rPr>
                    <w:t xml:space="preserve"> gibi</w:t>
                  </w:r>
                  <w:r w:rsidRPr="00BA4D61">
                    <w:rPr>
                      <w:b/>
                      <w:bCs/>
                      <w:sz w:val="28"/>
                      <w:szCs w:val="28"/>
                    </w:rPr>
                    <w:t xml:space="preserve">. 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 </w:t>
                  </w:r>
                  <w:r w:rsidRPr="00582848">
                    <w:rPr>
                      <w:b/>
                      <w:bCs/>
                      <w:color w:val="800000"/>
                      <w:sz w:val="28"/>
                      <w:szCs w:val="28"/>
                    </w:rPr>
                    <w:t>mantar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226.15pt;margin-top:428.8pt;width:240.75pt;height:93.75pt;z-index:251657728">
            <v:textbox>
              <w:txbxContent>
                <w:p w:rsidR="00B17F0B" w:rsidRPr="00582848" w:rsidRDefault="00B17F0B">
                  <w:pPr>
                    <w:rPr>
                      <w:b/>
                      <w:bCs/>
                      <w:sz w:val="28"/>
                      <w:szCs w:val="28"/>
                    </w:rPr>
                  </w:pPr>
                  <w:hyperlink r:id="rId24" w:tooltip="bilmeceler ve cevapları" w:history="1">
                    <w:r w:rsidRPr="00582848">
                      <w:rPr>
                        <w:rStyle w:val="Hyperlink"/>
                        <w:b/>
                        <w:bCs/>
                        <w:color w:val="auto"/>
                        <w:sz w:val="28"/>
                        <w:szCs w:val="28"/>
                        <w:u w:val="none"/>
                      </w:rPr>
                      <w:t>Karada bayılır, suda ayılır</w:t>
                    </w:r>
                  </w:hyperlink>
                  <w:r w:rsidRPr="00582848">
                    <w:rPr>
                      <w:b/>
                      <w:bCs/>
                      <w:sz w:val="28"/>
                      <w:szCs w:val="28"/>
                    </w:rPr>
                    <w:t xml:space="preserve">.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   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  <w:t xml:space="preserve">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  <w:t xml:space="preserve">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 w:rsidRPr="00582848">
                    <w:rPr>
                      <w:b/>
                      <w:bCs/>
                      <w:color w:val="800000"/>
                      <w:sz w:val="28"/>
                      <w:szCs w:val="28"/>
                    </w:rPr>
                    <w:t>balık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-13.15pt;margin-top:432.55pt;width:224.3pt;height:90pt;z-index:251656704">
            <v:textbox>
              <w:txbxContent>
                <w:p w:rsidR="00B17F0B" w:rsidRPr="00582848" w:rsidRDefault="00B17F0B" w:rsidP="00480207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582848">
                    <w:rPr>
                      <w:rStyle w:val="Hyperlink"/>
                      <w:b/>
                      <w:bCs/>
                      <w:color w:val="auto"/>
                      <w:sz w:val="28"/>
                      <w:szCs w:val="28"/>
                      <w:u w:val="none"/>
                    </w:rPr>
                    <w:t>Şekere benzer tadı yok</w:t>
                  </w:r>
                  <w:r>
                    <w:rPr>
                      <w:rStyle w:val="Hyperlink"/>
                      <w:b/>
                      <w:bCs/>
                      <w:color w:val="auto"/>
                      <w:sz w:val="28"/>
                      <w:szCs w:val="28"/>
                      <w:u w:val="none"/>
                    </w:rPr>
                    <w:t>,</w:t>
                  </w:r>
                  <w:r w:rsidRPr="00582848">
                    <w:rPr>
                      <w:rStyle w:val="Hyperlink"/>
                      <w:b/>
                      <w:bCs/>
                      <w:color w:val="auto"/>
                      <w:sz w:val="28"/>
                      <w:szCs w:val="28"/>
                      <w:u w:val="none"/>
                    </w:rPr>
                    <w:t xml:space="preserve"> gökte uçar kanadı yok</w:t>
                  </w:r>
                  <w:r>
                    <w:rPr>
                      <w:rStyle w:val="Hyperlink"/>
                      <w:b/>
                      <w:bCs/>
                      <w:color w:val="auto"/>
                      <w:sz w:val="28"/>
                      <w:szCs w:val="28"/>
                      <w:u w:val="none"/>
                    </w:rPr>
                    <w:t>.</w:t>
                  </w:r>
                  <w:r w:rsidRPr="00582848">
                    <w:rPr>
                      <w:rStyle w:val="Hyperlink"/>
                      <w:b/>
                      <w:bCs/>
                      <w:color w:val="auto"/>
                      <w:sz w:val="28"/>
                      <w:szCs w:val="28"/>
                      <w:u w:val="none"/>
                    </w:rPr>
                    <w:t xml:space="preserve">                </w:t>
                  </w:r>
                  <w:r>
                    <w:rPr>
                      <w:rStyle w:val="Hyperlink"/>
                      <w:b/>
                      <w:bCs/>
                      <w:sz w:val="28"/>
                      <w:szCs w:val="28"/>
                      <w:u w:val="none"/>
                    </w:rPr>
                    <w:t xml:space="preserve">                 </w:t>
                  </w:r>
                  <w:r w:rsidRPr="00582848">
                    <w:rPr>
                      <w:rStyle w:val="Hyperlink"/>
                      <w:b/>
                      <w:bCs/>
                      <w:sz w:val="28"/>
                      <w:szCs w:val="28"/>
                      <w:u w:val="none"/>
                    </w:rPr>
                    <w:t xml:space="preserve"> </w:t>
                  </w:r>
                  <w:r w:rsidRPr="00582848">
                    <w:rPr>
                      <w:b/>
                      <w:bCs/>
                      <w:color w:val="800000"/>
                      <w:sz w:val="28"/>
                      <w:szCs w:val="28"/>
                    </w:rPr>
                    <w:t>kar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226.15pt;margin-top:311.8pt;width:240.75pt;height:105.75pt;z-index:251655680">
            <v:textbox>
              <w:txbxContent>
                <w:p w:rsidR="00B17F0B" w:rsidRPr="00582848" w:rsidRDefault="00B17F0B">
                  <w:pPr>
                    <w:rPr>
                      <w:b/>
                      <w:bCs/>
                      <w:sz w:val="28"/>
                      <w:szCs w:val="28"/>
                    </w:rPr>
                  </w:pPr>
                  <w:hyperlink r:id="rId25" w:tooltip="bilmeceler ve cevapları" w:history="1">
                    <w:r w:rsidRPr="00582848">
                      <w:rPr>
                        <w:rStyle w:val="Hyperlink"/>
                        <w:b/>
                        <w:bCs/>
                        <w:color w:val="auto"/>
                        <w:sz w:val="28"/>
                        <w:szCs w:val="28"/>
                        <w:u w:val="none"/>
                      </w:rPr>
                      <w:t>Dal üstünde kilitli sandık</w:t>
                    </w:r>
                  </w:hyperlink>
                  <w:r w:rsidRPr="00582848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.</w:t>
                  </w:r>
                  <w:r w:rsidRPr="00582848">
                    <w:rPr>
                      <w:b/>
                      <w:bCs/>
                      <w:sz w:val="28"/>
                      <w:szCs w:val="28"/>
                    </w:rPr>
                    <w:t xml:space="preserve">   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 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  <w:t xml:space="preserve">                      </w:t>
                  </w:r>
                  <w:r w:rsidRPr="00582848">
                    <w:rPr>
                      <w:b/>
                      <w:bCs/>
                      <w:color w:val="800000"/>
                      <w:sz w:val="28"/>
                      <w:szCs w:val="28"/>
                    </w:rPr>
                    <w:t>ceviz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-13.15pt;margin-top:311.8pt;width:228.8pt;height:105.75pt;z-index:251654656">
            <v:textbox>
              <w:txbxContent>
                <w:p w:rsidR="00B17F0B" w:rsidRPr="00582848" w:rsidRDefault="00B17F0B">
                  <w:pPr>
                    <w:rPr>
                      <w:b/>
                      <w:bCs/>
                      <w:sz w:val="28"/>
                      <w:szCs w:val="28"/>
                    </w:rPr>
                  </w:pPr>
                  <w:hyperlink r:id="rId26" w:tooltip="bilmeceler ve cevapları" w:history="1">
                    <w:r w:rsidRPr="00582848">
                      <w:rPr>
                        <w:rStyle w:val="Hyperlink"/>
                        <w:b/>
                        <w:bCs/>
                        <w:color w:val="auto"/>
                        <w:sz w:val="28"/>
                        <w:szCs w:val="28"/>
                        <w:u w:val="none"/>
                      </w:rPr>
                      <w:t xml:space="preserve">Dağdan gelir sekerek </w:t>
                    </w:r>
                    <w:r>
                      <w:rPr>
                        <w:rStyle w:val="Hyperlink"/>
                        <w:b/>
                        <w:bCs/>
                        <w:color w:val="auto"/>
                        <w:sz w:val="28"/>
                        <w:szCs w:val="28"/>
                        <w:u w:val="none"/>
                      </w:rPr>
                      <w:t>,</w:t>
                    </w:r>
                    <w:r w:rsidRPr="00582848">
                      <w:rPr>
                        <w:rStyle w:val="Hyperlink"/>
                        <w:b/>
                        <w:bCs/>
                        <w:color w:val="auto"/>
                        <w:sz w:val="28"/>
                        <w:szCs w:val="28"/>
                        <w:u w:val="none"/>
                      </w:rPr>
                      <w:t xml:space="preserve">                          kuru üzüm dökerek.</w:t>
                    </w:r>
                  </w:hyperlink>
                  <w:r w:rsidRPr="00582848">
                    <w:rPr>
                      <w:b/>
                      <w:bCs/>
                      <w:sz w:val="28"/>
                      <w:szCs w:val="28"/>
                    </w:rPr>
                    <w:t xml:space="preserve">  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     </w:t>
                  </w:r>
                  <w:r w:rsidRPr="00582848">
                    <w:rPr>
                      <w:b/>
                      <w:bCs/>
                      <w:color w:val="800000"/>
                      <w:sz w:val="28"/>
                      <w:szCs w:val="28"/>
                    </w:rPr>
                    <w:t>Keçi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226.15pt;margin-top:210.55pt;width:240.75pt;height:90.75pt;z-index:251653632">
            <v:textbox>
              <w:txbxContent>
                <w:p w:rsidR="00B17F0B" w:rsidRPr="00582848" w:rsidRDefault="00B17F0B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A</w:t>
                  </w:r>
                  <w:r w:rsidRPr="00582848">
                    <w:rPr>
                      <w:b/>
                      <w:bCs/>
                      <w:sz w:val="28"/>
                      <w:szCs w:val="28"/>
                    </w:rPr>
                    <w:t xml:space="preserve">y </w:t>
                  </w:r>
                  <w:hyperlink r:id="rId27" w:tooltip="bilmeceler ve cevapları" w:history="1">
                    <w:r w:rsidRPr="00582848">
                      <w:rPr>
                        <w:rStyle w:val="Hyperlink"/>
                        <w:b/>
                        <w:bCs/>
                        <w:color w:val="auto"/>
                        <w:sz w:val="28"/>
                        <w:szCs w:val="28"/>
                        <w:u w:val="none"/>
                      </w:rPr>
                      <w:t>varken açar, gün varken kaçar</w:t>
                    </w:r>
                  </w:hyperlink>
                  <w:r>
                    <w:rPr>
                      <w:b/>
                      <w:bCs/>
                      <w:sz w:val="28"/>
                      <w:szCs w:val="28"/>
                    </w:rPr>
                    <w:t>.</w:t>
                  </w:r>
                  <w:r w:rsidRPr="00582848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              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sz w:val="28"/>
                      <w:szCs w:val="28"/>
                    </w:rPr>
                    <w:tab/>
                    <w:t xml:space="preserve">            </w:t>
                  </w:r>
                  <w:r w:rsidRPr="00582848">
                    <w:rPr>
                      <w:b/>
                      <w:bCs/>
                      <w:color w:val="800000"/>
                      <w:sz w:val="28"/>
                      <w:szCs w:val="28"/>
                    </w:rPr>
                    <w:t>yıldız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-13.15pt;margin-top:210.55pt;width:228.8pt;height:90.75pt;z-index:251652608">
            <v:textbox>
              <w:txbxContent>
                <w:p w:rsidR="00B17F0B" w:rsidRPr="00582848" w:rsidRDefault="00B17F0B">
                  <w:pPr>
                    <w:rPr>
                      <w:b/>
                      <w:bCs/>
                      <w:sz w:val="28"/>
                      <w:szCs w:val="28"/>
                    </w:rPr>
                  </w:pPr>
                  <w:hyperlink r:id="rId28" w:tooltip="bilmeceler ve cevapları" w:history="1">
                    <w:r w:rsidRPr="00582848">
                      <w:rPr>
                        <w:rStyle w:val="Hyperlink"/>
                        <w:b/>
                        <w:bCs/>
                        <w:color w:val="auto"/>
                        <w:sz w:val="28"/>
                        <w:szCs w:val="28"/>
                        <w:u w:val="none"/>
                      </w:rPr>
                      <w:t>Ağzı var dili yok karnı var bağırsağı yok</w:t>
                    </w:r>
                  </w:hyperlink>
                  <w:r w:rsidRPr="00582848">
                    <w:rPr>
                      <w:b/>
                      <w:bCs/>
                      <w:sz w:val="28"/>
                      <w:szCs w:val="28"/>
                    </w:rPr>
                    <w:t xml:space="preserve"> .  </w:t>
                  </w:r>
                  <w:r>
                    <w:rPr>
                      <w:b/>
                      <w:bCs/>
                      <w:color w:val="C0C0C0"/>
                      <w:sz w:val="28"/>
                      <w:szCs w:val="28"/>
                    </w:rPr>
                    <w:t xml:space="preserve">                                             </w:t>
                  </w:r>
                  <w:r w:rsidRPr="00582848">
                    <w:rPr>
                      <w:b/>
                      <w:bCs/>
                      <w:color w:val="800000"/>
                      <w:sz w:val="28"/>
                      <w:szCs w:val="28"/>
                    </w:rPr>
                    <w:t>şişe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226.15pt;margin-top:92.05pt;width:240.75pt;height:107.25pt;z-index:251651584">
            <v:textbox>
              <w:txbxContent>
                <w:p w:rsidR="00B17F0B" w:rsidRPr="00582848" w:rsidRDefault="00B17F0B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582848">
                    <w:rPr>
                      <w:rStyle w:val="Hyperlink"/>
                      <w:b/>
                      <w:bCs/>
                      <w:color w:val="auto"/>
                      <w:sz w:val="28"/>
                      <w:szCs w:val="28"/>
                      <w:u w:val="none"/>
                    </w:rPr>
                    <w:t>Daldan dala atlarım,                    kuyruğumdan sallarım.</w:t>
                  </w:r>
                  <w:r w:rsidRPr="00582848">
                    <w:rPr>
                      <w:rStyle w:val="Hyperlink"/>
                      <w:b/>
                      <w:bCs/>
                      <w:sz w:val="28"/>
                      <w:szCs w:val="28"/>
                      <w:u w:val="none"/>
                    </w:rPr>
                    <w:t xml:space="preserve"> </w:t>
                  </w:r>
                  <w:r>
                    <w:rPr>
                      <w:rStyle w:val="Hyperlink"/>
                      <w:b/>
                      <w:bCs/>
                      <w:sz w:val="28"/>
                      <w:szCs w:val="28"/>
                      <w:u w:val="none"/>
                    </w:rPr>
                    <w:t xml:space="preserve">        </w:t>
                  </w:r>
                  <w:r w:rsidRPr="00582848">
                    <w:rPr>
                      <w:b/>
                      <w:bCs/>
                      <w:color w:val="800000"/>
                      <w:sz w:val="28"/>
                      <w:szCs w:val="28"/>
                    </w:rPr>
                    <w:t>maymun</w:t>
                  </w:r>
                  <w:r>
                    <w:rPr>
                      <w:rStyle w:val="Hyperlink"/>
                      <w:b/>
                      <w:bCs/>
                      <w:sz w:val="28"/>
                      <w:szCs w:val="28"/>
                      <w:u w:val="none"/>
                    </w:rPr>
                    <w:t xml:space="preserve">      </w:t>
                  </w:r>
                  <w:r>
                    <w:rPr>
                      <w:rStyle w:val="Hyperlink"/>
                      <w:b/>
                      <w:bCs/>
                      <w:sz w:val="28"/>
                      <w:szCs w:val="28"/>
                      <w:u w:val="none"/>
                    </w:rPr>
                    <w:tab/>
                    <w:t xml:space="preserve">   </w:t>
                  </w:r>
                  <w:r>
                    <w:rPr>
                      <w:rStyle w:val="Hyperlink"/>
                      <w:b/>
                      <w:bCs/>
                      <w:sz w:val="28"/>
                      <w:szCs w:val="28"/>
                      <w:u w:val="none"/>
                    </w:rPr>
                    <w:tab/>
                    <w:t xml:space="preserve">       </w:t>
                  </w:r>
                  <w:r>
                    <w:rPr>
                      <w:rStyle w:val="Hyperlink"/>
                      <w:b/>
                      <w:bCs/>
                      <w:sz w:val="28"/>
                      <w:szCs w:val="28"/>
                      <w:u w:val="none"/>
                    </w:rPr>
                    <w:tab/>
                  </w:r>
                  <w:r>
                    <w:rPr>
                      <w:rStyle w:val="Hyperlink"/>
                      <w:b/>
                      <w:bCs/>
                      <w:sz w:val="28"/>
                      <w:szCs w:val="28"/>
                      <w:u w:val="none"/>
                    </w:rPr>
                    <w:tab/>
                  </w:r>
                  <w:r>
                    <w:rPr>
                      <w:rStyle w:val="Hyperlink"/>
                      <w:b/>
                      <w:bCs/>
                      <w:sz w:val="28"/>
                      <w:szCs w:val="28"/>
                      <w:u w:val="none"/>
                    </w:rPr>
                    <w:tab/>
                    <w:t xml:space="preserve">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202" style="position:absolute;margin-left:-13.15pt;margin-top:92.05pt;width:228.8pt;height:107.25pt;z-index:251650560">
            <v:textbox>
              <w:txbxContent>
                <w:p w:rsidR="00B17F0B" w:rsidRPr="00582848" w:rsidRDefault="00B17F0B" w:rsidP="000D76F5">
                  <w:pPr>
                    <w:rPr>
                      <w:b/>
                      <w:bCs/>
                      <w:sz w:val="28"/>
                      <w:szCs w:val="28"/>
                    </w:rPr>
                  </w:pPr>
                  <w:hyperlink r:id="rId29" w:tooltip="bilmeceler ve cevapları" w:history="1">
                    <w:r>
                      <w:rPr>
                        <w:rStyle w:val="Hyperlink"/>
                        <w:b/>
                        <w:bCs/>
                        <w:color w:val="auto"/>
                        <w:sz w:val="28"/>
                        <w:szCs w:val="28"/>
                        <w:u w:val="none"/>
                      </w:rPr>
                      <w:t>B</w:t>
                    </w:r>
                    <w:r w:rsidRPr="00582848">
                      <w:rPr>
                        <w:rStyle w:val="Hyperlink"/>
                        <w:b/>
                        <w:bCs/>
                        <w:color w:val="auto"/>
                        <w:sz w:val="28"/>
                        <w:szCs w:val="28"/>
                        <w:u w:val="none"/>
                      </w:rPr>
                      <w:t>oynuzu var keçi değil,                    kanadı var kuş değil</w:t>
                    </w:r>
                  </w:hyperlink>
                  <w:r w:rsidRPr="00582848">
                    <w:rPr>
                      <w:b/>
                      <w:bCs/>
                      <w:sz w:val="28"/>
                      <w:szCs w:val="28"/>
                    </w:rPr>
                    <w:t xml:space="preserve">  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     </w:t>
                  </w:r>
                  <w:r w:rsidRPr="00582848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582848">
                    <w:rPr>
                      <w:b/>
                      <w:bCs/>
                      <w:color w:val="800000"/>
                      <w:sz w:val="28"/>
                      <w:szCs w:val="28"/>
                    </w:rPr>
                    <w:t>kelebek</w:t>
                  </w:r>
                </w:p>
              </w:txbxContent>
            </v:textbox>
          </v:shape>
        </w:pict>
      </w:r>
    </w:p>
    <w:sectPr w:rsidR="00B17F0B" w:rsidSect="002F4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20993"/>
    <w:multiLevelType w:val="hybridMultilevel"/>
    <w:tmpl w:val="F95CF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2F70714"/>
    <w:multiLevelType w:val="multilevel"/>
    <w:tmpl w:val="511A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BA1B2F"/>
    <w:multiLevelType w:val="multilevel"/>
    <w:tmpl w:val="3E14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C75439"/>
    <w:multiLevelType w:val="multilevel"/>
    <w:tmpl w:val="A5F8C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1B2F00"/>
    <w:multiLevelType w:val="multilevel"/>
    <w:tmpl w:val="7AFA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4C4612"/>
    <w:multiLevelType w:val="multilevel"/>
    <w:tmpl w:val="CC36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1646F4"/>
    <w:multiLevelType w:val="multilevel"/>
    <w:tmpl w:val="60588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4E3B55"/>
    <w:multiLevelType w:val="hybridMultilevel"/>
    <w:tmpl w:val="D908A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2AE"/>
    <w:rsid w:val="00011655"/>
    <w:rsid w:val="00051565"/>
    <w:rsid w:val="0007127E"/>
    <w:rsid w:val="00080571"/>
    <w:rsid w:val="00096C8D"/>
    <w:rsid w:val="000B6AFC"/>
    <w:rsid w:val="000C2DF3"/>
    <w:rsid w:val="000C65E0"/>
    <w:rsid w:val="000D16AB"/>
    <w:rsid w:val="000D2273"/>
    <w:rsid w:val="000D76F5"/>
    <w:rsid w:val="000E2F0C"/>
    <w:rsid w:val="000E69D6"/>
    <w:rsid w:val="000F04D7"/>
    <w:rsid w:val="000F7222"/>
    <w:rsid w:val="00172BA5"/>
    <w:rsid w:val="001B26CA"/>
    <w:rsid w:val="001D099F"/>
    <w:rsid w:val="001F01E5"/>
    <w:rsid w:val="001F3628"/>
    <w:rsid w:val="00207818"/>
    <w:rsid w:val="0021008E"/>
    <w:rsid w:val="002423E2"/>
    <w:rsid w:val="00252750"/>
    <w:rsid w:val="002551FF"/>
    <w:rsid w:val="00257D71"/>
    <w:rsid w:val="00264475"/>
    <w:rsid w:val="00292D1D"/>
    <w:rsid w:val="002F4702"/>
    <w:rsid w:val="002F5D96"/>
    <w:rsid w:val="002F74D9"/>
    <w:rsid w:val="003040FE"/>
    <w:rsid w:val="003B0C61"/>
    <w:rsid w:val="003B1DB2"/>
    <w:rsid w:val="003D6779"/>
    <w:rsid w:val="003F0170"/>
    <w:rsid w:val="003F2CCD"/>
    <w:rsid w:val="00403EE2"/>
    <w:rsid w:val="004155BE"/>
    <w:rsid w:val="00416485"/>
    <w:rsid w:val="004404F8"/>
    <w:rsid w:val="0044238E"/>
    <w:rsid w:val="00470F5E"/>
    <w:rsid w:val="00480207"/>
    <w:rsid w:val="004826B8"/>
    <w:rsid w:val="004C31E1"/>
    <w:rsid w:val="004D368B"/>
    <w:rsid w:val="004F49A6"/>
    <w:rsid w:val="00513FD1"/>
    <w:rsid w:val="00536FAE"/>
    <w:rsid w:val="00543686"/>
    <w:rsid w:val="00582848"/>
    <w:rsid w:val="005A0912"/>
    <w:rsid w:val="005D7919"/>
    <w:rsid w:val="005E2138"/>
    <w:rsid w:val="005F3CF1"/>
    <w:rsid w:val="005F6C9E"/>
    <w:rsid w:val="00602754"/>
    <w:rsid w:val="00607919"/>
    <w:rsid w:val="006178E4"/>
    <w:rsid w:val="00620706"/>
    <w:rsid w:val="00633746"/>
    <w:rsid w:val="00635F1A"/>
    <w:rsid w:val="00636AF5"/>
    <w:rsid w:val="0064142C"/>
    <w:rsid w:val="00653A7F"/>
    <w:rsid w:val="00654E96"/>
    <w:rsid w:val="0067429D"/>
    <w:rsid w:val="006753C0"/>
    <w:rsid w:val="0068330F"/>
    <w:rsid w:val="00686C1C"/>
    <w:rsid w:val="006A4523"/>
    <w:rsid w:val="006C2E65"/>
    <w:rsid w:val="006D0459"/>
    <w:rsid w:val="007218A6"/>
    <w:rsid w:val="007E4326"/>
    <w:rsid w:val="0081413C"/>
    <w:rsid w:val="00815A6D"/>
    <w:rsid w:val="00847749"/>
    <w:rsid w:val="00852229"/>
    <w:rsid w:val="0085641D"/>
    <w:rsid w:val="008743E8"/>
    <w:rsid w:val="00896078"/>
    <w:rsid w:val="008A16F4"/>
    <w:rsid w:val="008A507D"/>
    <w:rsid w:val="008C78B2"/>
    <w:rsid w:val="008D1DC8"/>
    <w:rsid w:val="008E02AE"/>
    <w:rsid w:val="00916664"/>
    <w:rsid w:val="00936B55"/>
    <w:rsid w:val="00961772"/>
    <w:rsid w:val="00964BAC"/>
    <w:rsid w:val="00973DFE"/>
    <w:rsid w:val="00975711"/>
    <w:rsid w:val="009806E7"/>
    <w:rsid w:val="00986819"/>
    <w:rsid w:val="009A38B7"/>
    <w:rsid w:val="009C2067"/>
    <w:rsid w:val="009E040F"/>
    <w:rsid w:val="009F5914"/>
    <w:rsid w:val="00A13116"/>
    <w:rsid w:val="00A20147"/>
    <w:rsid w:val="00A436B6"/>
    <w:rsid w:val="00A50E89"/>
    <w:rsid w:val="00A86633"/>
    <w:rsid w:val="00AE4111"/>
    <w:rsid w:val="00AE5B59"/>
    <w:rsid w:val="00AF2CE4"/>
    <w:rsid w:val="00B05290"/>
    <w:rsid w:val="00B05469"/>
    <w:rsid w:val="00B10DF9"/>
    <w:rsid w:val="00B11517"/>
    <w:rsid w:val="00B17F0B"/>
    <w:rsid w:val="00B27D99"/>
    <w:rsid w:val="00B419B0"/>
    <w:rsid w:val="00B814F1"/>
    <w:rsid w:val="00B90F73"/>
    <w:rsid w:val="00BA4D61"/>
    <w:rsid w:val="00BC05B2"/>
    <w:rsid w:val="00BE04BD"/>
    <w:rsid w:val="00BE232E"/>
    <w:rsid w:val="00BE7E94"/>
    <w:rsid w:val="00C0718D"/>
    <w:rsid w:val="00C31250"/>
    <w:rsid w:val="00C466DA"/>
    <w:rsid w:val="00C81605"/>
    <w:rsid w:val="00C85668"/>
    <w:rsid w:val="00CF06F2"/>
    <w:rsid w:val="00D07F43"/>
    <w:rsid w:val="00D20808"/>
    <w:rsid w:val="00D27A67"/>
    <w:rsid w:val="00D62D08"/>
    <w:rsid w:val="00D72CEA"/>
    <w:rsid w:val="00D74826"/>
    <w:rsid w:val="00D76A68"/>
    <w:rsid w:val="00D92CAF"/>
    <w:rsid w:val="00DB093E"/>
    <w:rsid w:val="00DC6BFB"/>
    <w:rsid w:val="00DF6260"/>
    <w:rsid w:val="00E149DB"/>
    <w:rsid w:val="00E34766"/>
    <w:rsid w:val="00E555E6"/>
    <w:rsid w:val="00E85397"/>
    <w:rsid w:val="00E90C7A"/>
    <w:rsid w:val="00E93B3B"/>
    <w:rsid w:val="00ED0A9C"/>
    <w:rsid w:val="00ED34EE"/>
    <w:rsid w:val="00EE190A"/>
    <w:rsid w:val="00EE35BB"/>
    <w:rsid w:val="00EF55AC"/>
    <w:rsid w:val="00F07DED"/>
    <w:rsid w:val="00F4003A"/>
    <w:rsid w:val="00F44AF7"/>
    <w:rsid w:val="00F75CF1"/>
    <w:rsid w:val="00F814E7"/>
    <w:rsid w:val="00FC4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702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96078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Comic Sans MS"/>
      <w:b/>
      <w:bCs/>
      <w:i/>
      <w:iCs/>
      <w:sz w:val="20"/>
      <w:szCs w:val="20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96078"/>
    <w:rPr>
      <w:rFonts w:ascii="Comic Sans MS" w:hAnsi="Comic Sans MS" w:cs="Comic Sans MS"/>
      <w:b/>
      <w:bCs/>
      <w:i/>
      <w:iCs/>
      <w:sz w:val="20"/>
      <w:szCs w:val="20"/>
      <w:lang w:eastAsia="tr-TR"/>
    </w:rPr>
  </w:style>
  <w:style w:type="table" w:styleId="TableGrid">
    <w:name w:val="Table Grid"/>
    <w:basedOn w:val="TableNormal"/>
    <w:uiPriority w:val="99"/>
    <w:rsid w:val="008E02A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02A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53A7F"/>
    <w:pPr>
      <w:ind w:left="720"/>
    </w:pPr>
  </w:style>
  <w:style w:type="character" w:styleId="Strong">
    <w:name w:val="Strong"/>
    <w:basedOn w:val="DefaultParagraphFont"/>
    <w:uiPriority w:val="99"/>
    <w:qFormat/>
    <w:rsid w:val="00E34766"/>
    <w:rPr>
      <w:b/>
      <w:bCs/>
    </w:rPr>
  </w:style>
  <w:style w:type="paragraph" w:styleId="NormalWeb">
    <w:name w:val="Normal (Web)"/>
    <w:basedOn w:val="Normal"/>
    <w:uiPriority w:val="99"/>
    <w:semiHidden/>
    <w:rsid w:val="0044238E"/>
    <w:pPr>
      <w:spacing w:before="281" w:after="281" w:line="240" w:lineRule="auto"/>
    </w:pPr>
    <w:rPr>
      <w:rFonts w:ascii="Helvetica" w:eastAsia="Times New Roman" w:hAnsi="Helvetica" w:cs="Helvetica"/>
      <w:lang w:eastAsia="tr-TR"/>
    </w:rPr>
  </w:style>
  <w:style w:type="paragraph" w:customStyle="1" w:styleId="AralkYok1">
    <w:name w:val="Aralık Yok1"/>
    <w:uiPriority w:val="99"/>
    <w:rsid w:val="00EE190A"/>
    <w:rPr>
      <w:rFonts w:eastAsia="Times New Roman" w:cs="Calibri"/>
      <w:lang w:eastAsia="en-US"/>
    </w:rPr>
  </w:style>
  <w:style w:type="paragraph" w:customStyle="1" w:styleId="Default">
    <w:name w:val="Default"/>
    <w:uiPriority w:val="99"/>
    <w:rsid w:val="008C78B2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semiHidden/>
    <w:rsid w:val="008960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50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50411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50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50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5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50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750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750344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50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750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750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750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503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7504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7503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50353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5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5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50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50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75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750404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50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7503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7503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750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503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750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7503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0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5039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5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50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50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50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75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75037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50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750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7503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750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503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7504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7503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0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5040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5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50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50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50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75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75038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50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750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750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7503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504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7503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750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0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50308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50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50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5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50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750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750386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50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750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750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750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503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7503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750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5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5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5030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5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50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5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50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750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75040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50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7504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750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750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50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7503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750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yperlink" Target="javascript:;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yperlink" Target="javascript:;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hyperlink" Target="javascript:;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png"/><Relationship Id="rId24" Type="http://schemas.openxmlformats.org/officeDocument/2006/relationships/hyperlink" Target="javascript:;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9.png"/><Relationship Id="rId23" Type="http://schemas.openxmlformats.org/officeDocument/2006/relationships/hyperlink" Target="javascript:;" TargetMode="External"/><Relationship Id="rId28" Type="http://schemas.openxmlformats.org/officeDocument/2006/relationships/hyperlink" Target="javascript:;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javascript:;" TargetMode="External"/><Relationship Id="rId14" Type="http://schemas.openxmlformats.org/officeDocument/2006/relationships/image" Target="media/image8.jpeg"/><Relationship Id="rId22" Type="http://schemas.openxmlformats.org/officeDocument/2006/relationships/hyperlink" Target="javascript:;" TargetMode="External"/><Relationship Id="rId27" Type="http://schemas.openxmlformats.org/officeDocument/2006/relationships/hyperlink" Target="javascript:;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5</Words>
  <Characters>30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user</dc:creator>
  <cp:keywords>sorubak.com</cp:keywords>
  <dc:description>sorubak.com</dc:description>
  <cp:lastModifiedBy>edanur</cp:lastModifiedBy>
  <cp:revision>3</cp:revision>
  <dcterms:created xsi:type="dcterms:W3CDTF">2015-02-17T12:30:00Z</dcterms:created>
  <dcterms:modified xsi:type="dcterms:W3CDTF">2015-02-19T15:03:00Z</dcterms:modified>
  <cp:category>sorubak.com</cp:category>
</cp:coreProperties>
</file>