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C01" w:rsidRPr="00536587" w:rsidRDefault="007B4C01" w:rsidP="001E4669">
      <w:pPr>
        <w:ind w:left="-540" w:firstLine="682"/>
        <w:rPr>
          <w:b/>
          <w:bCs/>
          <w:color w:val="002060"/>
        </w:rPr>
      </w:pPr>
      <w:r>
        <w:rPr>
          <w:noProof/>
        </w:rPr>
        <w:pict>
          <v:rect id="_x0000_s1026" style="position:absolute;left:0;text-align:left;margin-left:401.95pt;margin-top:-6.85pt;width:109.35pt;height:51.3pt;z-index:251664384" strokecolor="white">
            <v:textbox>
              <w:txbxContent>
                <w:p w:rsidR="007B4C01" w:rsidRPr="00536587" w:rsidRDefault="007B4C01">
                  <w:pPr>
                    <w:rPr>
                      <w:b/>
                      <w:bCs/>
                      <w:color w:val="002060"/>
                    </w:rPr>
                  </w:pPr>
                  <w:r w:rsidRPr="00536587">
                    <w:rPr>
                      <w:b/>
                      <w:bCs/>
                      <w:color w:val="002060"/>
                    </w:rPr>
                    <w:t>D:</w:t>
                  </w:r>
                </w:p>
                <w:p w:rsidR="007B4C01" w:rsidRPr="00536587" w:rsidRDefault="007B4C01">
                  <w:pPr>
                    <w:rPr>
                      <w:b/>
                      <w:bCs/>
                      <w:color w:val="002060"/>
                    </w:rPr>
                  </w:pPr>
                  <w:r w:rsidRPr="00536587">
                    <w:rPr>
                      <w:b/>
                      <w:bCs/>
                      <w:color w:val="002060"/>
                    </w:rPr>
                    <w:t>Y:</w:t>
                  </w:r>
                </w:p>
                <w:p w:rsidR="007B4C01" w:rsidRDefault="007B4C01">
                  <w:r w:rsidRPr="00536587">
                    <w:rPr>
                      <w:b/>
                      <w:bCs/>
                      <w:color w:val="002060"/>
                    </w:rPr>
                    <w:t>Not</w:t>
                  </w:r>
                  <w:r>
                    <w:t>:</w:t>
                  </w:r>
                </w:p>
              </w:txbxContent>
            </v:textbox>
          </v:rect>
        </w:pict>
      </w:r>
      <w:r w:rsidRPr="00536587">
        <w:rPr>
          <w:b/>
          <w:bCs/>
          <w:color w:val="002060"/>
        </w:rPr>
        <w:t>Adı-Soyadı:</w:t>
      </w:r>
    </w:p>
    <w:p w:rsidR="007B4C01" w:rsidRPr="00005FBB" w:rsidRDefault="007B4C01" w:rsidP="001E4669">
      <w:pPr>
        <w:tabs>
          <w:tab w:val="left" w:pos="284"/>
        </w:tabs>
        <w:ind w:left="-540" w:firstLine="682"/>
        <w:rPr>
          <w:b/>
          <w:bCs/>
        </w:rPr>
      </w:pPr>
      <w:r w:rsidRPr="00536587">
        <w:rPr>
          <w:b/>
          <w:bCs/>
          <w:color w:val="002060"/>
        </w:rPr>
        <w:t>Numara</w:t>
      </w:r>
      <w:r w:rsidRPr="00005FBB">
        <w:rPr>
          <w:b/>
          <w:bCs/>
        </w:rPr>
        <w:t xml:space="preserve">: </w:t>
      </w:r>
    </w:p>
    <w:p w:rsidR="007B4C01" w:rsidRPr="001E4669" w:rsidRDefault="007B4C01" w:rsidP="001E4669">
      <w:pPr>
        <w:ind w:left="-540"/>
        <w:rPr>
          <w:rFonts w:ascii="Arial Black" w:hAnsi="Arial Black" w:cs="Arial Black"/>
          <w:color w:val="FF0000"/>
          <w:sz w:val="40"/>
          <w:szCs w:val="40"/>
        </w:rPr>
      </w:pPr>
      <w:r>
        <w:t xml:space="preserve">                                                         </w:t>
      </w:r>
      <w:r w:rsidRPr="001E4669">
        <w:rPr>
          <w:color w:val="FF0000"/>
        </w:rPr>
        <w:t xml:space="preserve"> </w:t>
      </w:r>
      <w:r w:rsidRPr="001E4669">
        <w:rPr>
          <w:rFonts w:ascii="Arial Black" w:hAnsi="Arial Black" w:cs="Arial Black"/>
          <w:color w:val="FF0000"/>
          <w:sz w:val="40"/>
          <w:szCs w:val="40"/>
        </w:rPr>
        <w:t>TÜRKÇE TESTİ</w:t>
      </w:r>
      <w:r w:rsidRPr="001E4669">
        <w:rPr>
          <w:rFonts w:ascii="Arial Black" w:hAnsi="Arial Black" w:cs="Arial Black"/>
          <w:color w:val="FF0000"/>
          <w:sz w:val="28"/>
          <w:szCs w:val="28"/>
        </w:rPr>
        <w:t xml:space="preserve">            </w:t>
      </w:r>
    </w:p>
    <w:p w:rsidR="007B4C01" w:rsidRDefault="007B4C01" w:rsidP="001E4669">
      <w:pPr>
        <w:ind w:left="180" w:right="-852"/>
        <w:rPr>
          <w:sz w:val="28"/>
          <w:szCs w:val="28"/>
        </w:rPr>
      </w:pPr>
      <w:r>
        <w:rPr>
          <w:noProof/>
        </w:rPr>
        <w:pict>
          <v:rect id="_x0000_s1027" style="position:absolute;left:0;text-align:left;margin-left:-10.15pt;margin-top:8.7pt;width:247.85pt;height:50.45pt;z-index:251650048" strokecolor="white">
            <v:textbox style="mso-next-textbox:#_x0000_s1027">
              <w:txbxContent>
                <w:p w:rsidR="007B4C01" w:rsidRPr="00656A04" w:rsidRDefault="007B4C01" w:rsidP="00793396">
                  <w:pPr>
                    <w:jc w:val="both"/>
                  </w:pPr>
                  <w:r w:rsidRPr="00656A04">
                    <w:rPr>
                      <w:b/>
                      <w:bCs/>
                      <w:color w:val="FF0000"/>
                    </w:rPr>
                    <w:t>1-</w:t>
                  </w:r>
                  <w:r w:rsidRPr="00656A04">
                    <w:t xml:space="preserve"> ‘A</w:t>
                  </w:r>
                  <w:r>
                    <w:t>hhh annem</w:t>
                  </w:r>
                  <w:r w:rsidRPr="00656A04">
                    <w:t xml:space="preserve"> </w:t>
                  </w:r>
                  <w:r>
                    <w:t>( )</w:t>
                  </w:r>
                  <w:r w:rsidRPr="00656A04">
                    <w:t xml:space="preserve">     ifadesinin sonuna hangi noktalama işareti konulmalıdır?</w:t>
                  </w:r>
                </w:p>
                <w:p w:rsidR="007B4C01" w:rsidRPr="00656A04" w:rsidRDefault="007B4C01" w:rsidP="00AA631A">
                  <w:r>
                    <w:t xml:space="preserve">       </w:t>
                  </w:r>
                  <w:r w:rsidRPr="00656A04">
                    <w:t xml:space="preserve">A. ( ! )        </w:t>
                  </w:r>
                  <w:r w:rsidRPr="00656A04">
                    <w:tab/>
                    <w:t xml:space="preserve">B. ( . ) </w:t>
                  </w:r>
                  <w:r w:rsidRPr="00656A04">
                    <w:tab/>
                    <w:t xml:space="preserve">   C. ( ? )</w:t>
                  </w:r>
                </w:p>
                <w:p w:rsidR="007B4C01" w:rsidRPr="00793396" w:rsidRDefault="007B4C01" w:rsidP="00793396"/>
              </w:txbxContent>
            </v:textbox>
          </v:rect>
        </w:pict>
      </w:r>
      <w:r>
        <w:rPr>
          <w:noProof/>
        </w:rPr>
        <w:pict>
          <v:rect id="_x0000_s1028" style="position:absolute;left:0;text-align:left;margin-left:255.4pt;margin-top:8.7pt;width:245.9pt;height:79.5pt;z-index:251651072" strokecolor="white">
            <v:textbox style="mso-next-textbox:#_x0000_s1028">
              <w:txbxContent>
                <w:p w:rsidR="007B4C01" w:rsidRPr="00656A04" w:rsidRDefault="007B4C01" w:rsidP="00793396">
                  <w:pPr>
                    <w:jc w:val="both"/>
                  </w:pPr>
                  <w:r w:rsidRPr="00656A04">
                    <w:rPr>
                      <w:b/>
                      <w:bCs/>
                      <w:color w:val="FF0000"/>
                    </w:rPr>
                    <w:t>2-</w:t>
                  </w:r>
                  <w:r w:rsidRPr="00656A04">
                    <w:t xml:space="preserve"> Aşağıdaki cümlelerden hangisinin sonuna soru işareti ( ? ) konulmaz?</w:t>
                  </w:r>
                </w:p>
                <w:p w:rsidR="007B4C01" w:rsidRPr="00656A04" w:rsidRDefault="007B4C01" w:rsidP="00793396">
                  <w:r w:rsidRPr="00656A04">
                    <w:t>A. S</w:t>
                  </w:r>
                  <w:r>
                    <w:t>ınava çalıştın</w:t>
                  </w:r>
                  <w:r w:rsidRPr="00656A04">
                    <w:t xml:space="preserve"> mı </w:t>
                  </w:r>
                </w:p>
                <w:p w:rsidR="007B4C01" w:rsidRPr="00656A04" w:rsidRDefault="007B4C01" w:rsidP="00793396">
                  <w:r w:rsidRPr="00656A04">
                    <w:t xml:space="preserve">B. </w:t>
                  </w:r>
                  <w:r>
                    <w:t xml:space="preserve">Ödevlerimi yaptım </w:t>
                  </w:r>
                  <w:r w:rsidRPr="00656A04">
                    <w:t xml:space="preserve">            </w:t>
                  </w:r>
                </w:p>
                <w:p w:rsidR="007B4C01" w:rsidRPr="00656A04" w:rsidRDefault="007B4C01" w:rsidP="00793396">
                  <w:r w:rsidRPr="00656A04">
                    <w:t>C.</w:t>
                  </w:r>
                  <w:r>
                    <w:t>Kitabını okudun mu</w:t>
                  </w:r>
                </w:p>
                <w:p w:rsidR="007B4C01" w:rsidRPr="00793396" w:rsidRDefault="007B4C01" w:rsidP="00793396">
                  <w:pPr>
                    <w:rPr>
                      <w:sz w:val="26"/>
                      <w:szCs w:val="26"/>
                    </w:rPr>
                  </w:pPr>
                </w:p>
              </w:txbxContent>
            </v:textbox>
          </v:rect>
        </w:pict>
      </w:r>
    </w:p>
    <w:p w:rsidR="007B4C01" w:rsidRDefault="007B4C01" w:rsidP="001E4669">
      <w:pPr>
        <w:ind w:left="180" w:right="-852"/>
        <w:rPr>
          <w:sz w:val="28"/>
          <w:szCs w:val="28"/>
        </w:rPr>
      </w:pPr>
    </w:p>
    <w:p w:rsidR="007B4C01" w:rsidRDefault="007B4C01" w:rsidP="001E4669">
      <w:pPr>
        <w:ind w:left="180" w:right="-852"/>
        <w:rPr>
          <w:sz w:val="28"/>
          <w:szCs w:val="28"/>
        </w:rPr>
      </w:pPr>
    </w:p>
    <w:p w:rsidR="007B4C01" w:rsidRDefault="007B4C01" w:rsidP="001E4669">
      <w:pPr>
        <w:ind w:left="180" w:right="-852"/>
        <w:rPr>
          <w:sz w:val="28"/>
          <w:szCs w:val="28"/>
        </w:rPr>
      </w:pPr>
    </w:p>
    <w:p w:rsidR="007B4C01" w:rsidRDefault="007B4C01" w:rsidP="001E4669">
      <w:pPr>
        <w:ind w:left="180" w:right="-852"/>
        <w:rPr>
          <w:sz w:val="28"/>
          <w:szCs w:val="28"/>
        </w:rPr>
      </w:pPr>
      <w:r>
        <w:rPr>
          <w:noProof/>
        </w:rPr>
        <w:pict>
          <v:rect id="_x0000_s1029" style="position:absolute;left:0;text-align:left;margin-left:-10.15pt;margin-top:2.55pt;width:251.6pt;height:103.2pt;z-index:251652096" strokecolor="white">
            <v:textbox style="mso-next-textbox:#_x0000_s1029">
              <w:txbxContent>
                <w:p w:rsidR="007B4C01" w:rsidRPr="00656A04" w:rsidRDefault="007B4C01" w:rsidP="00793396">
                  <w:pPr>
                    <w:jc w:val="both"/>
                  </w:pPr>
                  <w:r w:rsidRPr="00656A04">
                    <w:rPr>
                      <w:b/>
                      <w:bCs/>
                      <w:color w:val="FF0000"/>
                    </w:rPr>
                    <w:t>3-</w:t>
                  </w:r>
                  <w:r w:rsidRPr="00656A04">
                    <w:t xml:space="preserve"> </w:t>
                  </w:r>
                  <w:r>
                    <w:t>Ben annemi çok seviyorum……….. annem benim her şeyim. T</w:t>
                  </w:r>
                  <w:r w:rsidRPr="00656A04">
                    <w:t>ümcesinde noktalı yere hangi sözcük gelmelidir?</w:t>
                  </w:r>
                </w:p>
                <w:p w:rsidR="007B4C01" w:rsidRPr="00656A04" w:rsidRDefault="007B4C01" w:rsidP="00793396">
                  <w:r w:rsidRPr="00656A04">
                    <w:t xml:space="preserve">A. </w:t>
                  </w:r>
                  <w:r>
                    <w:t>çünkü</w:t>
                  </w:r>
                  <w:r w:rsidRPr="00656A04">
                    <w:t xml:space="preserve">                               </w:t>
                  </w:r>
                </w:p>
                <w:p w:rsidR="007B4C01" w:rsidRPr="00656A04" w:rsidRDefault="007B4C01" w:rsidP="00793396">
                  <w:r w:rsidRPr="00656A04">
                    <w:t xml:space="preserve">B. ancak                                 </w:t>
                  </w:r>
                </w:p>
                <w:p w:rsidR="007B4C01" w:rsidRPr="00656A04" w:rsidRDefault="007B4C01" w:rsidP="00793396">
                  <w:r w:rsidRPr="00656A04">
                    <w:t xml:space="preserve">C. </w:t>
                  </w:r>
                  <w:r>
                    <w:t>Veya</w:t>
                  </w:r>
                </w:p>
                <w:p w:rsidR="007B4C01" w:rsidRPr="00793396" w:rsidRDefault="007B4C01" w:rsidP="00793396">
                  <w:pPr>
                    <w:rPr>
                      <w:sz w:val="26"/>
                      <w:szCs w:val="26"/>
                    </w:rPr>
                  </w:pPr>
                </w:p>
              </w:txbxContent>
            </v:textbox>
          </v:rect>
        </w:pict>
      </w:r>
    </w:p>
    <w:p w:rsidR="007B4C01" w:rsidRDefault="007B4C01" w:rsidP="001E4669">
      <w:pPr>
        <w:ind w:left="180" w:right="-852"/>
        <w:rPr>
          <w:sz w:val="28"/>
          <w:szCs w:val="28"/>
        </w:rPr>
      </w:pPr>
      <w:r>
        <w:rPr>
          <w:noProof/>
        </w:rPr>
        <w:pict>
          <v:rect id="_x0000_s1030" style="position:absolute;left:0;text-align:left;margin-left:251.65pt;margin-top:7.7pt;width:249.65pt;height:74.45pt;z-index:251653120" strokecolor="white">
            <v:textbox style="mso-next-textbox:#_x0000_s1030">
              <w:txbxContent>
                <w:p w:rsidR="007B4C01" w:rsidRPr="00656A04" w:rsidRDefault="007B4C01" w:rsidP="002E3D1D">
                  <w:pPr>
                    <w:jc w:val="both"/>
                  </w:pPr>
                  <w:r w:rsidRPr="00656A04">
                    <w:rPr>
                      <w:b/>
                      <w:bCs/>
                      <w:color w:val="FF0000"/>
                    </w:rPr>
                    <w:t>4-</w:t>
                  </w:r>
                  <w:r w:rsidRPr="00656A04">
                    <w:t xml:space="preserve"> İsteyen kitap</w:t>
                  </w:r>
                  <w:r>
                    <w:t xml:space="preserve"> </w:t>
                  </w:r>
                  <w:r w:rsidRPr="00656A04">
                    <w:t>…… gazete okuyabilir.’ tümcesinde noktalı yere hangisi gelmelidir?</w:t>
                  </w:r>
                </w:p>
                <w:p w:rsidR="007B4C01" w:rsidRPr="00656A04" w:rsidRDefault="007B4C01" w:rsidP="00793396">
                  <w:r w:rsidRPr="00656A04">
                    <w:t xml:space="preserve">A. veya                                           </w:t>
                  </w:r>
                </w:p>
                <w:p w:rsidR="007B4C01" w:rsidRPr="00656A04" w:rsidRDefault="007B4C01" w:rsidP="00793396">
                  <w:r w:rsidRPr="00656A04">
                    <w:t xml:space="preserve">B. fakat                                  </w:t>
                  </w:r>
                </w:p>
                <w:p w:rsidR="007B4C01" w:rsidRPr="00656A04" w:rsidRDefault="007B4C01" w:rsidP="00793396">
                  <w:r w:rsidRPr="00656A04">
                    <w:t>C. Çünkü</w:t>
                  </w:r>
                </w:p>
                <w:p w:rsidR="007B4C01" w:rsidRPr="00793396" w:rsidRDefault="007B4C01" w:rsidP="00793396"/>
              </w:txbxContent>
            </v:textbox>
          </v:rect>
        </w:pict>
      </w:r>
    </w:p>
    <w:p w:rsidR="007B4C01" w:rsidRDefault="007B4C01" w:rsidP="001E4669">
      <w:pPr>
        <w:ind w:left="180" w:right="-852"/>
        <w:rPr>
          <w:sz w:val="28"/>
          <w:szCs w:val="28"/>
        </w:rPr>
      </w:pPr>
    </w:p>
    <w:p w:rsidR="007B4C01" w:rsidRDefault="007B4C01" w:rsidP="001E4669">
      <w:pPr>
        <w:ind w:left="180" w:right="-852"/>
        <w:rPr>
          <w:sz w:val="28"/>
          <w:szCs w:val="28"/>
        </w:rPr>
      </w:pPr>
    </w:p>
    <w:p w:rsidR="007B4C01" w:rsidRDefault="007B4C01" w:rsidP="001E4669">
      <w:pPr>
        <w:ind w:left="180" w:right="-852"/>
        <w:rPr>
          <w:sz w:val="28"/>
          <w:szCs w:val="28"/>
        </w:rPr>
      </w:pPr>
    </w:p>
    <w:p w:rsidR="007B4C01" w:rsidRDefault="007B4C01" w:rsidP="001E4669">
      <w:pPr>
        <w:ind w:left="180" w:right="-852"/>
        <w:rPr>
          <w:sz w:val="28"/>
          <w:szCs w:val="28"/>
        </w:rPr>
      </w:pPr>
    </w:p>
    <w:p w:rsidR="007B4C01" w:rsidRDefault="007B4C01" w:rsidP="001E4669">
      <w:pPr>
        <w:ind w:left="180" w:right="-852"/>
        <w:rPr>
          <w:sz w:val="28"/>
          <w:szCs w:val="28"/>
        </w:rPr>
      </w:pPr>
      <w:r>
        <w:rPr>
          <w:noProof/>
        </w:rPr>
        <w:pict>
          <v:rect id="_x0000_s1031" style="position:absolute;left:0;text-align:left;margin-left:255.4pt;margin-top:1.65pt;width:255.9pt;height:79.5pt;z-index:251655168" strokecolor="white">
            <v:textbox style="mso-next-textbox:#_x0000_s1031">
              <w:txbxContent>
                <w:p w:rsidR="007B4C01" w:rsidRPr="00656A04" w:rsidRDefault="007B4C01" w:rsidP="002E3D1D">
                  <w:pPr>
                    <w:jc w:val="both"/>
                  </w:pPr>
                  <w:r w:rsidRPr="00656A04">
                    <w:rPr>
                      <w:b/>
                      <w:bCs/>
                      <w:color w:val="FF0000"/>
                    </w:rPr>
                    <w:t xml:space="preserve">  6-</w:t>
                  </w:r>
                  <w:r w:rsidRPr="00656A04">
                    <w:t xml:space="preserve"> </w:t>
                  </w:r>
                  <w:r>
                    <w:t xml:space="preserve">Bir insan </w:t>
                  </w:r>
                  <w:r w:rsidRPr="00656A04">
                    <w:t>(  )</w:t>
                  </w:r>
                  <w:r>
                    <w:t xml:space="preserve"> aslını</w:t>
                  </w:r>
                  <w:r w:rsidRPr="00656A04">
                    <w:t xml:space="preserve">(  )  </w:t>
                  </w:r>
                  <w:r>
                    <w:t>atasını</w:t>
                  </w:r>
                  <w:r w:rsidRPr="00656A04">
                    <w:t xml:space="preserve"> (  ) </w:t>
                  </w:r>
                  <w:r>
                    <w:t>anne</w:t>
                  </w:r>
                  <w:r w:rsidRPr="00656A04">
                    <w:t xml:space="preserve"> v</w:t>
                  </w:r>
                  <w:r>
                    <w:t>e</w:t>
                  </w:r>
                  <w:r w:rsidRPr="00656A04">
                    <w:t xml:space="preserve"> </w:t>
                  </w:r>
                  <w:r>
                    <w:t xml:space="preserve">babasını bilmekle </w:t>
                  </w:r>
                  <w:r w:rsidRPr="00656A04">
                    <w:t>takdir edilir</w:t>
                  </w:r>
                  <w:r>
                    <w:t xml:space="preserve"> </w:t>
                  </w:r>
                  <w:r w:rsidRPr="00656A04">
                    <w:t>( )’ tümcesinde, yay ayraçların içine sırayla hangi noktalama işaretleri gelmelidir?</w:t>
                  </w:r>
                </w:p>
                <w:p w:rsidR="007B4C01" w:rsidRPr="00656A04" w:rsidRDefault="007B4C01" w:rsidP="002E3D1D">
                  <w:r w:rsidRPr="00656A04">
                    <w:t xml:space="preserve">A. ( ;) (,)(,) (.)     B. ( </w:t>
                  </w:r>
                  <w:r>
                    <w:t xml:space="preserve">- </w:t>
                  </w:r>
                  <w:r w:rsidRPr="00656A04">
                    <w:t>)</w:t>
                  </w:r>
                  <w:r w:rsidRPr="00B32DED">
                    <w:t xml:space="preserve"> </w:t>
                  </w:r>
                  <w:r w:rsidRPr="00656A04">
                    <w:t>(,)</w:t>
                  </w:r>
                  <w:r>
                    <w:t xml:space="preserve"> (,) (.)    </w:t>
                  </w:r>
                  <w:r w:rsidRPr="00656A04">
                    <w:t>C. (</w:t>
                  </w:r>
                  <w:r>
                    <w:t>?</w:t>
                  </w:r>
                  <w:r w:rsidRPr="00656A04">
                    <w:t>)(,) (.) (?)</w:t>
                  </w:r>
                </w:p>
                <w:p w:rsidR="007B4C01" w:rsidRPr="002E3D1D" w:rsidRDefault="007B4C01" w:rsidP="002E3D1D"/>
              </w:txbxContent>
            </v:textbox>
          </v:rect>
        </w:pict>
      </w:r>
      <w:r>
        <w:rPr>
          <w:noProof/>
        </w:rPr>
        <w:pict>
          <v:rect id="_x0000_s1032" style="position:absolute;left:0;text-align:left;margin-left:-6.4pt;margin-top:9.15pt;width:247.85pt;height:51.2pt;z-index:251654144" strokecolor="white">
            <v:textbox style="mso-next-textbox:#_x0000_s1032">
              <w:txbxContent>
                <w:p w:rsidR="007B4C01" w:rsidRPr="004166B9" w:rsidRDefault="007B4C01" w:rsidP="002E3D1D">
                  <w:pPr>
                    <w:jc w:val="both"/>
                  </w:pPr>
                  <w:r w:rsidRPr="004166B9">
                    <w:rPr>
                      <w:b/>
                      <w:bCs/>
                      <w:color w:val="FF0000"/>
                    </w:rPr>
                    <w:t>5-</w:t>
                  </w:r>
                  <w:r w:rsidRPr="004166B9">
                    <w:t xml:space="preserve"> Ay ne güzel, ne de tatlı bir çocukmuş! Diyen kişi, nasıl bir duygu içerisindedir?</w:t>
                  </w:r>
                </w:p>
                <w:p w:rsidR="007B4C01" w:rsidRPr="004166B9" w:rsidRDefault="007B4C01" w:rsidP="002E3D1D">
                  <w:r w:rsidRPr="004166B9">
                    <w:t>A. korku           B. sevgi         C.nefret</w:t>
                  </w:r>
                </w:p>
                <w:p w:rsidR="007B4C01" w:rsidRPr="00793396" w:rsidRDefault="007B4C01" w:rsidP="00793396"/>
              </w:txbxContent>
            </v:textbox>
          </v:rect>
        </w:pict>
      </w:r>
    </w:p>
    <w:p w:rsidR="007B4C01" w:rsidRDefault="007B4C01" w:rsidP="001E4669">
      <w:pPr>
        <w:ind w:left="180" w:right="-852"/>
        <w:rPr>
          <w:sz w:val="28"/>
          <w:szCs w:val="28"/>
        </w:rPr>
      </w:pPr>
    </w:p>
    <w:p w:rsidR="007B4C01" w:rsidRDefault="007B4C01" w:rsidP="002E3D1D">
      <w:pPr>
        <w:tabs>
          <w:tab w:val="left" w:pos="6286"/>
        </w:tabs>
        <w:ind w:left="180" w:right="-852"/>
        <w:rPr>
          <w:sz w:val="28"/>
          <w:szCs w:val="28"/>
        </w:rPr>
      </w:pPr>
      <w:r>
        <w:rPr>
          <w:sz w:val="28"/>
          <w:szCs w:val="28"/>
        </w:rPr>
        <w:tab/>
      </w:r>
    </w:p>
    <w:p w:rsidR="007B4C01" w:rsidRDefault="007B4C01" w:rsidP="001E4669">
      <w:pPr>
        <w:ind w:left="180" w:right="-852"/>
        <w:rPr>
          <w:sz w:val="28"/>
          <w:szCs w:val="28"/>
        </w:rPr>
      </w:pPr>
    </w:p>
    <w:p w:rsidR="007B4C01" w:rsidRDefault="007B4C01" w:rsidP="001E4669">
      <w:pPr>
        <w:ind w:left="180" w:right="-852"/>
        <w:rPr>
          <w:sz w:val="28"/>
          <w:szCs w:val="28"/>
        </w:rPr>
      </w:pPr>
      <w:r>
        <w:rPr>
          <w:noProof/>
        </w:rPr>
        <w:pict>
          <v:rect id="_x0000_s1033" style="position:absolute;left:0;text-align:left;margin-left:-8.2pt;margin-top:4.55pt;width:249.65pt;height:76.55pt;z-index:251656192" strokecolor="white">
            <v:textbox>
              <w:txbxContent>
                <w:p w:rsidR="007B4C01" w:rsidRPr="004166B9" w:rsidRDefault="007B4C01" w:rsidP="002E3D1D">
                  <w:pPr>
                    <w:jc w:val="both"/>
                  </w:pPr>
                  <w:r w:rsidRPr="004166B9">
                    <w:rPr>
                      <w:b/>
                      <w:bCs/>
                      <w:color w:val="FF0000"/>
                    </w:rPr>
                    <w:t xml:space="preserve">  7-</w:t>
                  </w:r>
                  <w:r w:rsidRPr="004166B9">
                    <w:t xml:space="preserve"> Aşağıdaki tümcelerde yay ayraçlarla ayrılan yerlerden hangisine ünlem işareti ( ! ) konmaz?</w:t>
                  </w:r>
                </w:p>
                <w:p w:rsidR="007B4C01" w:rsidRPr="004166B9" w:rsidRDefault="007B4C01" w:rsidP="002E3D1D">
                  <w:pPr>
                    <w:jc w:val="both"/>
                  </w:pPr>
                  <w:r w:rsidRPr="004166B9">
                    <w:t xml:space="preserve"> A. Aaaa( ) </w:t>
                  </w:r>
                  <w:r>
                    <w:t>Müdürümüz</w:t>
                  </w:r>
                  <w:r w:rsidRPr="004166B9">
                    <w:t xml:space="preserve"> gelmiş       </w:t>
                  </w:r>
                </w:p>
                <w:p w:rsidR="007B4C01" w:rsidRPr="004166B9" w:rsidRDefault="007B4C01" w:rsidP="002E3D1D">
                  <w:pPr>
                    <w:jc w:val="both"/>
                  </w:pPr>
                  <w:r w:rsidRPr="004166B9">
                    <w:t xml:space="preserve"> B. Eyvah(  )</w:t>
                  </w:r>
                  <w:r>
                    <w:t xml:space="preserve"> yine kar yağdı</w:t>
                  </w:r>
                  <w:r w:rsidRPr="004166B9">
                    <w:t xml:space="preserve">    </w:t>
                  </w:r>
                </w:p>
                <w:p w:rsidR="007B4C01" w:rsidRPr="004166B9" w:rsidRDefault="007B4C01" w:rsidP="002E3D1D">
                  <w:pPr>
                    <w:jc w:val="both"/>
                  </w:pPr>
                  <w:r w:rsidRPr="004166B9">
                    <w:t xml:space="preserve">C. </w:t>
                  </w:r>
                  <w:r>
                    <w:t>Mustafa</w:t>
                  </w:r>
                  <w:r w:rsidRPr="004166B9">
                    <w:t xml:space="preserve"> aşı olmuş( )</w:t>
                  </w:r>
                </w:p>
                <w:p w:rsidR="007B4C01" w:rsidRPr="002E3D1D" w:rsidRDefault="007B4C01" w:rsidP="002E3D1D"/>
              </w:txbxContent>
            </v:textbox>
          </v:rect>
        </w:pict>
      </w:r>
    </w:p>
    <w:p w:rsidR="007B4C01" w:rsidRDefault="007B4C01" w:rsidP="001E4669">
      <w:pPr>
        <w:ind w:left="180" w:right="-852"/>
        <w:rPr>
          <w:sz w:val="28"/>
          <w:szCs w:val="28"/>
        </w:rPr>
      </w:pPr>
      <w:r>
        <w:rPr>
          <w:noProof/>
        </w:rPr>
        <w:pict>
          <v:rect id="_x0000_s1034" style="position:absolute;left:0;text-align:left;margin-left:255.4pt;margin-top:6.15pt;width:255.9pt;height:76.55pt;z-index:251657216" strokecolor="white">
            <v:textbox>
              <w:txbxContent>
                <w:p w:rsidR="007B4C01" w:rsidRPr="004166B9" w:rsidRDefault="007B4C01" w:rsidP="002E3D1D">
                  <w:pPr>
                    <w:jc w:val="both"/>
                  </w:pPr>
                  <w:r w:rsidRPr="004166B9">
                    <w:rPr>
                      <w:b/>
                      <w:bCs/>
                      <w:color w:val="FF0000"/>
                    </w:rPr>
                    <w:t>8-</w:t>
                  </w:r>
                  <w:r w:rsidRPr="004166B9">
                    <w:t xml:space="preserve"> Aşağıdaki cümlelerin hangisinde neden-sonuç ilişkisi yoktur?</w:t>
                  </w:r>
                </w:p>
                <w:p w:rsidR="007B4C01" w:rsidRPr="004166B9" w:rsidRDefault="007B4C01" w:rsidP="002E3D1D">
                  <w:pPr>
                    <w:jc w:val="both"/>
                  </w:pPr>
                  <w:r w:rsidRPr="004166B9">
                    <w:t>A) Çok yürüdüğünden ayakları şişmiş.</w:t>
                  </w:r>
                </w:p>
                <w:p w:rsidR="007B4C01" w:rsidRPr="004166B9" w:rsidRDefault="007B4C01" w:rsidP="002E3D1D">
                  <w:pPr>
                    <w:jc w:val="both"/>
                  </w:pPr>
                  <w:r w:rsidRPr="004166B9">
                    <w:t>B) Kısa zamanda iyileştiği için taburcu edildi.</w:t>
                  </w:r>
                </w:p>
                <w:p w:rsidR="007B4C01" w:rsidRPr="004166B9" w:rsidRDefault="007B4C01" w:rsidP="002E3D1D">
                  <w:pPr>
                    <w:jc w:val="both"/>
                  </w:pPr>
                  <w:r w:rsidRPr="004166B9">
                    <w:t>C) Hırsız kedi, duvardan atlayıp kaçtı</w:t>
                  </w:r>
                </w:p>
                <w:p w:rsidR="007B4C01" w:rsidRPr="002E3D1D" w:rsidRDefault="007B4C01" w:rsidP="002E3D1D"/>
              </w:txbxContent>
            </v:textbox>
          </v:rect>
        </w:pict>
      </w:r>
    </w:p>
    <w:p w:rsidR="007B4C01" w:rsidRPr="001E4669" w:rsidRDefault="007B4C01" w:rsidP="001E4669">
      <w:pPr>
        <w:ind w:left="180" w:right="-852"/>
        <w:rPr>
          <w:sz w:val="28"/>
          <w:szCs w:val="28"/>
        </w:rPr>
      </w:pPr>
    </w:p>
    <w:p w:rsidR="007B4C01" w:rsidRPr="00793396" w:rsidRDefault="007B4C01" w:rsidP="00793396">
      <w:pPr>
        <w:spacing w:line="276" w:lineRule="auto"/>
        <w:ind w:right="-852" w:hanging="540"/>
        <w:rPr>
          <w:sz w:val="28"/>
          <w:szCs w:val="28"/>
        </w:rPr>
      </w:pPr>
      <w:r w:rsidRPr="00793396">
        <w:rPr>
          <w:sz w:val="28"/>
          <w:szCs w:val="28"/>
        </w:rPr>
        <w:tab/>
      </w: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r>
        <w:rPr>
          <w:noProof/>
        </w:rPr>
        <w:pict>
          <v:rect id="_x0000_s1035" style="position:absolute;margin-left:-6.4pt;margin-top:3.45pt;width:249.65pt;height:90.9pt;z-index:251658240" strokecolor="white">
            <v:textbox>
              <w:txbxContent>
                <w:p w:rsidR="007B4C01" w:rsidRPr="004166B9" w:rsidRDefault="007B4C01" w:rsidP="00AA631A">
                  <w:pPr>
                    <w:jc w:val="both"/>
                  </w:pPr>
                  <w:r w:rsidRPr="004166B9">
                    <w:rPr>
                      <w:b/>
                      <w:bCs/>
                      <w:color w:val="FF0000"/>
                    </w:rPr>
                    <w:t>9</w:t>
                  </w:r>
                  <w:r w:rsidRPr="004166B9">
                    <w:t>-</w:t>
                  </w:r>
                  <w:r>
                    <w:t xml:space="preserve">  </w:t>
                  </w:r>
                  <w:r>
                    <w:rPr>
                      <w:b/>
                      <w:bCs/>
                    </w:rPr>
                    <w:t>H</w:t>
                  </w:r>
                  <w:r w:rsidRPr="00AA631A">
                    <w:rPr>
                      <w:b/>
                      <w:bCs/>
                    </w:rPr>
                    <w:t>er meslek ama her meslek öğretmenlerin elinden geçmektedir</w:t>
                  </w:r>
                  <w:r>
                    <w:rPr>
                      <w:b/>
                      <w:bCs/>
                    </w:rPr>
                    <w:t>!...</w:t>
                  </w:r>
                </w:p>
                <w:p w:rsidR="007B4C01" w:rsidRPr="004166B9" w:rsidRDefault="007B4C01" w:rsidP="00AA631A">
                  <w:pPr>
                    <w:jc w:val="both"/>
                  </w:pPr>
                  <w:r>
                    <w:t xml:space="preserve"> Yukarıdaki </w:t>
                  </w:r>
                  <w:r w:rsidRPr="004166B9">
                    <w:t>Cümle</w:t>
                  </w:r>
                  <w:r>
                    <w:t>de geçen ünlü ve ünsüz harfleri sayılarını aşağıya yazınız</w:t>
                  </w:r>
                  <w:r w:rsidRPr="004166B9">
                    <w:t>?</w:t>
                  </w:r>
                </w:p>
                <w:p w:rsidR="007B4C01" w:rsidRDefault="007B4C01" w:rsidP="0018672F">
                  <w:pPr>
                    <w:rPr>
                      <w:sz w:val="26"/>
                      <w:szCs w:val="26"/>
                    </w:rPr>
                  </w:pPr>
                  <w:r>
                    <w:rPr>
                      <w:sz w:val="26"/>
                      <w:szCs w:val="26"/>
                    </w:rPr>
                    <w:t>Ünlü Harf Sayısı:</w:t>
                  </w:r>
                </w:p>
                <w:p w:rsidR="007B4C01" w:rsidRPr="0018672F" w:rsidRDefault="007B4C01" w:rsidP="0018672F">
                  <w:pPr>
                    <w:rPr>
                      <w:sz w:val="26"/>
                      <w:szCs w:val="26"/>
                    </w:rPr>
                  </w:pPr>
                  <w:r>
                    <w:rPr>
                      <w:sz w:val="26"/>
                      <w:szCs w:val="26"/>
                    </w:rPr>
                    <w:t>Ünsüz Harf Sayısı:</w:t>
                  </w:r>
                </w:p>
              </w:txbxContent>
            </v:textbox>
          </v:rect>
        </w:pict>
      </w:r>
    </w:p>
    <w:p w:rsidR="007B4C01" w:rsidRDefault="007B4C01" w:rsidP="002E3D1D">
      <w:pPr>
        <w:spacing w:line="276" w:lineRule="auto"/>
        <w:ind w:right="-852"/>
        <w:rPr>
          <w:sz w:val="28"/>
          <w:szCs w:val="28"/>
        </w:rPr>
      </w:pPr>
      <w:r>
        <w:rPr>
          <w:noProof/>
        </w:rPr>
        <w:pict>
          <v:rect id="_x0000_s1036" style="position:absolute;margin-left:255.4pt;margin-top:2.4pt;width:249.65pt;height:73.45pt;z-index:251659264" strokecolor="white">
            <v:textbox>
              <w:txbxContent>
                <w:p w:rsidR="007B4C01" w:rsidRPr="00656A04" w:rsidRDefault="007B4C01" w:rsidP="00656A04">
                  <w:pPr>
                    <w:spacing w:line="276" w:lineRule="auto"/>
                  </w:pPr>
                  <w:r w:rsidRPr="00656A04">
                    <w:rPr>
                      <w:b/>
                      <w:bCs/>
                      <w:color w:val="FF0000"/>
                    </w:rPr>
                    <w:t>10-</w:t>
                  </w:r>
                  <w:r w:rsidRPr="00656A04">
                    <w:t xml:space="preserve"> Aşağıdaki kelimelerin zıt anlamını yazınız</w:t>
                  </w:r>
                  <w:r>
                    <w:t>.</w:t>
                  </w:r>
                </w:p>
                <w:p w:rsidR="007B4C01" w:rsidRPr="00656A04" w:rsidRDefault="007B4C01" w:rsidP="00656A04">
                  <w:pPr>
                    <w:spacing w:line="276" w:lineRule="auto"/>
                  </w:pPr>
                  <w:r>
                    <w:t>Yüksek</w:t>
                  </w:r>
                  <w:r w:rsidRPr="00656A04">
                    <w:t xml:space="preserve"> =………… </w:t>
                  </w:r>
                  <w:r>
                    <w:t xml:space="preserve">          </w:t>
                  </w:r>
                  <w:r w:rsidRPr="00656A04">
                    <w:t xml:space="preserve">Yeni = ………            </w:t>
                  </w:r>
                  <w:r>
                    <w:t>Güzel</w:t>
                  </w:r>
                  <w:r w:rsidRPr="00656A04">
                    <w:t xml:space="preserve">:……….. </w:t>
                  </w:r>
                  <w:r>
                    <w:t xml:space="preserve">                 </w:t>
                  </w:r>
                  <w:r w:rsidRPr="00656A04">
                    <w:t>Siyah:………..</w:t>
                  </w:r>
                </w:p>
                <w:p w:rsidR="007B4C01" w:rsidRPr="00656A04" w:rsidRDefault="007B4C01" w:rsidP="00656A04">
                  <w:pPr>
                    <w:spacing w:line="276" w:lineRule="auto"/>
                  </w:pPr>
                  <w:r w:rsidRPr="00656A04">
                    <w:t>Şişman =……….               Uzun =………..</w:t>
                  </w:r>
                </w:p>
                <w:p w:rsidR="007B4C01" w:rsidRPr="00656A04" w:rsidRDefault="007B4C01" w:rsidP="00656A04"/>
                <w:p w:rsidR="007B4C01" w:rsidRPr="00656A04" w:rsidRDefault="007B4C01" w:rsidP="00656A04"/>
              </w:txbxContent>
            </v:textbox>
          </v:rect>
        </w:pict>
      </w: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r>
        <w:rPr>
          <w:noProof/>
        </w:rPr>
        <w:pict>
          <v:rect id="_x0000_s1037" style="position:absolute;margin-left:255.4pt;margin-top:6.9pt;width:249.65pt;height:118.8pt;z-index:251661312" strokecolor="white">
            <v:textbox style="mso-next-textbox:#_x0000_s1037">
              <w:txbxContent>
                <w:p w:rsidR="007B4C01" w:rsidRPr="00656A04" w:rsidRDefault="007B4C01" w:rsidP="00656A04">
                  <w:pPr>
                    <w:jc w:val="both"/>
                  </w:pPr>
                  <w:r w:rsidRPr="00656A04">
                    <w:rPr>
                      <w:b/>
                      <w:bCs/>
                      <w:color w:val="FF0000"/>
                    </w:rPr>
                    <w:t>12-</w:t>
                  </w:r>
                  <w:r w:rsidRPr="00656A04">
                    <w:t xml:space="preserve"> Aşağıdaki kelimeleri abece (sözlük)  sırasına göre dizelim.</w:t>
                  </w:r>
                </w:p>
                <w:p w:rsidR="007B4C01" w:rsidRPr="00656A04" w:rsidRDefault="007B4C01" w:rsidP="00656A04">
                  <w:r w:rsidRPr="00656A04">
                    <w:t xml:space="preserve">      k</w:t>
                  </w:r>
                  <w:r>
                    <w:t>edi</w:t>
                  </w:r>
                  <w:r w:rsidRPr="00656A04">
                    <w:t xml:space="preserve"> –  </w:t>
                  </w:r>
                  <w:r>
                    <w:t>kalem</w:t>
                  </w:r>
                  <w:r w:rsidRPr="00656A04">
                    <w:t xml:space="preserve">  –  </w:t>
                  </w:r>
                  <w:r>
                    <w:t>kitap</w:t>
                  </w:r>
                  <w:r w:rsidRPr="00656A04">
                    <w:t xml:space="preserve">  –  kurt  –  </w:t>
                  </w:r>
                  <w:r>
                    <w:t>küçük</w:t>
                  </w:r>
                </w:p>
                <w:p w:rsidR="007B4C01" w:rsidRPr="00656A04" w:rsidRDefault="007B4C01" w:rsidP="00656A04">
                  <w:r w:rsidRPr="00656A04">
                    <w:t>1…………………………           2………………………….</w:t>
                  </w:r>
                </w:p>
                <w:p w:rsidR="007B4C01" w:rsidRPr="00656A04" w:rsidRDefault="007B4C01" w:rsidP="00656A04">
                  <w:r w:rsidRPr="00656A04">
                    <w:t>3…………………….….           4………………………….</w:t>
                  </w:r>
                </w:p>
                <w:p w:rsidR="007B4C01" w:rsidRPr="00656A04" w:rsidRDefault="007B4C01" w:rsidP="00656A04">
                  <w:r w:rsidRPr="00656A04">
                    <w:t>5……………………..….</w:t>
                  </w:r>
                </w:p>
                <w:p w:rsidR="007B4C01" w:rsidRPr="00656A04" w:rsidRDefault="007B4C01" w:rsidP="00656A04"/>
                <w:p w:rsidR="007B4C01" w:rsidRPr="00656A04" w:rsidRDefault="007B4C01" w:rsidP="00656A04"/>
                <w:p w:rsidR="007B4C01" w:rsidRPr="00656A04" w:rsidRDefault="007B4C01" w:rsidP="00656A04"/>
                <w:p w:rsidR="007B4C01" w:rsidRPr="00656A04" w:rsidRDefault="007B4C01" w:rsidP="00656A04"/>
              </w:txbxContent>
            </v:textbox>
          </v:rect>
        </w:pict>
      </w:r>
      <w:r>
        <w:rPr>
          <w:noProof/>
        </w:rPr>
        <w:pict>
          <v:rect id="_x0000_s1038" style="position:absolute;margin-left:-6.4pt;margin-top:13.35pt;width:249.65pt;height:84.95pt;z-index:251660288" strokecolor="white">
            <v:textbox style="mso-next-textbox:#_x0000_s1038">
              <w:txbxContent>
                <w:p w:rsidR="007B4C01" w:rsidRPr="00656A04" w:rsidRDefault="007B4C01" w:rsidP="00656A04">
                  <w:pPr>
                    <w:spacing w:line="276" w:lineRule="auto"/>
                  </w:pPr>
                  <w:r w:rsidRPr="00656A04">
                    <w:rPr>
                      <w:b/>
                      <w:bCs/>
                      <w:color w:val="FF0000"/>
                    </w:rPr>
                    <w:t>11-</w:t>
                  </w:r>
                  <w:r w:rsidRPr="00656A04">
                    <w:t xml:space="preserve"> Aşağıdaki kelimelerin eş anlamını yazınız. </w:t>
                  </w:r>
                </w:p>
                <w:p w:rsidR="007B4C01" w:rsidRPr="00656A04" w:rsidRDefault="007B4C01" w:rsidP="00656A04">
                  <w:pPr>
                    <w:spacing w:line="276" w:lineRule="auto"/>
                  </w:pPr>
                  <w:r>
                    <w:t>Valide</w:t>
                  </w:r>
                  <w:r w:rsidRPr="00656A04">
                    <w:t xml:space="preserve"> =……….</w:t>
                  </w:r>
                  <w:r>
                    <w:tab/>
                    <w:t xml:space="preserve">       </w:t>
                  </w:r>
                  <w:r w:rsidRPr="00656A04">
                    <w:t xml:space="preserve">Siyah = ………                </w:t>
                  </w:r>
                  <w:r>
                    <w:t xml:space="preserve"> </w:t>
                  </w:r>
                  <w:r w:rsidRPr="00656A04">
                    <w:t>Sene:…………</w:t>
                  </w:r>
                  <w:r w:rsidRPr="00656A04">
                    <w:tab/>
                    <w:t xml:space="preserve">      Öğrenci=…………</w:t>
                  </w:r>
                </w:p>
                <w:p w:rsidR="007B4C01" w:rsidRPr="00656A04" w:rsidRDefault="007B4C01" w:rsidP="00656A04">
                  <w:pPr>
                    <w:spacing w:line="276" w:lineRule="auto"/>
                  </w:pPr>
                  <w:r w:rsidRPr="00656A04">
                    <w:t>Muallim= …………         Islak =…………</w:t>
                  </w:r>
                </w:p>
                <w:p w:rsidR="007B4C01" w:rsidRPr="00656A04" w:rsidRDefault="007B4C01" w:rsidP="00656A04">
                  <w:pPr>
                    <w:spacing w:line="276" w:lineRule="auto"/>
                  </w:pPr>
                </w:p>
                <w:p w:rsidR="007B4C01" w:rsidRPr="00656A04" w:rsidRDefault="007B4C01" w:rsidP="00656A04"/>
                <w:p w:rsidR="007B4C01" w:rsidRPr="00656A04" w:rsidRDefault="007B4C01" w:rsidP="00656A04"/>
              </w:txbxContent>
            </v:textbox>
          </v:rect>
        </w:pict>
      </w: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r>
        <w:rPr>
          <w:noProof/>
        </w:rPr>
        <w:pict>
          <v:rect id="_x0000_s1039" style="position:absolute;margin-left:-6.4pt;margin-top:16.8pt;width:249.65pt;height:90.45pt;z-index:251662336" strokecolor="white">
            <v:textbox style="mso-next-textbox:#_x0000_s1039">
              <w:txbxContent>
                <w:p w:rsidR="007B4C01" w:rsidRDefault="007B4C01" w:rsidP="004166B9">
                  <w:pPr>
                    <w:jc w:val="both"/>
                  </w:pPr>
                  <w:r w:rsidRPr="00656A04">
                    <w:rPr>
                      <w:b/>
                      <w:bCs/>
                      <w:color w:val="FF0000"/>
                    </w:rPr>
                    <w:t>1</w:t>
                  </w:r>
                  <w:r>
                    <w:rPr>
                      <w:b/>
                      <w:bCs/>
                      <w:color w:val="FF0000"/>
                    </w:rPr>
                    <w:t>3</w:t>
                  </w:r>
                  <w:r w:rsidRPr="00656A04">
                    <w:rPr>
                      <w:b/>
                      <w:bCs/>
                      <w:color w:val="FF0000"/>
                    </w:rPr>
                    <w:t>-</w:t>
                  </w:r>
                  <w:r w:rsidRPr="00656A04">
                    <w:t xml:space="preserve"> </w:t>
                  </w:r>
                  <w:r>
                    <w:t>Aşağıdaki kelimelerin yanına hece sayılarını yazınız?</w:t>
                  </w:r>
                </w:p>
                <w:p w:rsidR="007B4C01" w:rsidRDefault="007B4C01" w:rsidP="004166B9">
                  <w:pPr>
                    <w:jc w:val="both"/>
                  </w:pPr>
                  <w:r>
                    <w:t>Tapınakçılar=</w:t>
                  </w:r>
                </w:p>
                <w:p w:rsidR="007B4C01" w:rsidRDefault="007B4C01" w:rsidP="004166B9">
                  <w:pPr>
                    <w:jc w:val="both"/>
                  </w:pPr>
                  <w:r>
                    <w:t>Delidemir=</w:t>
                  </w:r>
                </w:p>
                <w:p w:rsidR="007B4C01" w:rsidRDefault="007B4C01" w:rsidP="004166B9">
                  <w:pPr>
                    <w:jc w:val="both"/>
                  </w:pPr>
                  <w:r>
                    <w:t>Kurdoğlu=</w:t>
                  </w:r>
                </w:p>
                <w:p w:rsidR="007B4C01" w:rsidRPr="00656A04" w:rsidRDefault="007B4C01" w:rsidP="004166B9">
                  <w:pPr>
                    <w:jc w:val="both"/>
                  </w:pPr>
                  <w:r>
                    <w:t>Diriliş Ertuğrul=</w:t>
                  </w:r>
                </w:p>
                <w:p w:rsidR="007B4C01" w:rsidRPr="00656A04" w:rsidRDefault="007B4C01" w:rsidP="004166B9"/>
                <w:p w:rsidR="007B4C01" w:rsidRPr="00656A04" w:rsidRDefault="007B4C01" w:rsidP="004166B9"/>
                <w:p w:rsidR="007B4C01" w:rsidRPr="00656A04" w:rsidRDefault="007B4C01" w:rsidP="004166B9"/>
                <w:p w:rsidR="007B4C01" w:rsidRPr="00656A04" w:rsidRDefault="007B4C01" w:rsidP="004166B9"/>
              </w:txbxContent>
            </v:textbox>
          </v:rect>
        </w:pict>
      </w:r>
    </w:p>
    <w:p w:rsidR="007B4C01" w:rsidRDefault="007B4C01" w:rsidP="002E3D1D">
      <w:pPr>
        <w:spacing w:line="276" w:lineRule="auto"/>
        <w:ind w:right="-852"/>
        <w:rPr>
          <w:sz w:val="28"/>
          <w:szCs w:val="28"/>
        </w:rPr>
      </w:pPr>
    </w:p>
    <w:p w:rsidR="007B4C01" w:rsidRDefault="007B4C01" w:rsidP="002E3D1D">
      <w:pPr>
        <w:spacing w:line="276" w:lineRule="auto"/>
        <w:ind w:right="-852"/>
        <w:rPr>
          <w:sz w:val="28"/>
          <w:szCs w:val="28"/>
        </w:rPr>
      </w:pPr>
    </w:p>
    <w:p w:rsidR="007B4C01" w:rsidRPr="00793396" w:rsidRDefault="007B4C01" w:rsidP="002E3D1D">
      <w:pPr>
        <w:spacing w:line="276" w:lineRule="auto"/>
        <w:ind w:right="-852"/>
        <w:rPr>
          <w:sz w:val="28"/>
          <w:szCs w:val="28"/>
        </w:rPr>
      </w:pPr>
      <w:r>
        <w:rPr>
          <w:noProof/>
        </w:rPr>
        <w:pict>
          <v:rect id="_x0000_s1040" style="position:absolute;margin-left:251.65pt;margin-top:2.3pt;width:259.65pt;height:182.45pt;z-index:251665408" strokecolor="white">
            <v:textbox>
              <w:txbxContent>
                <w:p w:rsidR="007B4C01" w:rsidRPr="00E90B09" w:rsidRDefault="007B4C01" w:rsidP="00E90B09">
                  <w:pPr>
                    <w:jc w:val="both"/>
                    <w:rPr>
                      <w:sz w:val="22"/>
                      <w:szCs w:val="22"/>
                    </w:rPr>
                  </w:pPr>
                  <w:r w:rsidRPr="00656A04">
                    <w:rPr>
                      <w:b/>
                      <w:bCs/>
                      <w:color w:val="FF0000"/>
                    </w:rPr>
                    <w:t>1</w:t>
                  </w:r>
                  <w:r>
                    <w:rPr>
                      <w:b/>
                      <w:bCs/>
                      <w:color w:val="FF0000"/>
                    </w:rPr>
                    <w:t>5-</w:t>
                  </w:r>
                  <w:r>
                    <w:rPr>
                      <w:b/>
                      <w:bCs/>
                      <w:color w:val="FF0000"/>
                    </w:rPr>
                    <w:tab/>
                  </w:r>
                  <w:r w:rsidRPr="00E90B09">
                    <w:rPr>
                      <w:b/>
                      <w:bCs/>
                      <w:color w:val="FF0000"/>
                      <w:sz w:val="22"/>
                      <w:szCs w:val="22"/>
                    </w:rPr>
                    <w:tab/>
                  </w:r>
                  <w:r w:rsidRPr="00E90B09">
                    <w:rPr>
                      <w:b/>
                      <w:bCs/>
                      <w:color w:val="FF0000"/>
                      <w:sz w:val="22"/>
                      <w:szCs w:val="22"/>
                    </w:rPr>
                    <w:tab/>
                    <w:t>ANNE…</w:t>
                  </w:r>
                  <w:r w:rsidRPr="00E90B09">
                    <w:rPr>
                      <w:sz w:val="22"/>
                      <w:szCs w:val="22"/>
                    </w:rPr>
                    <w:t xml:space="preserve"> </w:t>
                  </w:r>
                </w:p>
                <w:p w:rsidR="007B4C01" w:rsidRPr="00E90B09" w:rsidRDefault="007B4C01" w:rsidP="00E90B09">
                  <w:pPr>
                    <w:ind w:firstLine="708"/>
                    <w:jc w:val="both"/>
                    <w:rPr>
                      <w:sz w:val="22"/>
                      <w:szCs w:val="22"/>
                    </w:rPr>
                  </w:pPr>
                  <w:r w:rsidRPr="00E90B09">
                    <w:rPr>
                      <w:sz w:val="22"/>
                      <w:szCs w:val="22"/>
                    </w:rPr>
                    <w:t xml:space="preserve">İnsan dünyaya geldiği ve gözünü açtığı zaman karşısında ilk gördüğü annesidir. Yavrusunun kokusunu hissetmediği, onu kollarına almadığı zaman uyuyamayan anne… Gülüşünü hiç eksik etmeyen, cennetin ayaklarının altına serildiği varlık anne… Ağladığımızda ağlayan, güldüğümüzde gülen, hastalığımızda geceleri hiç uyumadan başımızda bekleyen anne… </w:t>
                  </w:r>
                </w:p>
                <w:p w:rsidR="007B4C01" w:rsidRPr="00E90B09" w:rsidRDefault="007B4C01" w:rsidP="00E90B09">
                  <w:pPr>
                    <w:jc w:val="both"/>
                    <w:rPr>
                      <w:b/>
                      <w:bCs/>
                      <w:sz w:val="22"/>
                      <w:szCs w:val="22"/>
                      <w:u w:val="single"/>
                    </w:rPr>
                  </w:pPr>
                  <w:r w:rsidRPr="00E90B09">
                    <w:rPr>
                      <w:sz w:val="22"/>
                      <w:szCs w:val="22"/>
                    </w:rPr>
                    <w:t xml:space="preserve">Yukarıdaki metindeki </w:t>
                  </w:r>
                  <w:r w:rsidRPr="00E90B09">
                    <w:rPr>
                      <w:b/>
                      <w:bCs/>
                      <w:sz w:val="22"/>
                      <w:szCs w:val="22"/>
                      <w:u w:val="single"/>
                    </w:rPr>
                    <w:t xml:space="preserve">kelime sayısını ve annenizle ilgili bir cümle yazınız? </w:t>
                  </w:r>
                </w:p>
                <w:p w:rsidR="007B4C01" w:rsidRPr="00E90B09" w:rsidRDefault="007B4C01" w:rsidP="00E90B09">
                  <w:pPr>
                    <w:jc w:val="both"/>
                    <w:rPr>
                      <w:sz w:val="22"/>
                      <w:szCs w:val="22"/>
                    </w:rPr>
                  </w:pPr>
                  <w:r w:rsidRPr="00E90B09">
                    <w:rPr>
                      <w:sz w:val="22"/>
                      <w:szCs w:val="22"/>
                    </w:rPr>
                    <w:t>Kelime Sayısı=</w:t>
                  </w:r>
                </w:p>
                <w:p w:rsidR="007B4C01" w:rsidRPr="00E90B09" w:rsidRDefault="007B4C01" w:rsidP="00E90B09">
                  <w:pPr>
                    <w:jc w:val="both"/>
                    <w:rPr>
                      <w:sz w:val="22"/>
                      <w:szCs w:val="22"/>
                    </w:rPr>
                  </w:pPr>
                  <w:r w:rsidRPr="00E90B09">
                    <w:rPr>
                      <w:sz w:val="22"/>
                      <w:szCs w:val="22"/>
                    </w:rPr>
                    <w:t>Cümle=</w:t>
                  </w:r>
                  <w:r>
                    <w:rPr>
                      <w:sz w:val="22"/>
                      <w:szCs w:val="22"/>
                    </w:rPr>
                    <w:t xml:space="preserve">  </w:t>
                  </w:r>
                  <w:hyperlink r:id="rId5" w:history="1">
                    <w:r w:rsidRPr="006E6020">
                      <w:rPr>
                        <w:rStyle w:val="Hyperlink"/>
                        <w:sz w:val="22"/>
                        <w:szCs w:val="22"/>
                      </w:rPr>
                      <w:t>www.sorubak.com</w:t>
                    </w:r>
                  </w:hyperlink>
                  <w:r>
                    <w:rPr>
                      <w:sz w:val="22"/>
                      <w:szCs w:val="22"/>
                    </w:rPr>
                    <w:t xml:space="preserve"> </w:t>
                  </w:r>
                </w:p>
                <w:p w:rsidR="007B4C01" w:rsidRPr="00656A04" w:rsidRDefault="007B4C01" w:rsidP="00E90B09">
                  <w:pPr>
                    <w:jc w:val="both"/>
                  </w:pPr>
                </w:p>
              </w:txbxContent>
            </v:textbox>
          </v:rect>
        </w:pict>
      </w:r>
    </w:p>
    <w:p w:rsidR="007B4C01" w:rsidRPr="00793396" w:rsidRDefault="007B4C01" w:rsidP="00793396">
      <w:pPr>
        <w:spacing w:line="276" w:lineRule="auto"/>
        <w:ind w:left="-180" w:right="-852"/>
        <w:rPr>
          <w:b/>
          <w:bCs/>
          <w:color w:val="FF0000"/>
          <w:sz w:val="28"/>
          <w:szCs w:val="28"/>
        </w:rPr>
      </w:pPr>
    </w:p>
    <w:p w:rsidR="007B4C01" w:rsidRDefault="007B4C01" w:rsidP="001E4669">
      <w:pPr>
        <w:ind w:left="180" w:right="-852"/>
        <w:rPr>
          <w:sz w:val="28"/>
          <w:szCs w:val="28"/>
        </w:rPr>
      </w:pPr>
    </w:p>
    <w:p w:rsidR="007B4C01" w:rsidRDefault="007B4C01" w:rsidP="001E4669">
      <w:pPr>
        <w:ind w:right="-852"/>
        <w:rPr>
          <w:sz w:val="28"/>
          <w:szCs w:val="28"/>
        </w:rPr>
      </w:pPr>
      <w:r>
        <w:rPr>
          <w:noProof/>
        </w:rPr>
        <w:pict>
          <v:rect id="_x0000_s1041" style="position:absolute;margin-left:-8.2pt;margin-top:9.4pt;width:249.65pt;height:90.45pt;z-index:251663360" strokecolor="white">
            <v:textbox>
              <w:txbxContent>
                <w:p w:rsidR="007B4C01" w:rsidRDefault="007B4C01" w:rsidP="00536587">
                  <w:pPr>
                    <w:jc w:val="both"/>
                  </w:pPr>
                  <w:r w:rsidRPr="00656A04">
                    <w:rPr>
                      <w:b/>
                      <w:bCs/>
                      <w:color w:val="FF0000"/>
                    </w:rPr>
                    <w:t>1</w:t>
                  </w:r>
                  <w:r>
                    <w:rPr>
                      <w:b/>
                      <w:bCs/>
                      <w:color w:val="FF0000"/>
                    </w:rPr>
                    <w:t>4</w:t>
                  </w:r>
                  <w:r w:rsidRPr="00656A04">
                    <w:rPr>
                      <w:b/>
                      <w:bCs/>
                      <w:color w:val="FF0000"/>
                    </w:rPr>
                    <w:t>-</w:t>
                  </w:r>
                  <w:r w:rsidRPr="00656A04">
                    <w:t xml:space="preserve"> </w:t>
                  </w:r>
                  <w:r>
                    <w:t xml:space="preserve">Yazılışı ve okunuşu aynı olan kelimelere </w:t>
                  </w:r>
                  <w:r w:rsidRPr="00AA631A">
                    <w:rPr>
                      <w:b/>
                      <w:bCs/>
                      <w:u w:val="single"/>
                    </w:rPr>
                    <w:t>Sesteş Kelimler</w:t>
                  </w:r>
                  <w:r>
                    <w:t xml:space="preserve"> diyoruz. Aşağıya üç tane sesteş kelime yazınız?</w:t>
                  </w:r>
                </w:p>
                <w:p w:rsidR="007B4C01" w:rsidRDefault="007B4C01" w:rsidP="00536587">
                  <w:pPr>
                    <w:jc w:val="both"/>
                  </w:pPr>
                  <w:r>
                    <w:t>1-</w:t>
                  </w:r>
                </w:p>
                <w:p w:rsidR="007B4C01" w:rsidRDefault="007B4C01" w:rsidP="00536587">
                  <w:pPr>
                    <w:jc w:val="both"/>
                  </w:pPr>
                  <w:r>
                    <w:t>2-</w:t>
                  </w:r>
                </w:p>
                <w:p w:rsidR="007B4C01" w:rsidRPr="00656A04" w:rsidRDefault="007B4C01" w:rsidP="00536587">
                  <w:pPr>
                    <w:jc w:val="both"/>
                  </w:pPr>
                  <w:r>
                    <w:t>3-</w:t>
                  </w:r>
                </w:p>
                <w:p w:rsidR="007B4C01" w:rsidRPr="00656A04" w:rsidRDefault="007B4C01" w:rsidP="004166B9"/>
                <w:p w:rsidR="007B4C01" w:rsidRPr="00656A04" w:rsidRDefault="007B4C01" w:rsidP="004166B9"/>
                <w:p w:rsidR="007B4C01" w:rsidRPr="00656A04" w:rsidRDefault="007B4C01" w:rsidP="004166B9"/>
                <w:p w:rsidR="007B4C01" w:rsidRPr="00656A04" w:rsidRDefault="007B4C01" w:rsidP="004166B9"/>
              </w:txbxContent>
            </v:textbox>
          </v:rect>
        </w:pict>
      </w:r>
    </w:p>
    <w:p w:rsidR="007B4C01" w:rsidRDefault="007B4C01" w:rsidP="00793396">
      <w:pPr>
        <w:autoSpaceDE w:val="0"/>
        <w:autoSpaceDN w:val="0"/>
        <w:adjustRightInd w:val="0"/>
        <w:rPr>
          <w:sz w:val="28"/>
          <w:szCs w:val="28"/>
        </w:rPr>
      </w:pPr>
      <w:r>
        <w:rPr>
          <w:sz w:val="28"/>
          <w:szCs w:val="28"/>
        </w:rPr>
        <w:tab/>
      </w:r>
    </w:p>
    <w:p w:rsidR="007B4C01" w:rsidRPr="001E4669" w:rsidRDefault="007B4C01" w:rsidP="001E4669">
      <w:pPr>
        <w:ind w:left="-540" w:right="-852"/>
        <w:rPr>
          <w:sz w:val="28"/>
          <w:szCs w:val="28"/>
        </w:rPr>
      </w:pPr>
    </w:p>
    <w:p w:rsidR="007B4C01" w:rsidRDefault="007B4C01"/>
    <w:sectPr w:rsidR="007B4C01" w:rsidSect="00AA631A">
      <w:pgSz w:w="11906" w:h="16838"/>
      <w:pgMar w:top="709" w:right="1417" w:bottom="1417" w:left="993" w:header="708" w:footer="708" w:gutter="0"/>
      <w:pgBorders w:offsetFrom="page">
        <w:top w:val="thinThickThinSmallGap" w:sz="24" w:space="24" w:color="C00000"/>
        <w:left w:val="thinThickThinSmallGap" w:sz="24" w:space="24" w:color="C00000"/>
        <w:bottom w:val="thinThickThinSmallGap" w:sz="24" w:space="24" w:color="C00000"/>
        <w:right w:val="thinThickThinSmallGap" w:sz="24"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2275D"/>
    <w:multiLevelType w:val="hybridMultilevel"/>
    <w:tmpl w:val="F9584564"/>
    <w:lvl w:ilvl="0" w:tplc="5480196E">
      <w:start w:val="8"/>
      <w:numFmt w:val="decimal"/>
      <w:lvlText w:val="%1."/>
      <w:lvlJc w:val="left"/>
      <w:pPr>
        <w:tabs>
          <w:tab w:val="num" w:pos="180"/>
        </w:tabs>
        <w:ind w:left="180" w:hanging="360"/>
      </w:pPr>
      <w:rPr>
        <w:rFonts w:hint="default"/>
      </w:rPr>
    </w:lvl>
    <w:lvl w:ilvl="1" w:tplc="041F0019">
      <w:start w:val="1"/>
      <w:numFmt w:val="lowerLetter"/>
      <w:lvlText w:val="%2."/>
      <w:lvlJc w:val="left"/>
      <w:pPr>
        <w:tabs>
          <w:tab w:val="num" w:pos="900"/>
        </w:tabs>
        <w:ind w:left="900" w:hanging="360"/>
      </w:pPr>
    </w:lvl>
    <w:lvl w:ilvl="2" w:tplc="041F001B">
      <w:start w:val="1"/>
      <w:numFmt w:val="lowerRoman"/>
      <w:lvlText w:val="%3."/>
      <w:lvlJc w:val="right"/>
      <w:pPr>
        <w:tabs>
          <w:tab w:val="num" w:pos="1620"/>
        </w:tabs>
        <w:ind w:left="1620" w:hanging="180"/>
      </w:pPr>
    </w:lvl>
    <w:lvl w:ilvl="3" w:tplc="041F000F">
      <w:start w:val="1"/>
      <w:numFmt w:val="decimal"/>
      <w:lvlText w:val="%4."/>
      <w:lvlJc w:val="left"/>
      <w:pPr>
        <w:tabs>
          <w:tab w:val="num" w:pos="2340"/>
        </w:tabs>
        <w:ind w:left="2340" w:hanging="360"/>
      </w:pPr>
    </w:lvl>
    <w:lvl w:ilvl="4" w:tplc="041F0019">
      <w:start w:val="1"/>
      <w:numFmt w:val="lowerLetter"/>
      <w:lvlText w:val="%5."/>
      <w:lvlJc w:val="left"/>
      <w:pPr>
        <w:tabs>
          <w:tab w:val="num" w:pos="3060"/>
        </w:tabs>
        <w:ind w:left="3060" w:hanging="360"/>
      </w:pPr>
    </w:lvl>
    <w:lvl w:ilvl="5" w:tplc="041F001B">
      <w:start w:val="1"/>
      <w:numFmt w:val="lowerRoman"/>
      <w:lvlText w:val="%6."/>
      <w:lvlJc w:val="right"/>
      <w:pPr>
        <w:tabs>
          <w:tab w:val="num" w:pos="3780"/>
        </w:tabs>
        <w:ind w:left="3780" w:hanging="180"/>
      </w:pPr>
    </w:lvl>
    <w:lvl w:ilvl="6" w:tplc="041F000F">
      <w:start w:val="1"/>
      <w:numFmt w:val="decimal"/>
      <w:lvlText w:val="%7."/>
      <w:lvlJc w:val="left"/>
      <w:pPr>
        <w:tabs>
          <w:tab w:val="num" w:pos="4500"/>
        </w:tabs>
        <w:ind w:left="4500" w:hanging="360"/>
      </w:pPr>
    </w:lvl>
    <w:lvl w:ilvl="7" w:tplc="041F0019">
      <w:start w:val="1"/>
      <w:numFmt w:val="lowerLetter"/>
      <w:lvlText w:val="%8."/>
      <w:lvlJc w:val="left"/>
      <w:pPr>
        <w:tabs>
          <w:tab w:val="num" w:pos="5220"/>
        </w:tabs>
        <w:ind w:left="5220" w:hanging="360"/>
      </w:pPr>
    </w:lvl>
    <w:lvl w:ilvl="8" w:tplc="041F001B">
      <w:start w:val="1"/>
      <w:numFmt w:val="lowerRoman"/>
      <w:lvlText w:val="%9."/>
      <w:lvlJc w:val="right"/>
      <w:pPr>
        <w:tabs>
          <w:tab w:val="num" w:pos="5940"/>
        </w:tabs>
        <w:ind w:left="5940" w:hanging="180"/>
      </w:pPr>
    </w:lvl>
  </w:abstractNum>
  <w:abstractNum w:abstractNumId="1">
    <w:nsid w:val="2166752B"/>
    <w:multiLevelType w:val="hybridMultilevel"/>
    <w:tmpl w:val="8C341DA4"/>
    <w:lvl w:ilvl="0" w:tplc="9DC40184">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2">
    <w:nsid w:val="4571561B"/>
    <w:multiLevelType w:val="hybridMultilevel"/>
    <w:tmpl w:val="EBFA7902"/>
    <w:lvl w:ilvl="0" w:tplc="C8448BE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71FD41A1"/>
    <w:multiLevelType w:val="hybridMultilevel"/>
    <w:tmpl w:val="D564EC0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4669"/>
    <w:rsid w:val="00005FBB"/>
    <w:rsid w:val="000801D6"/>
    <w:rsid w:val="00101EBE"/>
    <w:rsid w:val="00121835"/>
    <w:rsid w:val="001678A1"/>
    <w:rsid w:val="0018672F"/>
    <w:rsid w:val="001E4669"/>
    <w:rsid w:val="00216C3E"/>
    <w:rsid w:val="002E3D1D"/>
    <w:rsid w:val="003B6706"/>
    <w:rsid w:val="004137EB"/>
    <w:rsid w:val="004166B9"/>
    <w:rsid w:val="004E2E65"/>
    <w:rsid w:val="00536587"/>
    <w:rsid w:val="00545E22"/>
    <w:rsid w:val="0058495A"/>
    <w:rsid w:val="005A4977"/>
    <w:rsid w:val="005E0E67"/>
    <w:rsid w:val="005E6F6A"/>
    <w:rsid w:val="00656A04"/>
    <w:rsid w:val="00657B64"/>
    <w:rsid w:val="00693DF2"/>
    <w:rsid w:val="006E6020"/>
    <w:rsid w:val="00793396"/>
    <w:rsid w:val="007B4C01"/>
    <w:rsid w:val="00807189"/>
    <w:rsid w:val="008D196B"/>
    <w:rsid w:val="0099475F"/>
    <w:rsid w:val="009E02A4"/>
    <w:rsid w:val="00A77CD9"/>
    <w:rsid w:val="00A841CB"/>
    <w:rsid w:val="00AA0DED"/>
    <w:rsid w:val="00AA631A"/>
    <w:rsid w:val="00B32DED"/>
    <w:rsid w:val="00B85FD0"/>
    <w:rsid w:val="00BE3BED"/>
    <w:rsid w:val="00C72892"/>
    <w:rsid w:val="00E90B09"/>
    <w:rsid w:val="00E92AB9"/>
    <w:rsid w:val="00FA7048"/>
    <w:rsid w:val="00FB07B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66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93396"/>
    <w:rPr>
      <w:rFonts w:cs="Calibri"/>
      <w:lang w:eastAsia="en-US"/>
    </w:rPr>
  </w:style>
  <w:style w:type="paragraph" w:styleId="ListParagraph">
    <w:name w:val="List Paragraph"/>
    <w:basedOn w:val="Normal"/>
    <w:uiPriority w:val="99"/>
    <w:qFormat/>
    <w:rsid w:val="002E3D1D"/>
    <w:pPr>
      <w:ind w:left="720"/>
    </w:pPr>
  </w:style>
  <w:style w:type="paragraph" w:styleId="NormalWeb">
    <w:name w:val="Normal (Web)"/>
    <w:basedOn w:val="Normal"/>
    <w:uiPriority w:val="99"/>
    <w:rsid w:val="00656A04"/>
    <w:pPr>
      <w:spacing w:before="100" w:beforeAutospacing="1" w:after="100" w:afterAutospacing="1"/>
    </w:pPr>
  </w:style>
  <w:style w:type="paragraph" w:styleId="BalloonText">
    <w:name w:val="Balloon Text"/>
    <w:basedOn w:val="Normal"/>
    <w:link w:val="BalloonTextChar"/>
    <w:uiPriority w:val="99"/>
    <w:semiHidden/>
    <w:rsid w:val="00AA631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A631A"/>
    <w:rPr>
      <w:rFonts w:ascii="Tahoma" w:hAnsi="Tahoma" w:cs="Tahoma"/>
      <w:sz w:val="16"/>
      <w:szCs w:val="16"/>
      <w:lang w:eastAsia="tr-TR"/>
    </w:rPr>
  </w:style>
  <w:style w:type="character" w:styleId="Hyperlink">
    <w:name w:val="Hyperlink"/>
    <w:basedOn w:val="DefaultParagraphFont"/>
    <w:uiPriority w:val="99"/>
    <w:rsid w:val="00216C3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1</Pages>
  <Words>24</Words>
  <Characters>137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acer</dc:creator>
  <cp:keywords>sorubak.com</cp:keywords>
  <dc:description>sorubak.com</dc:description>
  <cp:lastModifiedBy>edanur</cp:lastModifiedBy>
  <cp:revision>9</cp:revision>
  <dcterms:created xsi:type="dcterms:W3CDTF">2015-02-17T12:11:00Z</dcterms:created>
  <dcterms:modified xsi:type="dcterms:W3CDTF">2015-02-19T15:03:00Z</dcterms:modified>
  <cp:category>sorubak.com</cp:category>
</cp:coreProperties>
</file>