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018" w:rsidRDefault="00C51018" w:rsidP="002C15B8">
      <w:pPr>
        <w:jc w:val="center"/>
        <w:rPr>
          <w:b/>
          <w:i/>
          <w:sz w:val="36"/>
          <w:szCs w:val="36"/>
          <w:u w:val="single"/>
        </w:rPr>
      </w:pPr>
      <w:r>
        <w:rPr>
          <w:b/>
          <w:i/>
          <w:sz w:val="36"/>
          <w:szCs w:val="36"/>
          <w:u w:val="single"/>
        </w:rPr>
        <w:t>2015-.................</w:t>
      </w:r>
    </w:p>
    <w:p w:rsidR="00C51018" w:rsidRDefault="00C51018" w:rsidP="002C15B8">
      <w:pPr>
        <w:jc w:val="center"/>
        <w:rPr>
          <w:b/>
          <w:i/>
          <w:sz w:val="36"/>
          <w:szCs w:val="36"/>
          <w:u w:val="single"/>
        </w:rPr>
      </w:pPr>
      <w:r>
        <w:rPr>
          <w:b/>
          <w:i/>
          <w:sz w:val="36"/>
          <w:szCs w:val="36"/>
          <w:u w:val="single"/>
        </w:rPr>
        <w:t>SENE BAŞI SEVİYE BELİRLEME SINAVI</w:t>
      </w:r>
    </w:p>
    <w:p w:rsidR="00C51018" w:rsidRDefault="00C51018" w:rsidP="002C15B8">
      <w:pPr>
        <w:jc w:val="center"/>
        <w:rPr>
          <w:b/>
          <w:i/>
          <w:sz w:val="36"/>
          <w:szCs w:val="36"/>
          <w:u w:val="single"/>
        </w:rPr>
      </w:pPr>
    </w:p>
    <w:p w:rsidR="00C51018" w:rsidRDefault="00C51018" w:rsidP="002C15B8">
      <w:pPr>
        <w:jc w:val="center"/>
      </w:pPr>
      <w:r w:rsidRPr="009B139B">
        <w:rPr>
          <w:b/>
          <w:i/>
          <w:sz w:val="36"/>
          <w:szCs w:val="36"/>
          <w:u w:val="single"/>
        </w:rPr>
        <w:t>TÜRKÇE</w:t>
      </w:r>
    </w:p>
    <w:p w:rsidR="00C51018" w:rsidRDefault="00C51018" w:rsidP="002C15B8"/>
    <w:p w:rsidR="00C51018" w:rsidRPr="00761D5B" w:rsidRDefault="00C51018" w:rsidP="002C15B8">
      <w:pPr>
        <w:rPr>
          <w:sz w:val="28"/>
          <w:szCs w:val="28"/>
        </w:rPr>
      </w:pPr>
      <w:r>
        <w:rPr>
          <w:noProof/>
        </w:rPr>
        <w:pict>
          <v:rect id="_x0000_s1026" style="position:absolute;margin-left:6pt;margin-top:1.6pt;width:486pt;height:179.6pt;z-index:251658240">
            <v:textbox style="mso-next-textbox:#_x0000_s1026">
              <w:txbxContent>
                <w:p w:rsidR="00C51018" w:rsidRDefault="00C51018" w:rsidP="002C15B8">
                  <w:pPr>
                    <w:jc w:val="center"/>
                  </w:pPr>
                </w:p>
                <w:p w:rsidR="00C51018" w:rsidRPr="00761D5B" w:rsidRDefault="00C51018" w:rsidP="002C15B8">
                  <w:pPr>
                    <w:jc w:val="center"/>
                    <w:rPr>
                      <w:sz w:val="28"/>
                      <w:szCs w:val="28"/>
                    </w:rPr>
                  </w:pPr>
                  <w:r w:rsidRPr="00761D5B">
                    <w:rPr>
                      <w:sz w:val="28"/>
                      <w:szCs w:val="28"/>
                    </w:rPr>
                    <w:t>BAHÇEDEKİ DALLAR</w:t>
                  </w:r>
                </w:p>
                <w:p w:rsidR="00C51018" w:rsidRPr="00761D5B" w:rsidRDefault="00C51018" w:rsidP="002C15B8">
                  <w:pPr>
                    <w:rPr>
                      <w:sz w:val="28"/>
                      <w:szCs w:val="28"/>
                    </w:rPr>
                  </w:pPr>
                  <w:r w:rsidRPr="00761D5B">
                    <w:rPr>
                      <w:sz w:val="28"/>
                      <w:szCs w:val="28"/>
                    </w:rPr>
                    <w:tab/>
                    <w:t xml:space="preserve">İsmail’in dedesi bahçelerindeki ağaçları budadı. Kestiği dal parçalarını kapılarının önüne yığdı. Bu yığını görünce bize gün doğdu. Nasıl mı? Hepimiz bir dal kaptık. Koca dal yığını bir anda yok oldu. Dalları sokağın arkasındaki arsaya taşıdık. Ağaçtan bir mağara yaptık, içine girdik. </w:t>
                  </w:r>
                </w:p>
                <w:p w:rsidR="00C51018" w:rsidRPr="00761D5B" w:rsidRDefault="00C51018" w:rsidP="002C15B8">
                  <w:pPr>
                    <w:rPr>
                      <w:sz w:val="28"/>
                      <w:szCs w:val="28"/>
                    </w:rPr>
                  </w:pPr>
                  <w:r w:rsidRPr="00761D5B">
                    <w:rPr>
                      <w:sz w:val="28"/>
                      <w:szCs w:val="28"/>
                    </w:rPr>
                    <w:tab/>
                    <w:t>İsmail, Bahar, Önde, Cemal, Ebru, Didem… Bir  şarkılar söyledik. Bir şarkılar söyledik ağaçtan mağaramızın içinde. Sesimize dallar dayanamadı, mağaramız güm diye başımıza çöktü.</w:t>
                  </w:r>
                </w:p>
                <w:p w:rsidR="00C51018" w:rsidRPr="00761D5B" w:rsidRDefault="00C51018" w:rsidP="002C15B8">
                  <w:pPr>
                    <w:rPr>
                      <w:sz w:val="28"/>
                      <w:szCs w:val="28"/>
                    </w:rPr>
                  </w:pPr>
                  <w:r w:rsidRPr="00761D5B">
                    <w:rPr>
                      <w:sz w:val="28"/>
                      <w:szCs w:val="28"/>
                    </w:rPr>
                    <w:t xml:space="preserve">        Uf, yılar mıyız? Haydi bir kez daha.         </w:t>
                  </w:r>
                </w:p>
                <w:p w:rsidR="00C51018" w:rsidRDefault="00C51018" w:rsidP="002C15B8">
                  <w:pPr>
                    <w:ind w:left="4956"/>
                  </w:pPr>
                  <w:r>
                    <w:t xml:space="preserve">                                                                                                                                                                               </w:t>
                  </w:r>
                </w:p>
                <w:p w:rsidR="00C51018" w:rsidRDefault="00C51018" w:rsidP="002C15B8">
                  <w:pPr>
                    <w:ind w:left="4956"/>
                  </w:pPr>
                  <w:r>
                    <w:t xml:space="preserve">             Muzaffer İZGÜ</w:t>
                  </w:r>
                </w:p>
              </w:txbxContent>
            </v:textbox>
          </v:rect>
        </w:pict>
      </w: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sz w:val="28"/>
          <w:szCs w:val="28"/>
        </w:rPr>
      </w:pPr>
    </w:p>
    <w:p w:rsidR="00C51018" w:rsidRPr="00761D5B" w:rsidRDefault="00C51018" w:rsidP="002C15B8">
      <w:pPr>
        <w:rPr>
          <w:b/>
          <w:sz w:val="28"/>
          <w:szCs w:val="28"/>
        </w:rPr>
      </w:pPr>
      <w:r>
        <w:rPr>
          <w:b/>
          <w:sz w:val="28"/>
          <w:szCs w:val="28"/>
        </w:rPr>
        <w:t>1</w:t>
      </w:r>
      <w:r w:rsidRPr="00761D5B">
        <w:rPr>
          <w:b/>
          <w:sz w:val="28"/>
          <w:szCs w:val="28"/>
        </w:rPr>
        <w:t>. İsmail’in dedesi ağaçları ne yaptı?</w:t>
      </w:r>
    </w:p>
    <w:p w:rsidR="00C51018" w:rsidRPr="00761D5B" w:rsidRDefault="00C51018" w:rsidP="002C15B8">
      <w:pPr>
        <w:ind w:firstLine="708"/>
        <w:rPr>
          <w:sz w:val="28"/>
          <w:szCs w:val="28"/>
        </w:rPr>
      </w:pPr>
      <w:r w:rsidRPr="00761D5B">
        <w:rPr>
          <w:sz w:val="28"/>
          <w:szCs w:val="28"/>
        </w:rPr>
        <w:t>A. kesti</w:t>
      </w:r>
      <w:r w:rsidRPr="00761D5B">
        <w:rPr>
          <w:sz w:val="28"/>
          <w:szCs w:val="28"/>
        </w:rPr>
        <w:tab/>
        <w:t>B. suladı</w:t>
      </w:r>
      <w:r w:rsidRPr="00761D5B">
        <w:rPr>
          <w:sz w:val="28"/>
          <w:szCs w:val="28"/>
        </w:rPr>
        <w:tab/>
      </w:r>
      <w:r w:rsidRPr="00761D5B">
        <w:rPr>
          <w:sz w:val="28"/>
          <w:szCs w:val="28"/>
        </w:rPr>
        <w:tab/>
        <w:t>C. budadı</w:t>
      </w:r>
    </w:p>
    <w:p w:rsidR="00C51018" w:rsidRPr="00761D5B" w:rsidRDefault="00C51018" w:rsidP="002C15B8">
      <w:pPr>
        <w:rPr>
          <w:sz w:val="28"/>
          <w:szCs w:val="28"/>
        </w:rPr>
      </w:pPr>
    </w:p>
    <w:p w:rsidR="00C51018" w:rsidRPr="00761D5B" w:rsidRDefault="00C51018" w:rsidP="002C15B8">
      <w:pPr>
        <w:rPr>
          <w:b/>
          <w:sz w:val="28"/>
          <w:szCs w:val="28"/>
        </w:rPr>
      </w:pPr>
      <w:r>
        <w:rPr>
          <w:b/>
          <w:sz w:val="28"/>
          <w:szCs w:val="28"/>
        </w:rPr>
        <w:t>2</w:t>
      </w:r>
      <w:r w:rsidRPr="00761D5B">
        <w:rPr>
          <w:b/>
          <w:sz w:val="28"/>
          <w:szCs w:val="28"/>
        </w:rPr>
        <w:t>. Kestiği parçaları ne yaptı?</w:t>
      </w:r>
    </w:p>
    <w:p w:rsidR="00C51018" w:rsidRPr="00761D5B" w:rsidRDefault="00C51018" w:rsidP="002C15B8">
      <w:pPr>
        <w:ind w:firstLine="708"/>
        <w:rPr>
          <w:sz w:val="28"/>
          <w:szCs w:val="28"/>
        </w:rPr>
      </w:pPr>
      <w:r w:rsidRPr="00761D5B">
        <w:rPr>
          <w:sz w:val="28"/>
          <w:szCs w:val="28"/>
        </w:rPr>
        <w:t>A. çöpe attı</w:t>
      </w:r>
      <w:r w:rsidRPr="00761D5B">
        <w:rPr>
          <w:sz w:val="28"/>
          <w:szCs w:val="28"/>
        </w:rPr>
        <w:tab/>
      </w:r>
      <w:r w:rsidRPr="00761D5B">
        <w:rPr>
          <w:sz w:val="28"/>
          <w:szCs w:val="28"/>
        </w:rPr>
        <w:tab/>
      </w:r>
    </w:p>
    <w:p w:rsidR="00C51018" w:rsidRPr="00761D5B" w:rsidRDefault="00C51018" w:rsidP="002C15B8">
      <w:pPr>
        <w:ind w:firstLine="708"/>
        <w:rPr>
          <w:sz w:val="28"/>
          <w:szCs w:val="28"/>
        </w:rPr>
      </w:pPr>
      <w:r w:rsidRPr="00761D5B">
        <w:rPr>
          <w:sz w:val="28"/>
          <w:szCs w:val="28"/>
        </w:rPr>
        <w:t>B. kapılarının önüne yığdı</w:t>
      </w:r>
    </w:p>
    <w:p w:rsidR="00C51018" w:rsidRPr="00761D5B" w:rsidRDefault="00C51018" w:rsidP="002C15B8">
      <w:pPr>
        <w:ind w:firstLine="708"/>
        <w:rPr>
          <w:sz w:val="28"/>
          <w:szCs w:val="28"/>
        </w:rPr>
      </w:pPr>
      <w:r w:rsidRPr="00761D5B">
        <w:rPr>
          <w:sz w:val="28"/>
          <w:szCs w:val="28"/>
        </w:rPr>
        <w:t>C. sobada yaktı</w:t>
      </w:r>
    </w:p>
    <w:p w:rsidR="00C51018" w:rsidRPr="00761D5B" w:rsidRDefault="00C51018" w:rsidP="002C15B8">
      <w:pPr>
        <w:rPr>
          <w:sz w:val="28"/>
          <w:szCs w:val="28"/>
        </w:rPr>
      </w:pPr>
    </w:p>
    <w:p w:rsidR="00C51018" w:rsidRPr="00761D5B" w:rsidRDefault="00C51018" w:rsidP="002C15B8">
      <w:pPr>
        <w:rPr>
          <w:b/>
          <w:sz w:val="28"/>
          <w:szCs w:val="28"/>
        </w:rPr>
      </w:pPr>
      <w:r>
        <w:rPr>
          <w:b/>
          <w:sz w:val="28"/>
          <w:szCs w:val="28"/>
        </w:rPr>
        <w:t>3</w:t>
      </w:r>
      <w:r w:rsidRPr="00761D5B">
        <w:rPr>
          <w:b/>
          <w:sz w:val="28"/>
          <w:szCs w:val="28"/>
        </w:rPr>
        <w:t>. Çocuklar dal yığınını nereye götürdü?</w:t>
      </w:r>
    </w:p>
    <w:p w:rsidR="00C51018" w:rsidRPr="00761D5B" w:rsidRDefault="00C51018" w:rsidP="002C15B8">
      <w:pPr>
        <w:ind w:firstLine="708"/>
        <w:rPr>
          <w:sz w:val="28"/>
          <w:szCs w:val="28"/>
        </w:rPr>
      </w:pPr>
      <w:r w:rsidRPr="00761D5B">
        <w:rPr>
          <w:sz w:val="28"/>
          <w:szCs w:val="28"/>
        </w:rPr>
        <w:t>A. Sokağın arkasındaki arsaya</w:t>
      </w:r>
    </w:p>
    <w:p w:rsidR="00C51018" w:rsidRPr="00761D5B" w:rsidRDefault="00C51018" w:rsidP="002C15B8">
      <w:pPr>
        <w:ind w:firstLine="708"/>
        <w:rPr>
          <w:sz w:val="28"/>
          <w:szCs w:val="28"/>
        </w:rPr>
      </w:pPr>
      <w:r w:rsidRPr="00761D5B">
        <w:rPr>
          <w:sz w:val="28"/>
          <w:szCs w:val="28"/>
        </w:rPr>
        <w:t>B. Odunluğa</w:t>
      </w:r>
    </w:p>
    <w:p w:rsidR="00C51018" w:rsidRPr="00761D5B" w:rsidRDefault="00C51018" w:rsidP="002C15B8">
      <w:pPr>
        <w:ind w:firstLine="708"/>
        <w:rPr>
          <w:sz w:val="28"/>
          <w:szCs w:val="28"/>
        </w:rPr>
      </w:pPr>
      <w:r w:rsidRPr="00761D5B">
        <w:rPr>
          <w:sz w:val="28"/>
          <w:szCs w:val="28"/>
        </w:rPr>
        <w:t>C. arkadaki bahçeye</w:t>
      </w:r>
    </w:p>
    <w:p w:rsidR="00C51018" w:rsidRPr="00761D5B" w:rsidRDefault="00C51018" w:rsidP="002C15B8">
      <w:pPr>
        <w:rPr>
          <w:sz w:val="28"/>
          <w:szCs w:val="28"/>
        </w:rPr>
      </w:pPr>
    </w:p>
    <w:p w:rsidR="00C51018" w:rsidRPr="00761D5B" w:rsidRDefault="00C51018" w:rsidP="002C15B8">
      <w:pPr>
        <w:rPr>
          <w:b/>
          <w:sz w:val="28"/>
          <w:szCs w:val="28"/>
        </w:rPr>
      </w:pPr>
      <w:r>
        <w:rPr>
          <w:b/>
          <w:sz w:val="28"/>
          <w:szCs w:val="28"/>
        </w:rPr>
        <w:t>4</w:t>
      </w:r>
      <w:r w:rsidRPr="00761D5B">
        <w:rPr>
          <w:b/>
          <w:sz w:val="28"/>
          <w:szCs w:val="28"/>
        </w:rPr>
        <w:t>. Çocuklar dal yığınını ne yaptılar?</w:t>
      </w:r>
    </w:p>
    <w:p w:rsidR="00C51018" w:rsidRPr="00761D5B" w:rsidRDefault="00C51018" w:rsidP="002C15B8">
      <w:pPr>
        <w:rPr>
          <w:sz w:val="28"/>
          <w:szCs w:val="28"/>
        </w:rPr>
      </w:pPr>
      <w:r w:rsidRPr="00761D5B">
        <w:rPr>
          <w:sz w:val="28"/>
          <w:szCs w:val="28"/>
        </w:rPr>
        <w:tab/>
        <w:t>A. üzerinde oyun oynadılar</w:t>
      </w:r>
    </w:p>
    <w:p w:rsidR="00C51018" w:rsidRPr="00761D5B" w:rsidRDefault="00C51018" w:rsidP="002C15B8">
      <w:pPr>
        <w:rPr>
          <w:sz w:val="28"/>
          <w:szCs w:val="28"/>
        </w:rPr>
      </w:pPr>
      <w:r w:rsidRPr="00761D5B">
        <w:rPr>
          <w:sz w:val="28"/>
          <w:szCs w:val="28"/>
        </w:rPr>
        <w:tab/>
        <w:t>B. mağara yaptılar</w:t>
      </w:r>
    </w:p>
    <w:p w:rsidR="00C51018" w:rsidRPr="00761D5B" w:rsidRDefault="00C51018" w:rsidP="002C15B8">
      <w:pPr>
        <w:rPr>
          <w:sz w:val="28"/>
          <w:szCs w:val="28"/>
        </w:rPr>
      </w:pPr>
      <w:r w:rsidRPr="00761D5B">
        <w:rPr>
          <w:sz w:val="28"/>
          <w:szCs w:val="28"/>
        </w:rPr>
        <w:tab/>
        <w:t>C. yakması için eve götürdüler</w:t>
      </w:r>
    </w:p>
    <w:p w:rsidR="00C51018" w:rsidRPr="00761D5B" w:rsidRDefault="00C51018" w:rsidP="002C15B8">
      <w:pPr>
        <w:rPr>
          <w:sz w:val="28"/>
          <w:szCs w:val="28"/>
        </w:rPr>
      </w:pPr>
    </w:p>
    <w:p w:rsidR="00C51018" w:rsidRPr="00761D5B" w:rsidRDefault="00C51018" w:rsidP="002C15B8">
      <w:pPr>
        <w:rPr>
          <w:b/>
          <w:sz w:val="28"/>
          <w:szCs w:val="28"/>
        </w:rPr>
      </w:pPr>
      <w:r>
        <w:rPr>
          <w:b/>
          <w:sz w:val="28"/>
          <w:szCs w:val="28"/>
        </w:rPr>
        <w:t>5</w:t>
      </w:r>
      <w:r w:rsidRPr="00761D5B">
        <w:rPr>
          <w:b/>
          <w:sz w:val="28"/>
          <w:szCs w:val="28"/>
        </w:rPr>
        <w:t>. Aşağıdaki isimlerden hangisi mağara yapan çocuklardan değildir?</w:t>
      </w:r>
    </w:p>
    <w:p w:rsidR="00C51018" w:rsidRPr="00761D5B" w:rsidRDefault="00C51018" w:rsidP="002C15B8">
      <w:pPr>
        <w:rPr>
          <w:sz w:val="28"/>
          <w:szCs w:val="28"/>
        </w:rPr>
      </w:pPr>
      <w:r w:rsidRPr="00761D5B">
        <w:rPr>
          <w:sz w:val="28"/>
          <w:szCs w:val="28"/>
        </w:rPr>
        <w:tab/>
        <w:t>A. Önder</w:t>
      </w:r>
    </w:p>
    <w:p w:rsidR="00C51018" w:rsidRPr="00761D5B" w:rsidRDefault="00C51018" w:rsidP="002C15B8">
      <w:pPr>
        <w:rPr>
          <w:sz w:val="28"/>
          <w:szCs w:val="28"/>
        </w:rPr>
      </w:pPr>
      <w:r w:rsidRPr="00761D5B">
        <w:rPr>
          <w:sz w:val="28"/>
          <w:szCs w:val="28"/>
        </w:rPr>
        <w:tab/>
        <w:t>B. Didem</w:t>
      </w:r>
    </w:p>
    <w:p w:rsidR="00C51018" w:rsidRPr="00761D5B" w:rsidRDefault="00C51018" w:rsidP="002C15B8">
      <w:pPr>
        <w:rPr>
          <w:sz w:val="28"/>
          <w:szCs w:val="28"/>
        </w:rPr>
      </w:pPr>
      <w:r w:rsidRPr="00761D5B">
        <w:rPr>
          <w:sz w:val="28"/>
          <w:szCs w:val="28"/>
        </w:rPr>
        <w:tab/>
        <w:t>C. Fatma</w:t>
      </w:r>
    </w:p>
    <w:p w:rsidR="00C51018" w:rsidRPr="00761D5B" w:rsidRDefault="00C51018" w:rsidP="002C15B8">
      <w:pPr>
        <w:rPr>
          <w:sz w:val="28"/>
          <w:szCs w:val="28"/>
        </w:rPr>
      </w:pPr>
    </w:p>
    <w:p w:rsidR="00C51018" w:rsidRPr="00761D5B" w:rsidRDefault="00C51018" w:rsidP="002C15B8">
      <w:pPr>
        <w:rPr>
          <w:b/>
          <w:sz w:val="28"/>
          <w:szCs w:val="28"/>
        </w:rPr>
      </w:pPr>
      <w:r>
        <w:rPr>
          <w:b/>
          <w:sz w:val="28"/>
          <w:szCs w:val="28"/>
        </w:rPr>
        <w:t>6</w:t>
      </w:r>
      <w:r w:rsidRPr="00761D5B">
        <w:rPr>
          <w:b/>
          <w:sz w:val="28"/>
          <w:szCs w:val="28"/>
        </w:rPr>
        <w:t>. Çocuklar mağaraları yıkılınca ne yaptılar?</w:t>
      </w:r>
    </w:p>
    <w:p w:rsidR="00C51018" w:rsidRPr="00761D5B" w:rsidRDefault="00C51018" w:rsidP="002C15B8">
      <w:pPr>
        <w:rPr>
          <w:sz w:val="28"/>
          <w:szCs w:val="28"/>
        </w:rPr>
      </w:pPr>
      <w:r>
        <w:rPr>
          <w:sz w:val="28"/>
          <w:szCs w:val="28"/>
        </w:rPr>
        <w:tab/>
        <w:t xml:space="preserve">A. Yenisini yapmaya  </w:t>
      </w:r>
      <w:r w:rsidRPr="00761D5B">
        <w:rPr>
          <w:sz w:val="28"/>
          <w:szCs w:val="28"/>
        </w:rPr>
        <w:t>karar verdiler</w:t>
      </w:r>
      <w:r w:rsidRPr="00761D5B">
        <w:rPr>
          <w:sz w:val="28"/>
          <w:szCs w:val="28"/>
        </w:rPr>
        <w:tab/>
      </w:r>
      <w:r w:rsidRPr="00761D5B">
        <w:rPr>
          <w:sz w:val="28"/>
          <w:szCs w:val="28"/>
        </w:rPr>
        <w:tab/>
      </w:r>
      <w:r w:rsidRPr="00761D5B">
        <w:rPr>
          <w:sz w:val="28"/>
          <w:szCs w:val="28"/>
        </w:rPr>
        <w:tab/>
      </w:r>
    </w:p>
    <w:p w:rsidR="00C51018" w:rsidRPr="00761D5B" w:rsidRDefault="00C51018" w:rsidP="002C15B8">
      <w:pPr>
        <w:ind w:firstLine="708"/>
        <w:rPr>
          <w:sz w:val="28"/>
          <w:szCs w:val="28"/>
        </w:rPr>
      </w:pPr>
      <w:r w:rsidRPr="00761D5B">
        <w:rPr>
          <w:sz w:val="28"/>
          <w:szCs w:val="28"/>
        </w:rPr>
        <w:t>B. Vazgeçtiler</w:t>
      </w:r>
    </w:p>
    <w:p w:rsidR="00C51018" w:rsidRDefault="00C51018" w:rsidP="002C15B8">
      <w:pPr>
        <w:ind w:firstLine="708"/>
        <w:rPr>
          <w:sz w:val="28"/>
          <w:szCs w:val="28"/>
        </w:rPr>
      </w:pPr>
      <w:r w:rsidRPr="00761D5B">
        <w:rPr>
          <w:sz w:val="28"/>
          <w:szCs w:val="28"/>
        </w:rPr>
        <w:t xml:space="preserve">C. Evlerine gittiler. </w:t>
      </w:r>
    </w:p>
    <w:p w:rsidR="00C51018" w:rsidRDefault="00C51018"/>
    <w:sectPr w:rsidR="00C51018" w:rsidSect="00DF15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5B8"/>
    <w:rsid w:val="00191782"/>
    <w:rsid w:val="002C15B8"/>
    <w:rsid w:val="00761D5B"/>
    <w:rsid w:val="009B139B"/>
    <w:rsid w:val="00BE70EC"/>
    <w:rsid w:val="00C51018"/>
    <w:rsid w:val="00D105F4"/>
    <w:rsid w:val="00DF15B0"/>
    <w:rsid w:val="00F578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5B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102</Words>
  <Characters>583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BİRSEN</cp:lastModifiedBy>
  <cp:revision>2</cp:revision>
  <dcterms:created xsi:type="dcterms:W3CDTF">2014-09-10T14:30:00Z</dcterms:created>
  <dcterms:modified xsi:type="dcterms:W3CDTF">2015-09-27T09:50:00Z</dcterms:modified>
</cp:coreProperties>
</file>