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415" w:rsidRPr="00DB74D7" w:rsidRDefault="00B54415" w:rsidP="00031D7A">
      <w:pPr>
        <w:pStyle w:val="NoSpacing"/>
        <w:jc w:val="center"/>
        <w:rPr>
          <w:rFonts w:ascii="ALFABET98" w:hAnsi="ALFABET98"/>
          <w:b/>
          <w:color w:val="00B0F0"/>
          <w:sz w:val="28"/>
          <w:szCs w:val="28"/>
        </w:rPr>
      </w:pPr>
      <w:r>
        <w:rPr>
          <w:noProof/>
        </w:rPr>
        <w:pict>
          <v:line id="Düz Bağlayıcı 6" o:spid="_x0000_s1026" style="position:absolute;left:0;text-align:left;z-index:251655680;visibility:visible" from="-12pt,-33.95pt" to="-11.25pt,8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EGz7AEAABEEAAAOAAAAZHJzL2Uyb0RvYy54bWysU0tu2zAQ3RfoHQjua8kB7CaC5QCN4W6K&#10;1ujnADQ1tAnwB5K1pF6mZ8i+u/pgHVKyErRFgBTVguKQ897MeyRXt51W5AQ+SGtqOp+VlIDhtpHm&#10;UNMvn7evrikJkZmGKWugpj0Eert++WLVugqu7NGqBjxBEhOq1tX0GKOriiLwI2gWZtaBwU1hvWYR&#10;Q38oGs9aZNequCrLZdFa3zhvOYSAq5thk64zvxDA4wchAkSiaoq9xTz6PO7TWKxXrDp45o6Sj22w&#10;f+hCM2mw6ES1YZGRr17+QaUl9zZYEWfc6sIKITlkDahmXv6m5tOROcha0JzgJpvC/6Pl7087T2RT&#10;0yUlhmk8os3PH9/IG3b+rlh/vufne7JMNrUuVJh9Z3Z+jILb+aS5E16nP6ohXba2n6yFLhKOizeL&#10;xYISjhvzcnn9ulxk64sHsPMhvgWrSZrUVEmTlLOKnd6FiAUx9ZKSlpUhLXLdJKIUB6tks5VK5cAf&#10;9nfKkxPDU99uS/ySAqR4lIaRMriYdA1K8iz2CoYCH0GgMdj7fKiQriRMtIxzMHE+8iqD2QkmsIUJ&#10;OLb2FHDMT1DI1/U54AmRK1sTJ7CWxvq/tR27S8tiyL84MOhOFuxt0+czztbgvcvOjW8kXezHcYY/&#10;vOT1LwAAAP//AwBQSwMEFAAGAAgAAAAhAGb6CoPgAAAADAEAAA8AAABkcnMvZG93bnJldi54bWxM&#10;j8tugzAQRfeV+g/WVOqOGNxCU4KJqkrZZJc0UrcOngCKHwibBP6+01W7m9Ec3Tm32s7WsBuOofdO&#10;QrZKgaFrvO5dK+H0tUvWwEJUTivjHUpYMMC2fnyoVKn93R3wdowtoxAXSiWhi3EoOQ9Nh1aFlR/Q&#10;0e3iR6sirWPL9ajuFG4NF2lacKt6Rx86NeBnh831OFkJ+30Xl4Oy3y+53onptJj11WdSPj/NHxtg&#10;Eef4B8OvPqlDTU5nPzkdmJGQiFfqEmko3t6BEZEIkQM7E1pkeQa8rvj/EvUPAAAA//8DAFBLAQIt&#10;ABQABgAIAAAAIQC2gziS/gAAAOEBAAATAAAAAAAAAAAAAAAAAAAAAABbQ29udGVudF9UeXBlc10u&#10;eG1sUEsBAi0AFAAGAAgAAAAhADj9If/WAAAAlAEAAAsAAAAAAAAAAAAAAAAALwEAAF9yZWxzLy5y&#10;ZWxzUEsBAi0AFAAGAAgAAAAhAC8cQbPsAQAAEQQAAA4AAAAAAAAAAAAAAAAALgIAAGRycy9lMm9E&#10;b2MueG1sUEsBAi0AFAAGAAgAAAAhAGb6CoPgAAAADAEAAA8AAAAAAAAAAAAAAAAARgQAAGRycy9k&#10;b3ducmV2LnhtbFBLBQYAAAAABAAEAPMAAABTBQAAAAA=&#10;" strokecolor="red" strokeweight="1.5pt">
            <v:stroke joinstyle="miter"/>
          </v:line>
        </w:pict>
      </w:r>
      <w:r>
        <w:rPr>
          <w:noProof/>
        </w:rPr>
        <w:pict>
          <v:group id="Grup 85735" o:spid="_x0000_s1027" style="position:absolute;left:0;text-align:left;margin-left:-78.75pt;margin-top:-34.7pt;width:664.9pt;height:844.5pt;z-index:-251661824" coordsize="84442,107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hd3dA4AAKvuAAAOAAAAZHJzL2Uyb0RvYy54bWzsXc2S27gRvqcq76DS3R4S/AGp8nirst74&#10;ksq61skDcDXUSFX6K0r2jPMyeYa95xY/WLpBAqRIEEMwYw5H7IvNAYQZAWx8/eFDA/3up8fddvY1&#10;zU6bw/527r515rN0vzzcbfb3t/N//uOvb6L57HRO9nfJ9rBPb+ff0tP8p/d//tO7h+MiZYf1YXuX&#10;ZjP4JfvT4uF4O1+fz8fFzc1puU53yent4ZjuoXJ1yHbJGX7M7m/usuQBfvtue8McJ7x5OGR3x+yw&#10;TE8nKP2QV87fi9+/WqXL86+r1Sk9z7a3c/huZ/FvJv79Hf+9ef8uWdxnyXG9WRZfI+nxLXbJZg9/&#10;VP2qD8k5mX3JNo1ftdsss8PpsDq/XR52N4fVarNMRR+gN65T683H7PDlKPpyv3i4P6phgqGtjVPv&#10;X7v8+9dP2WxzdzuPAu4F89k+2cFr+ph9Oc7yEhihh+P9Aj74MTt+Pn7KioL7/Cfs9OMq2+H/0J3Z&#10;oxjbb2ps08fzbAmFke/7zINXsIQ61+EscINi+JdreEeNhsv1L081vZF/+ga/ofpC6gf1zcsuMrDH&#10;yy5CyTN1kXMvityii17AfNa1h20t+3QwbHQw/CEddJ0oiHp1sNKyTwcbRsqCHh10HZ9z+FVNS+Wh&#10;5zs4FdBSQy9y4WMCJp6y05aGtn10L00Ufnwu+ww915dTkDlx0PXtBRzmqiPnbuTE+Yi0dgyg/FSi&#10;1en/Q6vP6+SYChA8IQgVU9mVVv7hv//51+wvyfd/b5Nv3/9Yfv9j5ubjJT79877Aq9PiBNDVFawu&#10;OixQSvU1WRyz0/ljetjN8OF2vt3s8esli+Tr305neFXwUfkR+OHhKP+0eDp/26b44e3+t3QFuAvI&#10;6IrWwuOlP2+z2dcEfFWyXKb7s+gK/D7xaWy22my3qqHzdMPi89g0Fd7QprFqIf7yYX9WjXeb/SHT&#10;/fXzo/zKq/zzcgTyfuMQ/H64+yZeihgaMBRE6QEshrVbDOthMa6aBjC0haMis0HjH8xsSq+fO3pB&#10;AOo+H5xD1eH38hWAfOAKfEBM6QrkG7+AfMaiEFBS5yt81/XEzEgWJa8Bc+G+A3YpKFHMfcaxsYKa&#10;sn+IXMNMEsUemrjKCh5hBayVjssxo1ky6CwZxm64nGUauxFWjV8D3PfTDpmJKQHzjXlREAjyQwh7&#10;SQdeBGFLNDKgLSKaJ01BLCLzkr4MNgKAlZAq8YOHsR/FBT/X0tg3Pg8ASyvcvgq6IROVCLrMY2Ek&#10;vP9Lgi4HLqE4f3P+5NViBDtOodxfFZ5IDhvB7vXBLppGLKeb3nJiK25bmTnl3LiEXx94gGAstC76&#10;0euiKuRWn40Cl/LEUsPLWaWlhheGYaGOuJ7nweo/p7USTHjIQa4EpEcUBeIad5USWhq2wm8h69VZ&#10;PRi+W/czWNLXzzS657sBSoXCSSBPr0tAb3gQAnOH3hdNqx6GMVEpGgOHCf2XpvU4XL4RJ6CaPIzS&#10;LnKVhVQTmNtgOWoFrfUwUG1jOeXEYWpqkIMZAb9vdSpoAkoWKDg9lthjLbzxwqn48CQxtfQp1we6&#10;yhnrp47dypho/a5NIB9sRTyImoIzzrwglJtCHReEBLq6zYoRgG4nVg/m4KndCwnAUGIPwDmCwMrO&#10;dxuMnnsh5wXldSG0ovP2PGxea1v24PSs0U0o6dvNBqe/PtmIqTWQ1r9AtQ01I/8yHf/CzMtBqLax&#10;HJKNOuzFD8ZRujqV2tYouJleu6OlVOQHHBwHWk65ouPh1bF6FEDzGDI96vbZJ62NGon1VynW46aU&#10;yXLs1oPE6kfK6k1SSi0AFUG3T4BfHGBwKerPMajvE5BSmHmfC6ptCAtR3elQXYx4NYAuVNtYDoHu&#10;SEG3ynqrz61gjMcb1CpIbpZCibCG6zjwAN4lUBKBVI6gpG8XA+Y6ai9U6fYt+g+GOpoPdjyjchRc&#10;vkns+LO9yWsMOArMm3pQbQOK5E6n404D8+oXqm0sh5Sj16gcBWodq5xKsXS18puTU44gnNlERfNo&#10;586R0oS6E0Jd8/I3sFv+0iJmpIuY1sUKENpQrWMl6EKJPZOfnHIUGs6K4rCKqD8CXXHwjM6LqhPG&#10;aBoqHEG70QPVVlRXhQxT5OOLx3FVFaLqcysAo1p0KaXkJfYArKVtY7geAy3+sot5Sd8uhqEf+fJg&#10;gFKLxOmt4ghJz9NbMjB/LKe3IMDfROvz+P/n8DDgyfBQgXD7KryqvG6AbiSAwIPaRQojvpEAZ5dZ&#10;hoNqKw9Tnnuk01ujcjFGt6JYhtqEeLagxzG4FfCT5eat7KLcr7XSi7p4TvA5nQ+j1UanbKqwtaQG&#10;+RUMrcfR4Ayc9AHF6gxL7D1n+7VEkefFPsr26AFcp/yyT++ztDa172cYq9VU0U8sse+n9lW6DO7M&#10;iqDKvovY1EMzqze17uLla3yurvlwOlFFV1u9PA/iOyCoruiYF0Z4ExMMeGvHBrhLR7HE5rroGUKO&#10;TZ0lsgM3Rr3G65cMFNku1tjlLi4qKkdv5dKC7EagwmBxxoOchTIQZDtyLHFUrp/KEGWym2HtpiRV&#10;xptkwqi+y4gl9lSjuJ5AAxjCKWs4w9OMShpTzjbG4ZS5G0bG/UWsFsPX8dQggWw6mQ3GMDJuMGK1&#10;jemQk24IUS902nQQJw3QEwNatEfZYrWN/Uh8JWfdciPsYCSv6qyrz62KFtqCChFTGkGf6yJcH25/&#10;Ky6MEOZTUrbW5f7Trru1aeuCulX0CeMGQ4ESe4aidbRXR05iMzmBahuE0I4ZFLYyMlIOXqlygIBi&#10;JidQbWM6RE4mRk446qft5ASrbeyHyMlY7KcjIeF4yXb+/uXmDJTY++npKAkc73Y0zRiS+SvpGShq&#10;rhI1xx2D1A83aUK1DdiSsx4L2A6kJHDHIPmj/ZDsX08P8zrwp+qsq88GJYE7dSUBS+wdNwOrwRvP&#10;NHsAo4g5AKuuKwlYYt9RbRevTUng5tvysdrGw2jHDApJSQC9TSaN+tFXnQ/mXIxKAofb9G1Mh8jJ&#10;1MgJpnc0rIug2sZ+SEkYi/10JSRuPfyRQ4m9n56QkuAq7aUZLAh0HqptZgw56+nEJPAyxYfedOxE&#10;KHLWYwHbocieOecJxJFaQQ8567HYT9VZV59NSkKZxURuAcjEJVZHUHzMpDPmmATYLZUMVXW0j2Si&#10;dbRXpyS4SnbRe5hCg6GASTxu8jpkxsGcizGcBc52WjkXIidjcS6D2Y9ZiXLtlCgiJ2Oxn66EhCkl&#10;SfppKCElYX//eZ0cU7ifCSciZIz+lM02d5iIjjOlvWidNVSTknAWg0DOum46ZhFKZhnqyPPIWY8F&#10;bIdy1uZES9wy0RI567HYT9VZV59NSkKZOkk57j5XTUNaYEjrBrEuzTMuI4lJaOQH4r3yA01DSTAn&#10;BeJQTeSEyIme15pFKJm/ncgJ2Y/efsxKlMwv1NF+iJyMkZwYCYlSkhQhKcQjq62NCcUkmFMCccuU&#10;QFqCA4UUQHiFAYSeWYSCahueR0rCWMB2KCWhzOStFTFlWm9y1q+M7FXVg+qzyXHXLpQGiRtKemwB&#10;uG6AWbnGqyTU8qxhR/tIJlpHe3UxCZ75/BNU23gY7ZgRORn2xrPBnIuK/dE7FzsRisjJ5MiJWYny&#10;7MKhSEkYi/10JiRKSZJKgleEMZGSoI9J8JT2okdcuygectYTOt3gw9s2HCWDahueR856LGA7FNnz&#10;zUoUVNvYDznrsdhP1Vm3PRtUBUhqIXGlcOJYYq8q5L7I4yHDOxihfXn74jUmxPaNq27IY2U1m7SO&#10;POBugMkbxMaAQHd15SRdTvhqLyeMfOOiG6ttcLhTQmywVdxcIhv60ddSVPHXiLlq4awwt8/1LZWE&#10;2MyNgybu+m4A2/ni5TOAE/mB5frX1WoGU6hM7CtsA2/D/eXxPFtCFWRhYgFmtETLKTNQKggqu5qn&#10;OhogjQwckvHVilO3fsJqm8lDsDuZC+sj37jyxmobyyknTjk1SsKDntvHCD9C3fNv6WosqItpgC6u&#10;9YzybKOI1HBy5GN2/Hz8lAkzKO7wRmhLFo+rbIf/H3LQLDNi+3BPmNfMWHp1qBsYl44RVNvMHULd&#10;6aBuYDxIE0G1jeUQ6sI5t7HrDq28FxNgKyARvDcvKQDXAoFL3stdJwibCMwdF28kRvdbhCnCH3k6&#10;1wMPtQ1bOW9rpocoVIs8SfChxL6jWqjk4dU5mFCth7S0HqptYEI7aqSm4J0M13ZBYxSaF4RQbWM5&#10;5GBG6mBanQomRVcrO4W1feLZYSFXBMX58CSlEpks9ApBl6vlkBZ0odpm6hDoTofVc0Xj9JZjtx4k&#10;0B0p6JYSryHxKnJ4BSSK1RfYYaWr5AgSOXHIGoye+6EnGT0LWYQpzgGdOlD6lpa2nD4K6mnq8hIB&#10;kT26WXx95V64F3KV8J05Dmz9de2gvmWfDioWXrxHTFj3XB0MYz+Ki40o5sRBo3+VnSzV9XIzAmwC&#10;DrbmmxEeCyMhHLT2cYDNCHz9Bu6ZV5MDFa4A3hNdBqeuJkLTUJS16UDzahvLqcwcpuYG7Ua8UAbd&#10;rl4TIzsquxHgR3OfZrkbUWphPmzZSreo/MqVaUU4SgbymVfbzB1atkxk2YKmYdiMyKttLIeWLSNd&#10;trRqRfiOVZ5CuVSBEvHWrTh8uQUc+yy+dq0Ix00FieoIi22SPgLdCYGuIVAWDcsuUJZAd6Sg25n1&#10;Xm6MogX03xh1fS9iTfS9OqWhku5PD7+0P7p/Zfc/DHLqB2eXUaOyzX1ISoMzUvw1kl6lNinS22eD&#10;tFQaXFByMasJEOdSZrq2HVKYPKbsfXm1zYKRWO90WG+Z90/rsGUSwI7XNhHrfYWoWyYylKgrcxda&#10;SQ2u42MwCl7WBCcrIavBBGBXiTT6yWOXx49gd0Kwa5apLDP4EeyOFHarYkPn54f7o7jF6z5LjuvN&#10;8kNyTqo/w/PDcZGyw/qwvUuz9/8DAAD//wMAUEsDBBQABgAIAAAAIQBVfvwQ5AAAAA4BAAAPAAAA&#10;ZHJzL2Rvd25yZXYueG1sTI/BbsIwDIbvk/YOkSftBmlgLdA1RQhtO6FJg0lot9CYtqJJqia05e1n&#10;Ttvtt/zp9+dsPZqG9dj52lkJYhoBQ1s4XdtSwvfhfbIE5oOyWjXOooQbeljnjw+ZSrUb7Bf2+1Ay&#10;KrE+VRKqENqUc19UaJSfuhYt7c6uMyrQ2JVcd2qgctPwWRQl3Kja0oVKtbitsLjsr0bCx6CGzVy8&#10;9bvLeXv7OcSfx51AKZ+fxs0rsIBj+IPhrk/qkJPTyV2t9qyRMBHxIiaWUrJ6AXZHxGI2B3ailIhV&#10;AjzP+P838l8AAAD//wMAUEsBAi0AFAAGAAgAAAAhALaDOJL+AAAA4QEAABMAAAAAAAAAAAAAAAAA&#10;AAAAAFtDb250ZW50X1R5cGVzXS54bWxQSwECLQAUAAYACAAAACEAOP0h/9YAAACUAQAACwAAAAAA&#10;AAAAAAAAAAAvAQAAX3JlbHMvLnJlbHNQSwECLQAUAAYACAAAACEAO8oXd3QOAACr7gAADgAAAAAA&#10;AAAAAAAAAAAuAgAAZHJzL2Uyb0RvYy54bWxQSwECLQAUAAYACAAAACEAVX78EOQAAAAOAQAADwAA&#10;AAAAAAAAAAAAAADOEAAAZHJzL2Rvd25yZXYueG1sUEsFBgAAAAAEAAQA8wAAAN8RAAAAAA==&#10;">
            <v:group id="Grup 85728" o:spid="_x0000_s1028" style="position:absolute;width:77388;height:35242" coordsize="77388,352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FQ0ssUAAADeAAAADwAAAGRycy9kb3ducmV2LnhtbERPTWvCQBC9F/wPywi9&#10;1U0saSV1DSK2eAiFaqH0NmTHJCQ7G7JrEv+9exA8Pt73OptMKwbqXW1ZQbyIQBAXVtdcKvg9fb6s&#10;QDiPrLG1TAqu5CDbzJ7WmGo78g8NR1+KEMIuRQWV910qpSsqMugWtiMO3Nn2Bn2AfSl1j2MIN61c&#10;RtGbNFhzaKiwo11FRXO8GAVfI47b13g/5M15d/0/Jd9/eUxKPc+n7QcIT5N/iO/ug1awSt6XYW+4&#10;E66A3N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BUNLLFAAAA3gAA&#10;AA8AAAAAAAAAAAAAAAAAqgIAAGRycy9kb3ducmV2LnhtbFBLBQYAAAAABAAEAPoAAACcAwAAAAA=&#10;">
              <v:group id="Grup 85726" o:spid="_x0000_s1029" style="position:absolute;width:77388;height:10858" coordsize="77388,10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ocFW8cAAADeAAAADwAAAGRycy9kb3ducmV2LnhtbESPS4vCQBCE7wv+h6GF&#10;va2TKD6IjiKiyx5kwQeItybTJsFMT8iMSfz3O4Kwx6KqvqIWq86UoqHaFZYVxIMIBHFqdcGZgvNp&#10;9zUD4TyyxtIyKXiSg9Wy97HARNuWD9QcfSYChF2CCnLvq0RKl+Zk0A1sRRy8m60N+iDrTOoa2wA3&#10;pRxG0UQaLDgs5FjRJqf0fnwYBd8ttutRvG3299vmeT2Nfy/7mJT67HfrOQhPnf8Pv9s/WsFsPB1O&#10;4HUnXAG5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3ocFW8cAAADe&#10;AAAADwAAAAAAAAAAAAAAAACqAgAAZHJzL2Rvd25yZXYueG1sUEsFBgAAAAAEAAQA+gAAAJ4DAAAA&#10;AA==&#10;">
                <v:group id="Grup 85725" o:spid="_x0000_s1030" style="position:absolute;left:1047;width:76341;height:6381" coordsize="76340,6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WbLMgAAADeAAAADwAAAGRycy9kb3ducmV2LnhtbESPT2vCQBTE70K/w/IK&#10;3nQTJVZSNyLSigcpqIXS2yP78gezb0N2m8Rv3y0UPA4z8xtmsx1NI3rqXG1ZQTyPQBDnVtdcKvi8&#10;vs/WIJxH1thYJgV3crDNniYbTLUd+Ez9xZciQNilqKDyvk2ldHlFBt3ctsTBK2xn0AfZlVJ3OAS4&#10;aeQiilbSYM1hocKW9hXlt8uPUXAYcNgt47f+dCv29+9r8vF1ikmp6fO4ewXhafSP8H/7qBWsk5dF&#10;An93whWQ2S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C5VmyzIAAAA&#10;3gAAAA8AAAAAAAAAAAAAAAAAqgIAAGRycy9kb3ducmV2LnhtbFBLBQYAAAAABAAEAPoAAACfAwAA&#10;AAA=&#10;">
                  <v:group id="Grup 18" o:spid="_x0000_s1031" style="position:absolute;width:76314;height:2095" coordsize="57150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line id="Düz Bağlayıcı 1" o:spid="_x0000_s1032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uZBr8AAADaAAAADwAAAGRycy9kb3ducmV2LnhtbERPTYvCMBC9C/6HMII3TV3BlWoUEVw8&#10;LejuHrwNzdhUm0ltYtv990YQPA2P9znLdWdL0VDtC8cKJuMEBHHmdMG5gt+f3WgOwgdkjaVjUvBP&#10;Htarfm+JqXYtH6g5hlzEEPYpKjAhVKmUPjNk0Y9dRRy5s6sthgjrXOoa2xhuS/mRJDNpseDYYLCi&#10;raHserxbBTfMdmRPf19N0ppmOjtX35+Xk1LDQbdZgAjUhbf45d7rOB+erzyvXD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tuZBr8AAADaAAAADwAAAAAAAAAAAAAAAACh&#10;AgAAZHJzL2Rvd25yZXYueG1sUEsFBgAAAAAEAAQA+QAAAI0DAAAAAA==&#10;" strokecolor="#5b9bd5" strokeweight=".5pt">
                      <v:stroke joinstyle="miter"/>
                    </v:line>
                    <v:line id="Düz Bağlayıcı 2" o:spid="_x0000_s1033" style="position:absolute;visibility:visible" from="0,1809" to="57150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kHccEAAADaAAAADwAAAGRycy9kb3ducmV2LnhtbESPQYvCMBSE7wv+h/AEb2uqgivVKCIo&#10;ngTd3YO3R/Nsqs1LbWJb/70RFvY4zMw3zGLV2VI0VPvCsYLRMAFBnDldcK7g53v7OQPhA7LG0jEp&#10;eJKH1bL3scBUu5aP1JxCLiKEfYoKTAhVKqXPDFn0Q1cRR+/iaoshyjqXusY2wm0px0kylRYLjgsG&#10;K9oYym6nh1Vwx2xL9vy7a5LWNJPppTp8Xc9KDfrdeg4iUBf+w3/tvVYwhveVeAPk8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CQdxwQAAANoAAAAPAAAAAAAAAAAAAAAA&#10;AKECAABkcnMvZG93bnJldi54bWxQSwUGAAAAAAQABAD5AAAAjwMAAAAA&#10;" strokecolor="#5b9bd5" strokeweight=".5pt">
                      <v:stroke joinstyle="miter"/>
                    </v:line>
                  </v:group>
                  <v:group id="Grup 25" o:spid="_x0000_s1034" style="position:absolute;top:4095;width:76340;height:2286" coordorigin=",411" coordsize="57174,1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line id="Düz Bağlayıcı 26" o:spid="_x0000_s1035" style="position:absolute;visibility:visible" from="0,411" to="57150,4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R3Z8QAAADbAAAADwAAAGRycy9kb3ducmV2LnhtbESPQWvCQBSE70L/w/IKvZlNFdKSZiOl&#10;oHgq1LYHb4/sMxvNvk2zaxL/vVsQPA4z8w1TrCbbioF63zhW8JykIIgrpxuuFfx8r+evIHxA1tg6&#10;JgUX8rAqH2YF5tqN/EXDLtQiQtjnqMCE0OVS+sqQRZ+4jjh6B9dbDFH2tdQ9jhFuW7lI00xabDgu&#10;GOzow1B12p2tgj+s1mT3v5shHc2wzA7d58txr9TT4/T+BiLQFO7hW3urFSwy+P8Sf4As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lHdnxAAAANsAAAAPAAAAAAAAAAAA&#10;AAAAAKECAABkcnMvZG93bnJldi54bWxQSwUGAAAAAAQABAD5AAAAkgMAAAAA&#10;" strokecolor="#5b9bd5" strokeweight=".5pt">
                      <v:stroke joinstyle="miter"/>
                    </v:line>
                    <v:line id="Düz Bağlayıcı 27" o:spid="_x0000_s1036" style="position:absolute;visibility:visible" from="24,2385" to="57174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jS/MQAAADbAAAADwAAAGRycy9kb3ducmV2LnhtbESPQWvCQBSE70L/w/IKvemmKcSSuooU&#10;Ij0VTO3B2yP7zKZm38bsNkn/vSsIPQ4z8w2z2ky2FQP1vnGs4HmRgCCunG64VnD4KuavIHxA1tg6&#10;JgV/5GGzfpitMNdu5D0NZahFhLDPUYEJocul9JUhi37hOuLonVxvMUTZ11L3OEa4bWWaJJm02HBc&#10;MNjRu6HqXP5aBResCrLH792QjGZ4yU7d5/LnqNTT47R9AxFoCv/he/tDK0iXcPsSf4B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2NL8xAAAANsAAAAPAAAAAAAAAAAA&#10;AAAAAKECAABkcnMvZG93bnJldi54bWxQSwUGAAAAAAQABAD5AAAAkgMAAAAA&#10;" strokecolor="#5b9bd5" strokeweight=".5pt">
                      <v:stroke joinstyle="miter"/>
                    </v:line>
                  </v:group>
                </v:group>
                <v:group id="Grup 71743" o:spid="_x0000_s1037" style="position:absolute;top:8763;width:76948;height:2095" coordorigin="-475" coordsize="57625,23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3VZ8cAAADeAAAADwAAAGRycy9kb3ducmV2LnhtbESPT2vCQBTE7wW/w/KE&#10;3nQTbVWiq4jU0oMI/gHx9sg+k2D2bciuSfz23YLQ4zAzv2EWq86UoqHaFZYVxMMIBHFqdcGZgvNp&#10;O5iBcB5ZY2mZFDzJwWrZe1tgom3LB2qOPhMBwi5BBbn3VSKlS3My6Ia2Ig7ezdYGfZB1JnWNbYCb&#10;Uo6iaCINFhwWcqxok1N6Pz6Mgu8W2/U4/mp299vmeT197i+7mJR673frOQhPnf8Pv9o/WsE0nn6M&#10;4e9OuAJy+Qs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i3VZ8cAAADe&#10;AAAADwAAAAAAAAAAAAAAAACqAgAAZHJzL2Rvd25yZXYueG1sUEsFBgAAAAAEAAQA+gAAAJ4DAAAA&#10;AA==&#10;">
                  <v:line id="Düz Bağlayıcı 71808" o:spid="_x0000_s1038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+FssIAAADeAAAADwAAAGRycy9kb3ducmV2LnhtbERPz2vCMBS+D/wfwhN2m4kTVKpRRHB4&#10;Guj04O3RPJtq89I1WVv/e3MQdvz4fi/XvatES00oPWsYjxQI4tybkgsNp5/dxxxEiMgGK8+k4UEB&#10;1qvB2xIz4zs+UHuMhUghHDLUYGOsMylDbslhGPmaOHFX3ziMCTaFNA12KdxV8lOpqXRYcmqwWNPW&#10;Un4//jkNv5jvyF3OX63qbDuZXuvv2e2i9fuw3yxAROrjv/jl3hsNs/Fcpb3pTroCcvU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s+FssIAAADeAAAADwAAAAAAAAAAAAAA&#10;AAChAgAAZHJzL2Rvd25yZXYueG1sUEsFBgAAAAAEAAQA+QAAAJADAAAAAA==&#10;" strokecolor="#5b9bd5" strokeweight=".5pt">
                    <v:stroke joinstyle="miter"/>
                  </v:line>
                  <v:line id="Düz Bağlayıcı 71809" o:spid="_x0000_s1039" style="position:absolute;visibility:visible" from="-475,2326" to="56678,2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MgKcYAAADeAAAADwAAAGRycy9kb3ducmV2LnhtbESPT2sCMRTE7wW/Q3hCbzXRgtqtUURQ&#10;eir47+DtsXlutt28rJu4u/32jVDocZiZ3zCLVe8q0VITSs8axiMFgjj3puRCw+m4fZmDCBHZYOWZ&#10;NPxQgNVy8LTAzPiO99QeYiEShEOGGmyMdSZlyC05DCNfEyfv6huHMcmmkKbBLsFdJSdKTaXDktOC&#10;xZo2lvLvw91puGG+JXc571rV2fZ1eq0/Z18XrZ+H/fodRKQ+/of/2h9Gw2w8V2/wuJOu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WDICnGAAAA3gAAAA8AAAAAAAAA&#10;AAAAAAAAoQIAAGRycy9kb3ducmV2LnhtbFBLBQYAAAAABAAEAPkAAACUAwAAAAA=&#10;" strokecolor="#5b9bd5" strokeweight=".5pt">
                    <v:stroke joinstyle="miter"/>
                  </v:line>
                </v:group>
              </v:group>
              <v:group id="Grup 85727" o:spid="_x0000_s1040" style="position:absolute;left:666;top:13335;width:76701;height:7429" coordsize="76701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ugwMcAAADeAAAADwAAAGRycy9kb3ducmV2LnhtbESPT4vCMBTE7wv7HcJb&#10;8LamVfxDNYqIigcR1IXF26N5tsXmpTSxrd/eLCx4HGbmN8x82ZlSNFS7wrKCuB+BIE6tLjhT8HPZ&#10;fk9BOI+ssbRMCp7kYLn4/Jhjom3LJ2rOPhMBwi5BBbn3VSKlS3My6Pq2Ig7ezdYGfZB1JnWNbYCb&#10;Ug6iaCwNFhwWcqxonVN6Pz+Mgl2L7WoYb5rD/bZ+Xi+j4+8hJqV6X91qBsJT59/h//ZeK5iOJoMJ&#10;/N0JV0AuX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cugwMcAAADe&#10;AAAADwAAAAAAAAAAAAAAAACqAgAAZHJzL2Rvd25yZXYueG1sUEsFBgAAAAAEAAQA+gAAAJ4DAAAA&#10;AA==&#10;">
                <v:group id="Grup 71813" o:spid="_x0000_s1041" style="position:absolute;width:76415;height:2571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puLMcAAADeAAAADwAAAGRycy9kb3ducmV2LnhtbESPQWvCQBSE70L/w/IK&#10;velmlaqkriJiSw8iqIXS2yP7TILZtyG7TeK/dwXB4zAz3zCLVW8r0VLjS8ca1CgBQZw5U3Ku4ef0&#10;OZyD8AHZYOWYNFzJw2r5MlhgalzHB2qPIRcRwj5FDUUIdSqlzwqy6EeuJo7e2TUWQ5RNLk2DXYTb&#10;So6TZCotlhwXCqxpU1B2Of5bDV8dduuJ2ra7y3lz/Tu97393irR+e+3XHyAC9eEZfrS/jYaZmqsJ&#10;3O/EKyCXN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ypuLMcAAADe&#10;AAAADwAAAAAAAAAAAAAAAACqAgAAZHJzL2Rvd25yZXYueG1sUEsFBgAAAAAEAAQA+gAAAJ4DAAAA&#10;AA==&#10;">
                  <v:line id="Düz Bağlayıcı 71814" o:spid="_x0000_s1042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sZasYAAADeAAAADwAAAGRycy9kb3ducmV2LnhtbESPT2vCQBTE7wW/w/KE3nSTWlSiq0hB&#10;6Umofw7eHtlnNpp9m2a3Sfz23YLQ4zAzv2GW695WoqXGl44VpOMEBHHudMmFgtNxO5qD8AFZY+WY&#10;FDzIw3o1eFlipl3HX9QeQiEihH2GCkwIdSalzw1Z9GNXE0fv6hqLIcqmkLrBLsJtJd+SZCotlhwX&#10;DNb0YSi/H36sgm/Mt2Qv512bdKadTK/1fna7KPU67DcLEIH68B9+tj+1glk6T9/h7068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5bGWrGAAAA3gAAAA8AAAAAAAAA&#10;AAAAAAAAoQIAAGRycy9kb3ducmV2LnhtbFBLBQYAAAAABAAEAPkAAACUAwAAAAA=&#10;" strokecolor="#5b9bd5" strokeweight=".5pt">
                    <v:stroke joinstyle="miter"/>
                  </v:line>
                  <v:line id="Düz Bağlayıcı 71815" o:spid="_x0000_s1043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e88cYAAADeAAAADwAAAGRycy9kb3ducmV2LnhtbESPT2vCQBTE7wW/w/KE3nSTSlWiq0hB&#10;6Umofw7eHtlnNpp9m2a3Sfz23YLQ4zAzv2GW695WoqXGl44VpOMEBHHudMmFgtNxO5qD8AFZY+WY&#10;FDzIw3o1eFlipl3HX9QeQiEihH2GCkwIdSalzw1Z9GNXE0fv6hqLIcqmkLrBLsJtJd+SZCotlhwX&#10;DNb0YSi/H36sgm/Mt2Qv512bdKadTK/1fna7KPU67DcLEIH68B9+tj+1glk6T9/h7068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XvPHGAAAA3gAAAA8AAAAAAAAA&#10;AAAAAAAAoQIAAGRycy9kb3ducmV2LnhtbFBLBQYAAAAABAAEAPkAAACUAwAAAAA=&#10;" strokecolor="#5b9bd5" strokeweight=".5pt">
                    <v:stroke joinstyle="miter"/>
                  </v:line>
                </v:group>
                <v:group id="Grup 71816" o:spid="_x0000_s1044" style="position:absolute;left:285;top:4857;width:76416;height:2572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3NtMcAAADeAAAADwAAAGRycy9kb3ducmV2LnhtbESPQWvCQBSE70L/w/IK&#10;velmLVqJriKipQcRqoXi7ZF9JsHs25Bdk/jv3ULB4zAz3zCLVW8r0VLjS8ca1CgBQZw5U3Ku4ee0&#10;G85A+IBssHJMGu7kYbV8GSwwNa7jb2qPIRcRwj5FDUUIdSqlzwqy6EeuJo7exTUWQ5RNLk2DXYTb&#10;So6TZCotlhwXCqxpU1B2Pd6shs8Ou/W72rb762VzP58mh9+9Iq3fXvv1HESgPjzD/+0vo+FDzdQU&#10;/u7EKyC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13NtMcAAADe&#10;AAAADwAAAAAAAAAAAAAAAACqAgAAZHJzL2Rvd25yZXYueG1sUEsFBgAAAAAEAAQA+gAAAJ4DAAAA&#10;AA==&#10;">
                  <v:line id="Düz Bağlayıcı 71817" o:spid="_x0000_s1045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mHHcYAAADeAAAADwAAAGRycy9kb3ducmV2LnhtbESPT2vCQBTE70K/w/IKvekmLRhJXUUE&#10;i6eC/w7eHtlnNjX7NmbXJP32bqHgcZiZ3zDz5WBr0VHrK8cK0kkCgrhwuuJSwfGwGc9A+ICssXZM&#10;Cn7Jw3LxMppjrl3PO+r2oRQRwj5HBSaEJpfSF4Ys+olriKN3ca3FEGVbSt1iH+G2lu9JMpUWK44L&#10;BhtaGyqu+7tVcMNiQ/Z8+uqS3nQf00vznf2clXp7HVafIAIN4Rn+b2+1giydpRn83YlXQC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Jhx3GAAAA3gAAAA8AAAAAAAAA&#10;AAAAAAAAoQIAAGRycy9kb3ducmV2LnhtbFBLBQYAAAAABAAEAPkAAACUAwAAAAA=&#10;" strokecolor="#5b9bd5" strokeweight=".5pt">
                    <v:stroke joinstyle="miter"/>
                  </v:line>
                  <v:line id="Düz Bağlayıcı 71818" o:spid="_x0000_s1046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YTb8QAAADeAAAADwAAAGRycy9kb3ducmV2LnhtbERPPWvDMBDdC/kP4gLdGtkNOMGNYkLA&#10;IVOhbjpkO6yL5dY6uZZiu/++GgodH+97V8y2EyMNvnWsIF0lIIhrp1tuFFzey6ctCB+QNXaOScEP&#10;eSj2i4cd5tpN/EZjFRoRQ9jnqMCE0OdS+tqQRb9yPXHkbm6wGCIcGqkHnGK47eRzkmTSYsuxwWBP&#10;R0P1V3W3Cr6xLsleP05jMplxnd36183nVanH5Xx4ARFoDv/iP/dZK9ik2zTujXfiFZD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FhNvxAAAAN4AAAAPAAAAAAAAAAAA&#10;AAAAAKECAABkcnMvZG93bnJldi54bWxQSwUGAAAAAAQABAD5AAAAkgMAAAAA&#10;" strokecolor="#5b9bd5" strokeweight=".5pt">
                    <v:stroke joinstyle="miter"/>
                  </v:line>
                </v:group>
              </v:group>
              <v:group id="Grup 71832" o:spid="_x0000_s1047" style="position:absolute;top:23241;width:77367;height:12001" coordsize="77367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OX18YAAADeAAAADwAAAGRycy9kb3ducmV2LnhtbESPQYvCMBSE74L/ITxh&#10;b5pWWVeqUUR02YMsqAvi7dE822LzUprY1n9vhAWPw8x8wyxWnSlFQ7UrLCuIRxEI4tTqgjMFf6fd&#10;cAbCeWSNpWVS8CAHq2W/t8BE25YP1Bx9JgKEXYIKcu+rREqX5mTQjWxFHLyrrQ36IOtM6hrbADel&#10;HEfRVBosOCzkWNEmp/R2vBsF3y2260m8bfa36+ZxOX3+nvcxKfUx6NZzEJ46/w7/t3+0gq94NhnD&#10;6064AnL5B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05fXxgAAAN4A&#10;AAAPAAAAAAAAAAAAAAAAAKoCAABkcnMvZG93bnJldi54bWxQSwUGAAAAAAQABAD6AAAAnQMAAAAA&#10;">
                <v:group id="Grup 71822" o:spid="_x0000_s1048" style="position:absolute;width:76948;height:2095" coordorigin="-475" coordsize="57625,23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oBCscAAADeAAAADwAAAGRycy9kb3ducmV2LnhtbESPQWvCQBSE70L/w/IK&#10;vekmkapEVxHR0oMUjIXi7ZF9JsHs25Bdk/jvu4WCx2FmvmFWm8HUoqPWVZYVxJMIBHFudcWFgu/z&#10;YbwA4TyyxtoyKXiQg836ZbTCVNueT9RlvhABwi5FBaX3TSqly0sy6Ca2IQ7e1bYGfZBtIXWLfYCb&#10;WiZRNJMGKw4LJTa0Kym/ZXej4KPHfjuN993xdt09Luf3r59jTEq9vQ7bJQhPg3+G/9ufWsE8XiQJ&#10;/N0JV0Cu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goBCscAAADe&#10;AAAADwAAAAAAAAAAAAAAAACqAgAAZHJzL2Rvd25yZXYueG1sUEsFBgAAAAAEAAQA+gAAAJ4DAAAA&#10;AA==&#10;">
                  <v:line id="Düz Bağlayıcı 71823" o:spid="_x0000_s1049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5Lo8UAAADeAAAADwAAAGRycy9kb3ducmV2LnhtbESPT4vCMBTE78J+h/AW9qapCirVKLKg&#10;7GnBfwdvj+bZVJuXbhPb7rc3guBxmJnfMItVZ0vRUO0LxwqGgwQEceZ0wbmC42HTn4HwAVlj6ZgU&#10;/JOH1fKjt8BUu5Z31OxDLiKEfYoKTAhVKqXPDFn0A1cRR+/iaoshyjqXusY2wm0pR0kykRYLjgsG&#10;K/o2lN32d6vgD7MN2fNp2yStacaTS/U7vZ6V+vrs1nMQgbrwDr/aP1rBdDgbjeF5J14BuX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95Lo8UAAADeAAAADwAAAAAAAAAA&#10;AAAAAAChAgAAZHJzL2Rvd25yZXYueG1sUEsFBgAAAAAEAAQA+QAAAJMDAAAAAA==&#10;" strokecolor="#5b9bd5" strokeweight=".5pt">
                    <v:stroke joinstyle="miter"/>
                  </v:line>
                  <v:line id="Düz Bağlayıcı 71824" o:spid="_x0000_s1050" style="position:absolute;visibility:visible" from="-475,2326" to="56678,2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fT18YAAADeAAAADwAAAGRycy9kb3ducmV2LnhtbESPT2vCQBTE70K/w/IKvdWNVoxEVymC&#10;paeC/w7eHtlnNpp9m2bXJP32rlDwOMzMb5jFqreVaKnxpWMFo2ECgjh3uuRCwWG/eZ+B8AFZY+WY&#10;FPyRh9XyZbDATLuOt9TuQiEihH2GCkwIdSalzw1Z9ENXE0fv7BqLIcqmkLrBLsJtJcdJMpUWS44L&#10;BmtaG8qvu5tV8Iv5huzp+NUmnWk/puf6J72clHp77T/nIAL14Rn+b39rBeloNp7A4068AnJ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309fGAAAA3gAAAA8AAAAAAAAA&#10;AAAAAAAAoQIAAGRycy9kb3ducmV2LnhtbFBLBQYAAAAABAAEAPkAAACUAwAAAAA=&#10;" strokecolor="#5b9bd5" strokeweight=".5pt">
                    <v:stroke joinstyle="miter"/>
                  </v:line>
                </v:group>
                <v:group id="Grup 71825" o:spid="_x0000_s1051" style="position:absolute;left:666;top:4572;width:76416;height:2571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OZfscAAADe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j2WgC&#10;f3fCFZDL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eOZfscAAADe&#10;AAAADwAAAAAAAAAAAAAAAACqAgAAZHJzL2Rvd25yZXYueG1sUEsFBgAAAAAEAAQA+gAAAJ4DAAAA&#10;AA==&#10;">
                  <v:line id="Düz Bağlayıcı 71826" o:spid="_x0000_s1052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noO8UAAADeAAAADwAAAGRycy9kb3ducmV2LnhtbESPQWvCQBSE7wX/w/IEb3WjQpToKiJY&#10;PAm1evD2yD6z0ezbNLsm8d93C4Ueh5n5hllteluJlhpfOlYwGScgiHOnSy4UnL/27wsQPiBrrByT&#10;ghd52KwHbyvMtOv4k9pTKESEsM9QgQmhzqT0uSGLfuxq4ujdXGMxRNkUUjfYRbit5DRJUmmx5Lhg&#10;sKadofxxeloF35jvyV4vH23SmXaW3urj/H5VajTst0sQgfrwH/5rH7SC+WQxTeH3TrwCc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6noO8UAAADeAAAADwAAAAAAAAAA&#10;AAAAAAChAgAAZHJzL2Rvd25yZXYueG1sUEsFBgAAAAAEAAQA+QAAAJMDAAAAAA==&#10;" strokecolor="#5b9bd5" strokeweight=".5pt">
                    <v:stroke joinstyle="miter"/>
                  </v:line>
                  <v:line id="Düz Bağlayıcı 71827" o:spid="_x0000_s1053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VNoMYAAADeAAAADwAAAGRycy9kb3ducmV2LnhtbESPT4vCMBTE7wt+h/CEva2pLlipRhHB&#10;xdPC+ufg7dE8m2rz0m1i2/32G0HwOMzMb5jFqreVaKnxpWMF41ECgjh3uuRCwfGw/ZiB8AFZY+WY&#10;FPyRh9Vy8LbATLuOf6jdh0JECPsMFZgQ6kxKnxuy6EeuJo7exTUWQ5RNIXWDXYTbSk6SZCotlhwX&#10;DNa0MZTf9ner4BfzLdnz6atNOtN+Ti/1d3o9K/U+7NdzEIH68Ao/2zutIB3PJik87sQrIJ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DlTaDGAAAA3gAAAA8AAAAAAAAA&#10;AAAAAAAAoQIAAGRycy9kb3ducmV2LnhtbFBLBQYAAAAABAAEAPkAAACUAwAAAAA=&#10;" strokecolor="#5b9bd5" strokeweight=".5pt">
                    <v:stroke joinstyle="miter"/>
                  </v:line>
                </v:group>
                <v:group id="Grup 71828" o:spid="_x0000_s1054" style="position:absolute;left:952;top:9429;width:76415;height:2572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+I24MUAAADeAAAADwAAAGRycy9kb3ducmV2LnhtbERPTWvCQBC9F/wPyxS8&#10;1U2U1pC6BhErHqSgEUpvQ3ZMQrKzIbtN4r/vHgo9Pt73JptMKwbqXW1ZQbyIQBAXVtdcKrjlHy8J&#10;COeRNbaWScGDHGTb2dMGU21HvtBw9aUIIexSVFB536VSuqIig25hO+LA3W1v0AfYl1L3OIZw08pl&#10;FL1JgzWHhgo72ldUNNcfo+A44rhbxYfh3Nz3j+/89fPrHJNS8+dp9w7C0+T/xX/uk1awjpNl2Bvu&#10;hCsgt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/iNuDFAAAA3gAA&#10;AA8AAAAAAAAAAAAAAAAAqgIAAGRycy9kb3ducmV2LnhtbFBLBQYAAAAABAAEAPoAAACcAwAAAAA=&#10;">
                  <v:line id="Düz Bağlayıcı 71829" o:spid="_x0000_s1055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Z8SccAAADeAAAADwAAAGRycy9kb3ducmV2LnhtbESPT2vCQBTE70K/w/KE3nSjBbUxq5SC&#10;paeCf3rw9si+ZKPZt2l2m6TfvisIHoeZ+Q2TbQdbi45aXzlWMJsmIIhzpysuFZyOu8kKhA/IGmvH&#10;pOCPPGw3T6MMU+163lN3CKWIEPYpKjAhNKmUPjdk0U9dQxy9wrUWQ5RtKXWLfYTbWs6TZCEtVhwX&#10;DDb0bii/Hn6tgh/Md2TP3x9d0pvuZVE0X8vLWann8fC2BhFoCI/wvf2pFSxnq/kr3O7EKyA3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NnxJxwAAAN4AAAAPAAAAAAAA&#10;AAAAAAAAAKECAABkcnMvZG93bnJldi54bWxQSwUGAAAAAAQABAD5AAAAlQMAAAAA&#10;" strokecolor="#5b9bd5" strokeweight=".5pt">
                    <v:stroke joinstyle="miter"/>
                  </v:line>
                  <v:line id="Düz Bağlayıcı 71830" o:spid="_x0000_s1056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VDCcQAAADeAAAADwAAAGRycy9kb3ducmV2LnhtbESPy4rCMBSG98K8QzgD7myqgkrHKDKg&#10;uBK8LdwdmmPTsTnpNLHtvP1kIbj8+W98y3VvK9FS40vHCsZJCoI4d7rkQsHlvB0tQPiArLFyTAr+&#10;yMN69TFYYqZdx0dqT6EQcYR9hgpMCHUmpc8NWfSJq4mjd3eNxRBlU0jdYBfHbSUnaTqTFkuODwZr&#10;+jaUP05Pq+AX8y3Z23XXpp1pp7N7fZj/3JQafvabLxCB+vAOv9p7rWA+XkwjQMSJKCB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1UMJxAAAAN4AAAAPAAAAAAAAAAAA&#10;AAAAAKECAABkcnMvZG93bnJldi54bWxQSwUGAAAAAAQABAD5AAAAkgMAAAAA&#10;" strokecolor="#5b9bd5" strokeweight=".5pt">
                    <v:stroke joinstyle="miter"/>
                  </v:line>
                </v:group>
              </v:group>
            </v:group>
            <v:group id="Grup 85734" o:spid="_x0000_s1057" style="position:absolute;width:84442;height:107251" coordsize="84442,1072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MCoascAAADeAAAADwAAAGRycy9kb3ducmV2LnhtbESPT2vCQBTE74V+h+UV&#10;etNN/E90FREVD1KoFoq3R/aZBLNvQ3abxG/vCkKPw8z8hlmsOlOKhmpXWFYQ9yMQxKnVBWcKfs67&#10;3gyE88gaS8uk4E4OVsv3twUm2rb8Tc3JZyJA2CWoIPe+SqR0aU4GXd9WxMG72tqgD7LOpK6xDXBT&#10;ykEUTaTBgsNCjhVtckpvpz+jYN9iux7G2+Z4u27ul/P46/cYk1KfH916DsJT5//Dr/ZBK5iNp8MR&#10;PO+EKyC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MCoascAAADe&#10;AAAADwAAAAAAAAAAAAAAAACqAgAAZHJzL2Rvd25yZXYueG1sUEsFBgAAAAAEAAQA+gAAAJ4DAAAA&#10;AA==&#10;">
              <v:group id="Grup 71853" o:spid="_x0000_s1058" style="position:absolute;top:52101;width:77367;height:12002" coordsize="77367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UDX7McAAADeAAAADwAAAGRycy9kb3ducmV2LnhtbESPS4vCQBCE78L+h6EF&#10;bzrJig+io4josgdZ8AHL3ppMmwQzPSEzJvHfO8KCx6KqvqKW686UoqHaFZYVxKMIBHFqdcGZgst5&#10;P5yDcB5ZY2mZFDzIwXr10Vtiom3LR2pOPhMBwi5BBbn3VSKlS3My6Ea2Ig7e1dYGfZB1JnWNbYCb&#10;Un5G0VQaLDgs5FjRNqf0drobBV8ttptxvGsOt+v28Xee/PweYlJq0O82CxCeOv8O/7e/tYJZPJ+M&#10;4XUnXAG5e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UDX7McAAADe&#10;AAAADwAAAAAAAAAAAAAAAACqAgAAZHJzL2Rvd25yZXYueG1sUEsFBgAAAAAEAAQA+gAAAJ4DAAAA&#10;AA==&#10;">
                <v:group id="Grup 71854" o:spid="_x0000_s1059" style="position:absolute;width:76948;height:2095" coordorigin="-475" coordsize="57625,23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lPmMcAAADeAAAADwAAAGRycy9kb3ducmV2LnhtbESPQWvCQBSE70L/w/IE&#10;b7pJq1Wiq4i0pQcRqoJ4e2SfSTD7NmTXJP57tyB4HGbmG2ax6kwpGqpdYVlBPIpAEKdWF5wpOB6+&#10;hzMQziNrLC2Tgjs5WC3fegtMtG35j5q9z0SAsEtQQe59lUjp0pwMupGtiIN3sbVBH2SdSV1jG+Cm&#10;lO9R9CkNFhwWcqxok1N63d+Mgp8W2/VH/NVsr5fN/XyY7E7bmJQa9Lv1HISnzr/Cz/avVjCNZ5Mx&#10;/N8JV0Au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qlPmMcAAADe&#10;AAAADwAAAAAAAAAAAAAAAACqAgAAZHJzL2Rvd25yZXYueG1sUEsFBgAAAAAEAAQA+gAAAJ4DAAAA&#10;AA==&#10;">
                  <v:line id="Düz Bağlayıcı 71855" o:spid="_x0000_s1060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0FMccAAADeAAAADwAAAGRycy9kb3ducmV2LnhtbESPS2vDMBCE74H+B7GF3hLZKXngWgkl&#10;kJJTIY8eclusjeXWWrmWajv/vgoEchxm5hsmXw+2Fh21vnKsIJ0kIIgLpysuFZyO2/EShA/IGmvH&#10;pOBKHtarp1GOmXY976k7hFJECPsMFZgQmkxKXxiy6CeuIY7exbUWQ5RtKXWLfYTbWk6TZC4tVhwX&#10;DDa0MVT8HP6sgl8stmTPXx9d0pvudX5pPhffZ6Venof3NxCBhvAI39s7rWCRLmczuN2JV0C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3fQUxxwAAAN4AAAAPAAAAAAAA&#10;AAAAAAAAAKECAABkcnMvZG93bnJldi54bWxQSwUGAAAAAAQABAD5AAAAlQMAAAAA&#10;" strokecolor="#5b9bd5" strokeweight=".5pt">
                    <v:stroke joinstyle="miter"/>
                  </v:line>
                  <v:line id="Düz Bağlayıcı 71856" o:spid="_x0000_s1061" style="position:absolute;visibility:visible" from="-475,2326" to="56678,2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+bRsYAAADeAAAADwAAAGRycy9kb3ducmV2LnhtbESPT2vCQBTE7wW/w/KE3urGSqNEV5GC&#10;0pPgv4O3R/aZjWbfptltEr99Vyj0OMzMb5jFqreVaKnxpWMF41ECgjh3uuRCwem4eZuB8AFZY+WY&#10;FDzIw2o5eFlgpl3He2oPoRARwj5DBSaEOpPS54Ys+pGriaN3dY3FEGVTSN1gF+G2ku9JkkqLJccF&#10;gzV9Gsrvhx+r4BvzDdnLedsmnWkn6bXeTW8XpV6H/XoOIlAf/sN/7S+tYDqefaTwvBOv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vm0bGAAAA3gAAAA8AAAAAAAAA&#10;AAAAAAAAoQIAAGRycy9kb3ducmV2LnhtbFBLBQYAAAAABAAEAPkAAACUAwAAAAA=&#10;" strokecolor="#5b9bd5" strokeweight=".5pt">
                    <v:stroke joinstyle="miter"/>
                  </v:line>
                </v:group>
                <v:group id="Grup 71857" o:spid="_x0000_s1062" style="position:absolute;left:666;top:4572;width:76416;height:2571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vR78cAAADeAAAADwAAAGRycy9kb3ducmV2LnhtbESPT4vCMBTE74LfITxh&#10;b5pWcZVqFJF12YMs+AfE26N5tsXmpTTZtn77jSB4HGbmN8xy3ZlSNFS7wrKCeBSBIE6tLjhTcD7t&#10;hnMQziNrLC2Tggc5WK/6vSUm2rZ8oOboMxEg7BJUkHtfJVK6NCeDbmQr4uDdbG3QB1lnUtfYBrgp&#10;5TiKPqXBgsNCjhVtc0rvxz+j4LvFdjOJv5r9/bZ9XE/T38s+JqU+Bt1mAcJT59/hV/tHK5jF8+kM&#10;nnfCFZCr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nvR78cAAADe&#10;AAAADwAAAAAAAAAAAAAAAACqAgAAZHJzL2Rvd25yZXYueG1sUEsFBgAAAAAEAAQA+gAAAJ4DAAAA&#10;AA==&#10;">
                  <v:line id="Düz Bağlayıcı 71858" o:spid="_x0000_s1063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yqr8QAAADeAAAADwAAAGRycy9kb3ducmV2LnhtbERPu2rDMBTdC/0HcQvZGtkNeeBGNqXg&#10;kinQJB2yXawby4l15Vqq7fx9NRQ6Hs57W0y2FQP1vnGsIJ0nIIgrpxuuFZyO5fMGhA/IGlvHpOBO&#10;Hor88WGLmXYjf9JwCLWIIewzVGBC6DIpfWXIop+7jjhyF9dbDBH2tdQ9jjHctvIlSVbSYsOxwWBH&#10;74aq2+HHKvjGqiR7/voYktEMi9Wl26+vZ6VmT9PbK4hAU/gX/7l3WsE63Szj3ngnXgGZ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fKqvxAAAAN4AAAAPAAAAAAAAAAAA&#10;AAAAAKECAABkcnMvZG93bnJldi54bWxQSwUGAAAAAAQABAD5AAAAkgMAAAAA&#10;" strokecolor="#5b9bd5" strokeweight=".5pt">
                    <v:stroke joinstyle="miter"/>
                  </v:line>
                  <v:line id="Düz Bağlayıcı 71859" o:spid="_x0000_s1064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APNMcAAADeAAAADwAAAGRycy9kb3ducmV2LnhtbESPQWvCQBSE74L/YXmCN92oVG2aVaSg&#10;9FSo1YO3R/Ylmzb7Ns2uSfrvu4VCj8PMfMNk+8HWoqPWV44VLOYJCOLc6YpLBZf342wLwgdkjbVj&#10;UvBNHva78SjDVLue36g7h1JECPsUFZgQmlRKnxuy6OeuIY5e4VqLIcq2lLrFPsJtLZdJspYWK44L&#10;Bht6NpR/nu9WwRfmR7K366lLetOt1kXzuvm4KTWdDIcnEIGG8B/+a79oBZvF9uERfu/EKyB3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MA80xwAAAN4AAAAPAAAAAAAA&#10;AAAAAAAAAKECAABkcnMvZG93bnJldi54bWxQSwUGAAAAAAQABAD5AAAAlQMAAAAA&#10;" strokecolor="#5b9bd5" strokeweight=".5pt">
                    <v:stroke joinstyle="miter"/>
                  </v:line>
                </v:group>
                <v:group id="Grup 71860" o:spid="_x0000_s1065" style="position:absolute;left:952;top:9429;width:76415;height:2572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/6DJsUAAADeAAAADwAAAGRycy9kb3ducmV2LnhtbESPzYrCMBSF98K8Q7jC&#10;7DTtDDpSjSLiDC5EsA6Iu0tzbYvNTWliW9/eLASXh/PHt1j1phItNa60rCAeRyCIM6tLzhX8n35H&#10;MxDOI2usLJOCBzlYLT8GC0y07fhIbepzEUbYJaig8L5OpHRZQQbd2NbEwbvaxqAPssmlbrAL46aS&#10;X1E0lQZLDg8F1rQpKLuld6Pgr8Nu/R1v2/3tunlcTpPDeR+TUp/Dfj0H4an37/CrvdMKfuLZNAAE&#10;nIA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+gybFAAAA3gAA&#10;AA8AAAAAAAAAAAAAAAAAqgIAAGRycy9kb3ducmV2LnhtbFBLBQYAAAAABAAEAPoAAACcAwAAAAA=&#10;">
                  <v:line id="Düz Bağlayıcı 71861" o:spid="_x0000_s1066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rJj8YAAADeAAAADwAAAGRycy9kb3ducmV2LnhtbESPT2vCQBTE70K/w/IKvekmLURJXUUE&#10;i6eC/w7eHtlnNjX7NmbXJP32bqHgcZiZ3zDz5WBr0VHrK8cK0kkCgrhwuuJSwfGwGc9A+ICssXZM&#10;Cn7Jw3LxMppjrl3PO+r2oRQRwj5HBSaEJpfSF4Ys+olriKN3ca3FEGVbSt1iH+G2lu9JkkmLFccF&#10;gw2tDRXX/d0quGGxIXs+fXVJb7qP7NJ8T3/OSr29DqtPEIGG8Az/t7dawTSdZSn83YlXQC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YqyY/GAAAA3gAAAA8AAAAAAAAA&#10;AAAAAAAAoQIAAGRycy9kb3ducmV2LnhtbFBLBQYAAAAABAAEAPkAAACUAwAAAAA=&#10;" strokecolor="#5b9bd5" strokeweight=".5pt">
                    <v:stroke joinstyle="miter"/>
                  </v:line>
                  <v:line id="Düz Bağlayıcı 71862" o:spid="_x0000_s1067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hX+MUAAADeAAAADwAAAGRycy9kb3ducmV2LnhtbESPQWvCQBSE7wX/w/IEb3WjQpToKiJY&#10;PAm1evD2yD6z0ezbNLsm8d93C4Ueh5n5hllteluJlhpfOlYwGScgiHOnSy4UnL/27wsQPiBrrByT&#10;ghd52KwHbyvMtOv4k9pTKESEsM9QgQmhzqT0uSGLfuxq4ujdXGMxRNkUUjfYRbit5DRJUmmx5Lhg&#10;sKadofxxeloF35jvyV4vH23SmXaW3urj/H5VajTst0sQgfrwH/5rH7SC+WSRTuH3TrwCc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hX+MUAAADeAAAADwAAAAAAAAAA&#10;AAAAAAChAgAAZHJzL2Rvd25yZXYueG1sUEsFBgAAAAAEAAQA+QAAAJMDAAAAAA==&#10;" strokecolor="#5b9bd5" strokeweight=".5pt">
                    <v:stroke joinstyle="miter"/>
                  </v:line>
                </v:group>
              </v:group>
              <v:group id="Grup 85733" o:spid="_x0000_s1068" style="position:absolute;width:84442;height:107251" coordsize="84442,1072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ykwHscAAADeAAAADwAAAGRycy9kb3ducmV2LnhtbESPT2vCQBTE7wW/w/IE&#10;b3UTg1Wiq4hU8SAF/4B4e2SfSTD7NmS3Sfz23UKhx2FmfsMs172pREuNKy0riMcRCOLM6pJzBdfL&#10;7n0OwnlkjZVlUvAiB+vV4G2JqbYdn6g9+1wECLsUFRTe16mULivIoBvbmjh4D9sY9EE2udQNdgFu&#10;KjmJog9psOSwUGBN24Ky5/nbKNh32G2S+LM9Ph/b1/0y/bodY1JqNOw3CxCeev8f/msftIL5dJYk&#10;8HsnXAG5+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ykwHscAAADe&#10;AAAADwAAAAAAAAAAAAAAAACqAgAAZHJzL2Rvd25yZXYueG1sUEsFBgAAAAAEAAQA+gAAAJ4DAAAA&#10;AA==&#10;">
                <v:group id="Grup 71863" o:spid="_x0000_s1069" style="position:absolute;top:66484;width:76948;height:2096" coordorigin="-475" coordsize="57625,23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ywdUccAAADeAAAADwAAAGRycy9kb3ducmV2LnhtbESPS4vCQBCE7wv+h6EF&#10;b+skig+io4isyx5kwQeItybTJsFMT8jMJvHfO4Kwx6KqvqKW686UoqHaFZYVxMMIBHFqdcGZgvNp&#10;9zkH4TyyxtIyKXiQg/Wq97HERNuWD9QcfSYChF2CCnLvq0RKl+Zk0A1tRRy8m60N+iDrTOoa2wA3&#10;pRxF0VQaLDgs5FjRNqf0fvwzCr5bbDfj+KvZ32/bx/U0+b3sY1Jq0O82CxCeOv8ffrd/tIJZPJ+O&#10;4XUnXAG5e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9ywdUccAAADe&#10;AAAADwAAAAAAAAAAAAAAAACqAgAAZHJzL2Rvd25yZXYueG1sUEsFBgAAAAAEAAQA+gAAAJ4DAAAA&#10;AA==&#10;">
                  <v:line id="Düz Bağlayıcı 71864" o:spid="_x0000_s1070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1qF8YAAADeAAAADwAAAGRycy9kb3ducmV2LnhtbESPT2vCQBTE7wW/w/KE3urGWqJEV5GC&#10;0pPgv4O3R/aZjWbfptltEr99Vyj0OMzMb5jFqreVaKnxpWMF41ECgjh3uuRCwem4eZuB8AFZY+WY&#10;FDzIw2o5eFlgpl3He2oPoRARwj5DBSaEOpPS54Ys+pGriaN3dY3FEGVTSN1gF+G2ku9JkkqLJccF&#10;gzV9Gsrvhx+r4BvzDdnLedsmnWkn6bXeTW8XpV6H/XoOIlAf/sN/7S+tYDqepR/wvBOv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dahfGAAAA3gAAAA8AAAAAAAAA&#10;AAAAAAAAoQIAAGRycy9kb3ducmV2LnhtbFBLBQYAAAAABAAEAPkAAACUAwAAAAA=&#10;" strokecolor="#5b9bd5" strokeweight=".5pt">
                    <v:stroke joinstyle="miter"/>
                  </v:line>
                  <v:line id="Düz Bağlayıcı 71865" o:spid="_x0000_s1071" style="position:absolute;visibility:visible" from="-475,2326" to="56678,2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HPjMYAAADeAAAADwAAAGRycy9kb3ducmV2LnhtbESPT2vCQBTE7wW/w/KE3urGSqNEV5GC&#10;0pPgv4O3R/aZjWbfptltEr99Vyj0OMzMb5jFqreVaKnxpWMF41ECgjh3uuRCwem4eZuB8AFZY+WY&#10;FDzIw2o5eFlgpl3He2oPoRARwj5DBSaEOpPS54Ys+pGriaN3dY3FEGVTSN1gF+G2ku9JkkqLJccF&#10;gzV9Gsrvhx+r4BvzDdnLedsmnWkn6bXeTW8XpV6H/XoOIlAf/sN/7S+tYDqepR/wvBOv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kRz4zGAAAA3gAAAA8AAAAAAAAA&#10;AAAAAAAAoQIAAGRycy9kb3ducmV2LnhtbFBLBQYAAAAABAAEAPkAAACUAwAAAAA=&#10;" strokecolor="#5b9bd5" strokeweight=".5pt">
                    <v:stroke joinstyle="miter"/>
                  </v:line>
                </v:group>
                <v:group id="Grup 85732" o:spid="_x0000_s1072" style="position:absolute;width:84442;height:107251" coordsize="84442,1072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GWVhccAAADeAAAADwAAAGRycy9kb3ducmV2LnhtbESPS4vCQBCE7wv+h6GF&#10;vekkig+io4i44kEWfIB4azJtEsz0hMyYxH+/s7Cwx6KqvqKW686UoqHaFZYVxMMIBHFqdcGZguvl&#10;azAH4TyyxtIyKXiTg/Wq97HERNuWT9ScfSYChF2CCnLvq0RKl+Zk0A1tRRy8h60N+iDrTOoa2wA3&#10;pRxF0VQaLDgs5FjRNqf0eX4ZBfsW28043jXH52P7vl8m37djTEp99rvNAoSnzv+H/9oHrWA+mY1H&#10;8HsnXAG5+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GWVhccAAADe&#10;AAAADwAAAAAAAAAAAAAAAACqAgAAZHJzL2Rvd25yZXYueG1sUEsFBgAAAAAEAAQA+gAAAJ4DAAAA&#10;AA==&#10;">
                  <v:group id="Grup 85729" o:spid="_x0000_s1073" style="position:absolute;width:84442;height:106489" coordsize="84442,106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xiRKccAAADeAAAADwAAAGRycy9kb3ducmV2LnhtbESPQWvCQBSE74X+h+UV&#10;vNVNFK1GVxGxxYMIakG8PbLPJJh9G7JrEv+9KxR6HGbmG2a+7EwpGqpdYVlB3I9AEKdWF5wp+D19&#10;f05AOI+ssbRMCh7kYLl4f5tjom3LB2qOPhMBwi5BBbn3VSKlS3My6Pq2Ig7e1dYGfZB1JnWNbYCb&#10;Ug6iaCwNFhwWcqxonVN6O96Ngp8W29Uw3jS723X9uJxG+/MuJqV6H91qBsJT5//Df+2tVjAZfQ2m&#10;8LoTroBcPA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xiRKccAAADe&#10;AAAADwAAAAAAAAAAAAAAAACqAgAAZHJzL2Rvd25yZXYueG1sUEsFBgAAAAAEAAQA+gAAAJ4DAAAA&#10;AA==&#10;">
                    <v:group id="Grup 71742" o:spid="_x0000_s1074" style="position:absolute;left:1047;width:83395;height:106489" coordsize="83394,106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Fw/McAAADeAAAADwAAAGRycy9kb3ducmV2LnhtbESPQWvCQBSE74X+h+UJ&#10;vekmtlaJriJSiwcRqoJ4e2SfSTD7NmTXJP57VxB6HGbmG2a26EwpGqpdYVlBPIhAEKdWF5wpOB7W&#10;/QkI55E1lpZJwZ0cLObvbzNMtG35j5q9z0SAsEtQQe59lUjp0pwMuoGtiIN3sbVBH2SdSV1jG+Cm&#10;lMMo+pYGCw4LOVa0yim97m9GwW+L7fIz/mm218vqfj6MdqdtTEp99LrlFISnzv+HX+2NVjCOx19D&#10;eN4JV0DO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WFw/McAAADe&#10;AAAADwAAAAAAAAAAAAAAAACqAgAAZHJzL2Rvd25yZXYueG1sUEsFBgAAAAAEAAQA+gAAAJ4DAAAA&#10;AA==&#10;">
                      <v:group id="Grup 71691" o:spid="_x0000_s1075" style="position:absolute;width:12242;height:106489" coordsize="12243,106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LNUccAAADeAAAADwAAAGRycy9kb3ducmV2LnhtbESPQWvCQBSE7wX/w/IE&#10;b7pZS9VGVxFpiwcpVAult0f2mQSzb0N2TeK/7wpCj8PMfMOsNr2tREuNLx1rUJMEBHHmTMm5hu/T&#10;+3gBwgdkg5Vj0nAjD5v14GmFqXEdf1F7DLmIEPYpaihCqFMpfVaQRT9xNXH0zq6xGKJscmka7CLc&#10;VnKaJDNpseS4UGBNu4Kyy/FqNXx02G2f1Vt7uJx3t9/Ty+fPQZHWo2G/XYII1If/8KO9Nxrmavaq&#10;4H4nXgG5/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3TLNUccAAADe&#10;AAAADwAAAAAAAAAAAAAAAACqAgAAZHJzL2Rvd25yZXYueG1sUEsFBgAAAAAEAAQA+gAAAJ4DAAAA&#10;AA==&#10;">
                        <v:group id="Grup 7" o:spid="_x0000_s1076" style="position:absolute;width:4813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  <v:line id="Düz Bağlayıcı 3" o:spid="_x0000_s1077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Wi6sEAAADaAAAADwAAAGRycy9kb3ducmV2LnhtbESPQYvCMBSE7wv+h/AEb2vqCq5Uo4jg&#10;4klYVw/eHs2zqTYvtYlt/fdmQfA4zMw3zHzZ2VI0VPvCsYLRMAFBnDldcK7g8Lf5nILwAVlj6ZgU&#10;PMjDctH7mGOqXcu/1OxDLiKEfYoKTAhVKqXPDFn0Q1cRR+/saoshyjqXusY2wm0pv5JkIi0WHBcM&#10;VrQ2lF33d6vghtmG7On40yStacaTc7X7vpyUGvS71QxEoC68w6/2VisYw/+VeAPk4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RaLqwQAAANoAAAAPAAAAAAAAAAAAAAAA&#10;AKECAABkcnMvZG93bnJldi54bWxQSwUGAAAAAAQABAD5AAAAjwMAAAAA&#10;" strokecolor="#5b9bd5" strokeweight=".5pt">
                            <v:stroke joinstyle="miter"/>
                          </v:line>
                          <v:line id="Düz Bağlayıcı 4" o:spid="_x0000_s1078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w6nsMAAADaAAAADwAAAGRycy9kb3ducmV2LnhtbESPT2vCQBTE7wW/w/IEb2ajFi2pq0hB&#10;8STUPwdvj+wzmzb7Ns2uSfz23YLQ4zAzv2GW695WoqXGl44VTJIUBHHudMmFgvNpO34D4QOyxsox&#10;KXiQh/Vq8LLETLuOP6k9hkJECPsMFZgQ6kxKnxuy6BNXE0fv5hqLIcqmkLrBLsJtJadpOpcWS44L&#10;Bmv6MJR/H+9WwQ/mW7LXy65NO9PO5rf6sPi6KjUa9pt3EIH68B9+tvdawSv8XYk3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6sOp7DAAAA2gAAAA8AAAAAAAAAAAAA&#10;AAAAoQIAAGRycy9kb3ducmV2LnhtbFBLBQYAAAAABAAEAPkAAACRAwAAAAA=&#10;" strokecolor="#5b9bd5" strokeweight=".5pt">
                            <v:stroke joinstyle="miter"/>
                          </v:line>
                          <v:line id="Düz Bağlayıcı 5" o:spid="_x0000_s1079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CfBcMAAADaAAAADwAAAGRycy9kb3ducmV2LnhtbESPT2vCQBTE7wW/w/IEb2ajUi2pq0hB&#10;8STUPwdvj+wzmzb7Ns2uSfz23YLQ4zAzv2GW695WoqXGl44VTJIUBHHudMmFgvNpO34D4QOyxsox&#10;KXiQh/Vq8LLETLuOP6k9hkJECPsMFZgQ6kxKnxuy6BNXE0fv5hqLIcqmkLrBLsJtJadpOpcWS44L&#10;Bmv6MJR/H+9WwQ/mW7LXy65NO9PO5rf6sPi6KjUa9pt3EIH68B9+tvdawSv8XYk3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gnwXDAAAA2gAAAA8AAAAAAAAAAAAA&#10;AAAAoQIAAGRycy9kb3ducmV2LnhtbFBLBQYAAAAABAAEAPkAAACRAwAAAAA=&#10;" strokecolor="#5b9bd5" strokeweight=".5pt">
                            <v:stroke joinstyle="miter"/>
                          </v:line>
                        </v:group>
                        <v:group id="Grup 71687" o:spid="_x0000_s1080" style="position:absolute;left:7429;width:4814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5mY8cAAADeAAAADwAAAGRycy9kb3ducmV2LnhtbESPS4vCQBCE74L/YWhh&#10;bzqJiw+io4jsLh5E8AHircm0STDTEzKzSfz3OwuCx6KqvqKW686UoqHaFZYVxKMIBHFqdcGZgsv5&#10;ezgH4TyyxtIyKXiSg/Wq31tiom3LR2pOPhMBwi5BBbn3VSKlS3My6Ea2Ig7e3dYGfZB1JnWNbYCb&#10;Uo6jaCoNFhwWcqxom1P6OP0aBT8ttpvP+KvZP+7b5+08OVz3MSn1Meg2CxCeOv8Ov9o7rWAWT+cz&#10;+L8TroBc/Q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E5mY8cAAADe&#10;AAAADwAAAAAAAAAAAAAAAACqAgAAZHJzL2Rvd25yZXYueG1sUEsFBgAAAAAEAAQA+gAAAJ4DAAAA&#10;AA==&#10;">
                          <v:line id="Düz Bağlayıcı 71688" o:spid="_x0000_s1081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0kdI8IAAADeAAAADwAAAGRycy9kb3ducmV2LnhtbERPy4rCMBTdC/MP4QruNNWBKh2jyIDD&#10;rAQfs3B3aa5NtbmpTaatf28WgsvDeS/Xva1ES40vHSuYThIQxLnTJRcKTsfteAHCB2SNlWNS8CAP&#10;69XHYImZdh3vqT2EQsQQ9hkqMCHUmZQ+N2TRT1xNHLmLayyGCJtC6ga7GG4rOUuSVFosOTYYrOnb&#10;UH47/FsFd8y3ZM9/P23SmfYzvdS7+fWs1GjYb75ABOrDW/xy/2oF82m6iHvjnXgF5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0kdI8IAAADeAAAADwAAAAAAAAAAAAAA&#10;AAChAgAAZHJzL2Rvd25yZXYueG1sUEsFBgAAAAAEAAQA+QAAAJADAAAAAA==&#10;" strokecolor="#5b9bd5" strokeweight=".5pt">
                            <v:stroke joinstyle="miter"/>
                          </v:line>
                          <v:line id="Düz Bağlayıcı 71689" o:spid="_x0000_s1082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W4uMYAAADeAAAADwAAAGRycy9kb3ducmV2LnhtbESPT2vCQBTE7wW/w/IEb3VjhajRVaSg&#10;9FSofw7eHtlnNpp9G7Nrkn77bqHQ4zAzv2FWm95WoqXGl44VTMYJCOLc6ZILBafj7nUOwgdkjZVj&#10;UvBNHjbrwcsKM+06/qL2EAoRIewzVGBCqDMpfW7Ioh+7mjh6V9dYDFE2hdQNdhFuK/mWJKm0WHJc&#10;MFjTu6H8fnhaBQ/Md2Qv532bdKadptf6c3a7KDUa9tsliEB9+A//tT+0gtkknS/g9068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gFuLj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71690" o:spid="_x0000_s1083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aH+MUAAADeAAAADwAAAGRycy9kb3ducmV2LnhtbESPzWrCQBSF90LfYbiF7szEFmKNjlIE&#10;S1eCWhfuLplrJjZzJ2amSXx7ZyG4PJw/vsVqsLXoqPWVYwWTJAVBXDhdcang97AZf4LwAVlj7ZgU&#10;3MjDavkyWmCuXc876vahFHGEfY4KTAhNLqUvDFn0iWuIo3d2rcUQZVtK3WIfx20t39M0kxYrjg8G&#10;G1obKv72/1bBFYsN2dPxu0t7031k52Y7vZyUensdvuYgAg3hGX60f7SC6SSbRYCIE1FAL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aH+MUAAADeAAAADwAAAAAAAAAA&#10;AAAAAAChAgAAZHJzL2Rvd25yZXYueG1sUEsFBgAAAAAEAAQA+QAAAJMDAAAAAA==&#10;" strokecolor="#5b9bd5" strokeweight=".5pt">
                            <v:stroke joinstyle="miter"/>
                          </v:line>
                        </v:group>
                      </v:group>
                      <v:group id="Grup 71696" o:spid="_x0000_s1084" style="position:absolute;left:14763;width:12244;height:106489" coordsize="12243,106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tVJccAAADeAAAADwAAAGRycy9kb3ducmV2LnhtbESPQWvCQBSE74X+h+UV&#10;vNVNKqY1dRURFQ8iqIXi7ZF9JsHs25Bdk/jvXaHQ4zAz3zDTeW8q0VLjSssK4mEEgjizuuRcwc9p&#10;/f4FwnlkjZVlUnAnB/PZ68sUU207PlB79LkIEHYpKii8r1MpXVaQQTe0NXHwLrYx6INscqkb7ALc&#10;VPIjihJpsOSwUGBNy4Ky6/FmFGw67BajeNXurpfl/Xwa7393MSk1eOsX3yA89f4//NfeagWfcTJJ&#10;4HknXAE5e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ttVJccAAADe&#10;AAAADwAAAAAAAAAAAAAAAACqAgAAZHJzL2Rvd25yZXYueG1sUEsFBgAAAAAEAAQA+gAAAJ4DAAAA&#10;AA==&#10;">
                        <v:group id="Grup 71697" o:spid="_x0000_s1085" style="position:absolute;width:4813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ZfwvsgAAADeAAAADwAAAGRycy9kb3ducmV2LnhtbESPW2vCQBSE3wX/w3IE&#10;3+omlnqJriLSlj6I4AXEt0P2mASzZ0N2TeK/7xYKPg4z8w2zXHemFA3VrrCsIB5FIIhTqwvOFJxP&#10;X28zEM4jaywtk4InOViv+r0lJtq2fKDm6DMRIOwSVJB7XyVSujQng25kK+Lg3Wxt0AdZZ1LX2Aa4&#10;KeU4iibSYMFhIceKtjml9+PDKPhusd28x5/N7n7bPq+nj/1lF5NSw0G3WYDw1PlX+L/9oxVM48l8&#10;Cn93whWQq1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D2X8L7IAAAA&#10;3gAAAA8AAAAAAAAAAAAAAAAAqgIAAGRycy9kb3ducmV2LnhtbFBLBQYAAAAABAAEAPoAAACfAwAA&#10;AAA=&#10;">
                          <v:line id="Düz Bağlayıcı 71698" o:spid="_x0000_s1086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CL/sMAAADeAAAADwAAAGRycy9kb3ducmV2LnhtbERPz2vCMBS+C/sfwhvsZlM3qLMaZQiO&#10;nQR1Hrw9mmdT17zUJmvrf28OgseP7/diNdhadNT6yrGCSZKCIC6crrhU8HvYjD9B+ICssXZMCm7k&#10;YbV8GS0w167nHXX7UIoYwj5HBSaEJpfSF4Ys+sQ1xJE7u9ZiiLAtpW6xj+G2lu9pmkmLFccGgw2t&#10;DRV/+3+r4IrFhuzp+N2lvek+snOznV5OSr29Dl9zEIGG8BQ/3D9awXSSzeLeeCd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Qi/7DAAAA3gAAAA8AAAAAAAAAAAAA&#10;AAAAoQIAAGRycy9kb3ducmV2LnhtbFBLBQYAAAAABAAEAPkAAACRAwAAAAA=&#10;" strokecolor="#5b9bd5" strokeweight=".5pt">
                            <v:stroke joinstyle="miter"/>
                          </v:line>
                          <v:line id="Düz Bağlayıcı 71699" o:spid="_x0000_s1087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wuZcYAAADeAAAADwAAAGRycy9kb3ducmV2LnhtbESPT2vCQBTE7wW/w/IEb3VjhajRVaSg&#10;9FSofw7eHtlnNpp9G7Nrkn77bqHQ4zAzv2FWm95WoqXGl44VTMYJCOLc6ZILBafj7nUOwgdkjZVj&#10;UvBNHjbrwcsKM+06/qL2EAoRIewzVGBCqDMpfW7Ioh+7mjh6V9dYDFE2hdQNdhFuK/mWJKm0WHJc&#10;MFjTu6H8fnhaBQ/Md2Qv532bdKadptf6c3a7KDUa9tsliEB9+A//tT+0gtkkXSzg9068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3cLmX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71700" o:spid="_x0000_s1088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0d4sUAAADeAAAADwAAAGRycy9kb3ducmV2LnhtbESPT2vCMBjG7wO/Q3gH3mbiBDs60zIE&#10;xZMwtx28vTSvTbV50zWx7b79chjs+PD847cpJ9eKgfrQeNawXCgQxJU3DdcaPj92Ty8gQkQ22Hom&#10;DT8UoCxmDxvMjR/5nYZTrEUa4ZCjBhtjl0sZKksOw8J3xMm7+N5hTLKvpelxTOOulc9KraXDhtOD&#10;xY62lqrb6e40fGO1I3f+2g9qtMNqfemO2fWs9fxxensFEWmK/+G/9sFoyJaZSgAJJ6GAL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0d4sUAAADeAAAADwAAAAAAAAAA&#10;AAAAAAChAgAAZHJzL2Rvd25yZXYueG1sUEsFBgAAAAAEAAQA+QAAAJMDAAAAAA==&#10;" strokecolor="#5b9bd5" strokeweight=".5pt">
                            <v:stroke joinstyle="miter"/>
                          </v:line>
                        </v:group>
                        <v:group id="Grup 71702" o:spid="_x0000_s1089" style="position:absolute;left:7429;width:4814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vJPMYAAADe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N4Go3g&#10;eSdc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C8k8xgAAAN4A&#10;AAAPAAAAAAAAAAAAAAAAAKoCAABkcnMvZG93bnJldi54bWxQSwUGAAAAAAQABAD6AAAAnQMAAAAA&#10;">
                          <v:line id="Düz Bağlayıcı 71703" o:spid="_x0000_s1090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+DlcYAAADeAAAADwAAAGRycy9kb3ducmV2LnhtbESPQWvCQBSE74L/YXlCb2bXCqakriKC&#10;paeCVg/eHtlnNm32bZrdJum/dwuFHoeZ+YZZb0fXiJ66UHvWsMgUCOLSm5orDef3w/wJRIjIBhvP&#10;pOGHAmw308kaC+MHPlJ/ipVIEA4FarAxtoWUobTkMGS+JU7ezXcOY5JdJU2HQ4K7Rj4qtZIOa04L&#10;FlvaWyo/T99OwxeWB3LXy0uvBtsvV7f2Lf+4av0wG3fPICKN8T/81341GvJFrpbweyddAbm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fg5X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71704" o:spid="_x0000_s1091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Yb4cYAAADeAAAADwAAAGRycy9kb3ducmV2LnhtbESPQWsCMRSE7wX/Q3iF3jRRiytbo0hB&#10;6amgrQdvj81zs+3mZbuJu9t/3whCj8PMfMOsNoOrRUdtqDxrmE4UCOLCm4pLDZ8fu/ESRIjIBmvP&#10;pOGXAmzWo4cV5sb3fKDuGEuRIBxy1GBjbHIpQ2HJYZj4hjh5F986jEm2pTQt9gnuajlTaiEdVpwW&#10;LDb0aqn4Pl6dhh8sduTOp32netvNF5fmPfs6a/30OGxfQEQa4n/43n4zGrJppp7hdiddAbn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02G+H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71705" o:spid="_x0000_s1092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q+esYAAADeAAAADwAAAGRycy9kb3ducmV2LnhtbESPQWsCMRSE7wX/Q3iF3jRRqStbo0hB&#10;6amgrQdvj81zs+3mZbuJu9t/3whCj8PMfMOsNoOrRUdtqDxrmE4UCOLCm4pLDZ8fu/ESRIjIBmvP&#10;pOGXAmzWo4cV5sb3fKDuGEuRIBxy1GBjbHIpQ2HJYZj4hjh5F986jEm2pTQt9gnuajlTaiEdVpwW&#10;LDb0aqn4Pl6dhh8sduTOp32netvNF5fmPfs6a/30OGxfQEQa4n/43n4zGrJppp7hdiddAbn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J6vnrGAAAA3gAAAA8AAAAAAAAA&#10;AAAAAAAAoQIAAGRycy9kb3ducmV2LnhtbFBLBQYAAAAABAAEAPkAAACUAwAAAAA=&#10;" strokecolor="#5b9bd5" strokeweight=".5pt">
                            <v:stroke joinstyle="miter"/>
                          </v:line>
                        </v:group>
                      </v:group>
                      <v:group id="Grup 71706" o:spid="_x0000_s1093" style="position:absolute;left:27051;width:12242;height:106489" coordsize="12243,106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DPP8gAAADeAAAADwAAAGRycy9kb3ducmV2LnhtbESPT2vCQBTE70K/w/IK&#10;3nSTlmpJXUXESg+hYFIovT2yzySYfRuya/58+26h4HGYmd8wm91oGtFT52rLCuJlBIK4sLrmUsFX&#10;/r54BeE8ssbGMimYyMFu+zDbYKLtwGfqM1+KAGGXoILK+zaR0hUVGXRL2xIH72I7gz7IrpS6wyHA&#10;TSOfomglDdYcFips6VBRcc1uRsFpwGH/HB/79Ho5TD/5y+d3GpNS88dx/wbC0+jv4f/2h1awjtfR&#10;Cv7uhCsgt7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Mwwzz/IAAAA&#10;3gAAAA8AAAAAAAAAAAAAAAAAqgIAAGRycy9kb3ducmV2LnhtbFBLBQYAAAAABAAEAPoAAACfAwAA&#10;AAA=&#10;">
                        <v:group id="Grup 71707" o:spid="_x0000_s1094" style="position:absolute;width:4813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xqpMcAAADeAAAADwAAAGRycy9kb3ducmV2LnhtbESPT2vCQBTE7wW/w/KE&#10;3uomljYSXUVExYMU/APi7ZF9JsHs25Bdk/jtu4WCx2FmfsPMFr2pREuNKy0riEcRCOLM6pJzBefT&#10;5mMCwnlkjZVlUvAkB4v54G2GqbYdH6g9+lwECLsUFRTe16mULivIoBvZmjh4N9sY9EE2udQNdgFu&#10;KjmOom9psOSwUGBNq4Ky+/FhFGw77Jaf8brd32+r5/X09XPZx6TU+7BfTkF46v0r/N/eaQVJnEQJ&#10;/N0JV0D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3xqpMcAAADe&#10;AAAADwAAAAAAAAAAAAAAAACqAgAAZHJzL2Rvd25yZXYueG1sUEsFBgAAAAAEAAQA+gAAAJ4DAAAA&#10;AA==&#10;">
                          <v:line id="Düz Bağlayıcı 71708" o:spid="_x0000_s1095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sR5MMAAADeAAAADwAAAGRycy9kb3ducmV2LnhtbERPz2vCMBS+D/wfwht4m4kT7OhMyxAU&#10;T8LcdvD2aJ5NtXnpmth2//1yGOz48f3elJNrxUB9aDxrWC4UCOLKm4ZrDZ8fu6cXECEiG2w9k4Yf&#10;ClAWs4cN5saP/E7DKdYihXDIUYONsculDJUlh2HhO+LEXXzvMCbY19L0OKZw18pnpdbSYcOpwWJH&#10;W0vV7XR3Gr6x2pE7f+0HNdphtb50x+x61nr+OL29gog0xX/xn/tgNGTLTKW96U66Ar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7EeTDAAAA3gAAAA8AAAAAAAAAAAAA&#10;AAAAoQIAAGRycy9kb3ducmV2LnhtbFBLBQYAAAAABAAEAPkAAACRAwAAAAA=&#10;" strokecolor="#5b9bd5" strokeweight=".5pt">
                            <v:stroke joinstyle="miter"/>
                          </v:line>
                          <v:line id="Düz Bağlayıcı 71709" o:spid="_x0000_s1096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e0f8YAAADeAAAADwAAAGRycy9kb3ducmV2LnhtbESPQWsCMRSE70L/Q3iF3jSxBbeuRpGC&#10;0lOhtj14e2yem9XNy7qJu9t/3xQEj8PMfMMs14OrRUdtqDxrmE4UCOLCm4pLDd9f2/EriBCRDdae&#10;ScMvBVivHkZLzI3v+ZO6fSxFgnDIUYONscmlDIUlh2HiG+LkHX3rMCbZltK02Ce4q+WzUjPpsOK0&#10;YLGhN0vFeX91Gi5YbMkdfnad6m33Mjs2H9npoPXT47BZgIg0xHv41n43GrJppubwfyddAbn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M3tH/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71710" o:spid="_x0000_s1097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SLP8UAAADeAAAADwAAAGRycy9kb3ducmV2LnhtbESPzWrCQBSF9wXfYbhCd3WSCkZiJiKC&#10;4qpQ2y7cXTLXTDRzJ82MSfr2nUWhy8P54yu2k23FQL1vHCtIFwkI4srphmsFnx+HlzUIH5A1to5J&#10;wQ952JazpwJz7UZ+p+EcahFH2OeowITQ5VL6ypBFv3AdcfSurrcYouxrqXsc47ht5WuSrKTFhuOD&#10;wY72hqr7+WEVfGN1IHv5Og7JaIbl6tq9ZbeLUs/zabcBEWgK/+G/9kkryNIsjQARJ6KALH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9SLP8UAAADeAAAADwAAAAAAAAAA&#10;AAAAAAChAgAAZHJzL2Rvd25yZXYueG1sUEsFBgAAAAAEAAQA+QAAAJMDAAAAAA==&#10;" strokecolor="#5b9bd5" strokeweight=".5pt">
                            <v:stroke joinstyle="miter"/>
                          </v:line>
                        </v:group>
                        <v:group id="Grup 71711" o:spid="_x0000_s1098" style="position:absolute;left:7429;width:4814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DBlscAAADeAAAADwAAAGRycy9kb3ducmV2LnhtbESPT2vCQBTE74V+h+UV&#10;equbtagldSMiWnoQoVoovT2yL38w+zZk1yR+e7dQ8DjMzG+Y5Wq0jeip87VjDWqSgCDOnam51PB9&#10;2r28gfAB2WDjmDRcycMqe3xYYmrcwF/UH0MpIoR9ihqqENpUSp9XZNFPXEscvcJ1FkOUXSlNh0OE&#10;20ZOk2QuLdYcFypsaVNRfj5erIaPAYf1q9r2+3Oxuf6eZoefvSKtn5/G9TuIQGO4h//bn0bDQi2U&#10;gr878QrI7AY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gDBlscAAADe&#10;AAAADwAAAAAAAAAAAAAAAACqAgAAZHJzL2Rvd25yZXYueG1sUEsFBgAAAAAEAAQA+gAAAJ4DAAAA&#10;AA==&#10;">
                          <v:line id="Düz Bağlayıcı 71712" o:spid="_x0000_s1099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qw08YAAADeAAAADwAAAGRycy9kb3ducmV2LnhtbESPQWvCQBSE74X+h+UJ3uomCqakboIU&#10;LJ6E2vbg7ZF9ZqPZt2l2TeK/7xYKPQ4z8w2zKSfbioF63zhWkC4SEMSV0w3XCj4/dk/PIHxA1tg6&#10;JgV38lAWjw8bzLUb+Z2GY6hFhLDPUYEJocul9JUhi37hOuLonV1vMUTZ11L3OEa4beUySdbSYsNx&#10;wWBHr4aq6/FmFXxjtSN7+nobktEMq/W5O2SXk1Lz2bR9ARFoCv/hv/ZeK8jSLF3C7514BWT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KsNP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71713" o:spid="_x0000_s1100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YVSMYAAADeAAAADwAAAGRycy9kb3ducmV2LnhtbESPQWvCQBSE74X+h+UJ3uomFUxJ3QQp&#10;KJ6E2vbg7ZF9ZqPZt2l2TeK/7xYKPQ4z8w2zLifbioF63zhWkC4SEMSV0w3XCj4/tk8vIHxA1tg6&#10;JgV38lAWjw9rzLUb+Z2GY6hFhLDPUYEJocul9JUhi37hOuLonV1vMUTZ11L3OEa4beVzkqykxYbj&#10;gsGO3gxV1+PNKvjGakv29LUbktEMy9W5O2SXk1Lz2bR5BRFoCv/hv/ZeK8jSLF3C7514BWT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GFUj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71714" o:spid="_x0000_s1101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+NPMYAAADeAAAADwAAAGRycy9kb3ducmV2LnhtbESPQWvCQBSE7wX/w/KE3nSTWoxEV5GC&#10;0pNQWw/eHtlnNpp9m2a3Sfz33YLQ4zAz3zCrzWBr0VHrK8cK0mkCgrhwuuJSwdfnbrIA4QOyxtox&#10;KbiTh8169LTCXLueP6g7hlJECPscFZgQmlxKXxiy6KeuIY7exbUWQ5RtKXWLfYTbWr4kyVxarDgu&#10;GGzozVBxO/5YBd9Y7MieT/su6U03m1+aQ3Y9K/U8HrZLEIGG8B9+tN+1gizN0lf4uxOvgF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jvjTzGAAAA3gAAAA8AAAAAAAAA&#10;AAAAAAAAoQIAAGRycy9kb3ducmV2LnhtbFBLBQYAAAAABAAEAPkAAACUAwAAAAA=&#10;" strokecolor="#5b9bd5" strokeweight=".5pt">
                            <v:stroke joinstyle="miter"/>
                          </v:line>
                        </v:group>
                      </v:group>
                      <v:group id="Grup 71715" o:spid="_x0000_s1102" style="position:absolute;left:41814;width:12244;height:106489" coordsize="12243,106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vHlccAAADeAAAADwAAAGRycy9kb3ducmV2LnhtbESPQWvCQBSE7wX/w/IK&#10;3upmFaukriJSxYMUqkLp7ZF9JsHs25DdJvHfu4LQ4zAz3zCLVW8r0VLjS8ca1CgBQZw5U3Ku4Xza&#10;vs1B+IBssHJMGm7kYbUcvCwwNa7jb2qPIRcRwj5FDUUIdSqlzwqy6EeuJo7exTUWQ5RNLk2DXYTb&#10;So6T5F1aLDkuFFjTpqDsevyzGnYdduuJ+mwP18vm9nuafv0cFGk9fO3XHyAC9eE//GzvjYaZmqkp&#10;PO7EKyC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TvHlccAAADe&#10;AAAADwAAAAAAAAAAAAAAAACqAgAAZHJzL2Rvd25yZXYueG1sUEsFBgAAAAAEAAQA+gAAAJ4DAAAA&#10;AA==&#10;">
                        <v:group id="Grup 71716" o:spid="_x0000_s1103" style="position:absolute;width:4813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lZ4scAAADeAAAADwAAAGRycy9kb3ducmV2LnhtbESPT2vCQBTE7wW/w/KE&#10;3upmFf8QXUWkFg9SqAri7ZF9JsHs25DdJvHbdwuFHoeZ+Q2z2vS2Ei01vnSsQY0SEMSZMyXnGi7n&#10;/dsChA/IBivHpOFJHjbrwcsKU+M6/qL2FHIRIexT1FCEUKdS+qwgi37kauLo3V1jMUTZ5NI02EW4&#10;reQ4SWbSYslxocCadgVlj9O31fDRYbedqPf2+Ljvnrfz9PN6VKT167DfLkEE6sN/+K99MBrmaq5m&#10;8HsnXg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elZ4scAAADe&#10;AAAADwAAAAAAAAAAAAAAAACqAgAAZHJzL2Rvd25yZXYueG1sUEsFBgAAAAAEAAQA+gAAAJ4DAAAA&#10;AA==&#10;">
                          <v:line id="Düz Bağlayıcı 71717" o:spid="_x0000_s1104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0TS8IAAADeAAAADwAAAGRycy9kb3ducmV2LnhtbERPTYvCMBS8L/gfwhO8rakKKtUoIiie&#10;FtbVg7dH82yqzUttYtv99xtBWOY0zBezXHe2FA3VvnCsYDRMQBBnThecKzj97D7nIHxA1lg6JgW/&#10;5GG96n0sMdWu5W9qjiEXsYR9igpMCFUqpc8MWfRDVxFH7epqiyHSOpe6xjaW21KOk2QqLRYcFwxW&#10;tDWU3Y9Pq+CB2Y7s5bxvktY0k+m1+prdLkoN+t1mASJQF/7N7/RBK5iNIuB1J14B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D0TS8IAAADeAAAADwAAAAAAAAAAAAAA&#10;AAChAgAAZHJzL2Rvd25yZXYueG1sUEsFBgAAAAAEAAQA+QAAAJADAAAAAA==&#10;" strokecolor="#5b9bd5" strokeweight=".5pt">
                            <v:stroke joinstyle="miter"/>
                          </v:line>
                          <v:line id="Düz Bağlayıcı 71718" o:spid="_x0000_s1105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KHOcMAAADeAAAADwAAAGRycy9kb3ducmV2LnhtbERPz2vCMBS+D/wfwhN2m2knWKlNRQTF&#10;02BuO3h7NM+m2rx0TWy7/345DHb8+H4X28m2YqDeN44VpIsEBHHldMO1gs+Pw8sahA/IGlvHpOCH&#10;PGzL2VOBuXYjv9NwDrWIIexzVGBC6HIpfWXIol+4jjhyV9dbDBH2tdQ9jjHctvI1SVbSYsOxwWBH&#10;e0PV/fywCr6xOpC9fB2HZDTDcnXt3rLbRann+bTbgAg0hX/xn/ukFWRplsa98U68Ar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mihznDAAAA3gAAAA8AAAAAAAAAAAAA&#10;AAAAoQIAAGRycy9kb3ducmV2LnhtbFBLBQYAAAAABAAEAPkAAACRAwAAAAA=&#10;" strokecolor="#5b9bd5" strokeweight=".5pt">
                            <v:stroke joinstyle="miter"/>
                          </v:line>
                          <v:line id="Düz Bağlayıcı 71719" o:spid="_x0000_s1106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4iosYAAADeAAAADwAAAGRycy9kb3ducmV2LnhtbESPQWvCQBSE7wX/w/IEb3WTCkajq0hB&#10;6alQWw/eHtlnNpp9G7Nrkv77bqHQ4zAz3zDr7WBr0VHrK8cK0mkCgrhwuuJSwdfn/nkBwgdkjbVj&#10;UvBNHrab0dMac+16/qDuGEoRIexzVGBCaHIpfWHIop+6hjh6F9daDFG2pdQt9hFua/mSJHNpseK4&#10;YLChV0PF7fiwCu5Y7MmeT4cu6U03m1+a9+x6VmoyHnYrEIGG8B/+a79pBVmapUv4vROvgNz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buIqLGAAAA3gAAAA8AAAAAAAAA&#10;AAAAAAAAoQIAAGRycy9kb3ducmV2LnhtbFBLBQYAAAAABAAEAPkAAACUAwAAAAA=&#10;" strokecolor="#5b9bd5" strokeweight=".5pt">
                            <v:stroke joinstyle="miter"/>
                          </v:line>
                        </v:group>
                        <v:group id="Grup 71720" o:spid="_x0000_s1107" style="position:absolute;left:7429;width:4814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CusMUAAADeAAAADwAAAGRycy9kb3ducmV2LnhtbESPy4rCMBSG9wO+QziC&#10;uzGtMqNUo4iouJABLyDuDs2xLTYnpYltffvJQnD589/45svOlKKh2hWWFcTDCARxanXBmYLLefs9&#10;BeE8ssbSMil4kYPlovc1x0Tblo/UnHwmwgi7BBXk3leJlC7NyaAb2oo4eHdbG/RB1pnUNbZh3JRy&#10;FEW/0mDB4SHHitY5pY/T0yjYtdiuxvGmOTzu69ft/PN3PcSk1KDfrWYgPHX+E36391rBJJ6MAkDA&#10;CSggF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cgrrDFAAAA3gAA&#10;AA8AAAAAAAAAAAAAAAAAqgIAAGRycy9kb3ducmV2LnhtbFBLBQYAAAAABAAEAPoAAACcAwAAAAA=&#10;">
                          <v:line id="Düz Bağlayıcı 71721" o:spid="_x0000_s1108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TkGcYAAADeAAAADwAAAGRycy9kb3ducmV2LnhtbESPQWvCQBSE74X+h+UJ3uomCqakboIU&#10;LJ6E2vbg7ZF9ZqPZt2l2TeK/7xYKPQ4z8w2zKSfbioF63zhWkC4SEMSV0w3XCj4/dk/PIHxA1tg6&#10;JgV38lAWjw8bzLUb+Z2GY6hFhLDPUYEJocul9JUhi37hOuLonV1vMUTZ11L3OEa4beUySdbSYsNx&#10;wWBHr4aq6/FmFXxjtSN7+nobktEMq/W5O2SXk1Lz2bR9ARFoCv/hv/ZeK8jSbJnC7514BWT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b05Bn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71722" o:spid="_x0000_s1109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Z6bsYAAADeAAAADwAAAGRycy9kb3ducmV2LnhtbESPQWvCQBSE74L/YXmF3nRjCqakbkIR&#10;FE+F2vbg7ZF9ZqPZtzG7Jum/7xYKPQ4z8w2zKSfbioF63zhWsFomIIgrpxuuFXx+7BbPIHxA1tg6&#10;JgXf5KEs5rMN5tqN/E7DMdQiQtjnqMCE0OVS+sqQRb90HXH0zq63GKLsa6l7HCPctjJNkrW02HBc&#10;MNjR1lB1Pd6tghtWO7Knr/2QjGZ4Wp+7t+xyUurxYXp9ARFoCv/hv/ZBK8hWWZrC7514BWT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Ymem7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71723" o:spid="_x0000_s1110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rf9cYAAADeAAAADwAAAGRycy9kb3ducmV2LnhtbESPQWvCQBSE74X+h+UVems2KhhJsxER&#10;LD0VtHrw9sg+s6nZtzG7TdJ/7xYKPQ4z8w1TrCfbioF63zhWMEtSEMSV0w3XCo6fu5cVCB+QNbaO&#10;ScEPeViXjw8F5tqNvKfhEGoRIexzVGBC6HIpfWXIok9cRxy9i+sthij7Wuoexwi3rZyn6VJabDgu&#10;GOxoa6i6Hr6tghtWO7Ln09uQjmZYLC/dR/Z1Vur5adq8ggg0hf/wX/tdK8hm2XwBv3fiFZDl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q3/XGAAAA3gAAAA8AAAAAAAAA&#10;AAAAAAAAoQIAAGRycy9kb3ducmV2LnhtbFBLBQYAAAAABAAEAPkAAACUAwAAAAA=&#10;" strokecolor="#5b9bd5" strokeweight=".5pt">
                            <v:stroke joinstyle="miter"/>
                          </v:line>
                        </v:group>
                      </v:group>
                      <v:group id="Grup 71724" o:spid="_x0000_s1111" style="position:absolute;left:56483;width:12243;height:106489" coordsize="12243,106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uos8cAAADeAAAADwAAAGRycy9kb3ducmV2LnhtbESPQWvCQBSE74X+h+UJ&#10;vekmtlaJriJSiwcRqoJ4e2SfSTD7NmTXJP57VxB6HGbmG2a26EwpGqpdYVlBPIhAEKdWF5wpOB7W&#10;/QkI55E1lpZJwZ0cLObvbzNMtG35j5q9z0SAsEtQQe59lUjp0pwMuoGtiIN3sbVBH2SdSV1jG+Cm&#10;lMMo+pYGCw4LOVa0yim97m9GwW+L7fIz/mm218vqfj6MdqdtTEp99LrlFISnzv+HX+2NVjCOx8Mv&#10;eN4JV0DO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Buos8cAAADe&#10;AAAADwAAAAAAAAAAAAAAAACqAgAAZHJzL2Rvd25yZXYueG1sUEsFBgAAAAAEAAQA+gAAAJ4DAAAA&#10;AA==&#10;">
                        <v:group id="Grup 71725" o:spid="_x0000_s1112" style="position:absolute;width:4813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cNKMcAAADeAAAADwAAAGRycy9kb3ducmV2LnhtbESPT4vCMBTE7wt+h/AE&#10;b2taxVWqUURU9iAL/gHx9miebbF5KU1s67ffLCx4HGbmN8xi1ZlSNFS7wrKCeBiBIE6tLjhTcDnv&#10;PmcgnEfWWFomBS9ysFr2PhaYaNvykZqTz0SAsEtQQe59lUjp0pwMuqGtiIN3t7VBH2SdSV1jG+Cm&#10;lKMo+pIGCw4LOVa0ySl9nJ5Gwb7Fdj2Ot83hcd+8bufJz/UQk1KDfreeg/DU+Xf4v/2tFUzj6WgC&#10;f3fCFZDL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1cNKMcAAADe&#10;AAAADwAAAAAAAAAAAAAAAACqAgAAZHJzL2Rvd25yZXYueG1sUEsFBgAAAAAEAAQA+gAAAJ4DAAAA&#10;AA==&#10;">
                          <v:line id="Düz Bağlayıcı 71726" o:spid="_x0000_s1113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18bcYAAADeAAAADwAAAGRycy9kb3ducmV2LnhtbESPQWvCQBSE7wX/w/IEb3WjQiLRVUSw&#10;eCrUtgdvj+wzG82+TbNrkv77riD0OMzMN8x6O9hadNT6yrGC2TQBQVw4XXGp4Ovz8LoE4QOyxtox&#10;KfglD9vN6GWNuXY9f1B3CqWIEPY5KjAhNLmUvjBk0U9dQxy9i2sthijbUuoW+wi3tZwnSSotVhwX&#10;DDa0N1TcTner4AeLA9nz91uX9KZbpJfmPbuelZqMh90KRKAh/Ief7aNWkM2yeQqPO/EKyM0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dfG3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71727" o:spid="_x0000_s1114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HZ9sUAAADeAAAADwAAAGRycy9kb3ducmV2LnhtbESPQWvCQBSE70L/w/IK3nSjgpHoKqWg&#10;9FRQ24O3R/aZjWbfxuw2Sf+9Kwgeh5n5hllteluJlhpfOlYwGScgiHOnSy4U/By3owUIH5A1Vo5J&#10;wT952KzfBivMtOt4T+0hFCJC2GeowIRQZ1L63JBFP3Y1cfTOrrEYomwKqRvsItxWcpokc2mx5Lhg&#10;sKZPQ/n18GcV3DDfkj397tqkM+1sfq6/08tJqeF7/7EEEagPr/Cz/aUVpJN0msLjTrwCc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lHZ9sUAAADeAAAADwAAAAAAAAAA&#10;AAAAAAChAgAAZHJzL2Rvd25yZXYueG1sUEsFBgAAAAAEAAQA+QAAAJMDAAAAAA==&#10;" strokecolor="#5b9bd5" strokeweight=".5pt">
                            <v:stroke joinstyle="miter"/>
                          </v:line>
                          <v:line id="Düz Bağlayıcı 71728" o:spid="_x0000_s1115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5NhMIAAADeAAAADwAAAGRycy9kb3ducmV2LnhtbERPy4rCMBTdC/5DuMLsNFXBSscog+Dg&#10;asDXwt2luTadaW5qk2nr35uF4PJw3qtNbyvRUuNLxwqmkwQEce50yYWC82k3XoLwAVlj5ZgUPMjD&#10;Zj0crDDTruMDtcdQiBjCPkMFJoQ6k9Lnhiz6iauJI3dzjcUQYVNI3WAXw20lZ0mykBZLjg0Ga9oa&#10;yv+O/1bBHfMd2evlu006084Xt/on/b0q9THqvz5BBOrDW/xy77WCdJrO4t54J14BuX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85NhMIAAADeAAAADwAAAAAAAAAAAAAA&#10;AAChAgAAZHJzL2Rvd25yZXYueG1sUEsFBgAAAAAEAAQA+QAAAJADAAAAAA==&#10;" strokecolor="#5b9bd5" strokeweight=".5pt">
                            <v:stroke joinstyle="miter"/>
                          </v:line>
                        </v:group>
                        <v:group id="Grup 71729" o:spid="_x0000_s1116" style="position:absolute;left:7429;width:4814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oHLccAAADeAAAADwAAAGRycy9kb3ducmV2LnhtbESPQWvCQBSE74X+h+UJ&#10;vekmlmqNriJSiwcRqoJ4e2SfSTD7NmTXJP57VxB6HGbmG2a26EwpGqpdYVlBPIhAEKdWF5wpOB7W&#10;/W8QziNrLC2Tgjs5WMzf32aYaNvyHzV7n4kAYZeggtz7KpHSpTkZdANbEQfvYmuDPsg6k7rGNsBN&#10;KYdRNJIGCw4LOVa0yim97m9GwW+L7fIz/mm218vqfj587U7bmJT66HXLKQhPnf8Pv9obrWAcj4cT&#10;eN4JV0DO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9hoHLccAAADe&#10;AAAADwAAAAAAAAAAAAAAAACqAgAAZHJzL2Rvd25yZXYueG1sUEsFBgAAAAAEAAQA+gAAAJ4DAAAA&#10;AA==&#10;">
                          <v:line id="Düz Bağlayıcı 71730" o:spid="_x0000_s1117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HXX8QAAADeAAAADwAAAGRycy9kb3ducmV2LnhtbESPy4rCMBSG98K8QzgDs9NUBSvVKDKg&#10;zGrA28LdoTk21eak02Ta+vZmIbj8+W98y3VvK9FS40vHCsajBARx7nTJhYLTcTucg/ABWWPlmBQ8&#10;yMN69TFYYqZdx3tqD6EQcYR9hgpMCHUmpc8NWfQjVxNH7+oaiyHKppC6wS6O20pOkmQmLZYcHwzW&#10;9G0ovx/+rYI/zLdkL+ddm3Smnc6u9W96uyj19dlvFiAC9eEdfrV/tIJ0nE4jQMSJKCB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YddfxAAAAN4AAAAPAAAAAAAAAAAA&#10;AAAAAKECAABkcnMvZG93bnJldi54bWxQSwUGAAAAAAQABAD5AAAAkgMAAAAA&#10;" strokecolor="#5b9bd5" strokeweight=".5pt">
                            <v:stroke joinstyle="miter"/>
                          </v:line>
                          <v:line id="Düz Bağlayıcı 71731" o:spid="_x0000_s1118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1yxMYAAADeAAAADwAAAGRycy9kb3ducmV2LnhtbESPQWvCQBSE74X+h+UJ3uomFUxJ3QQp&#10;KJ6E2vbg7ZF9ZqPZt2l2TeK/7xYKPQ4z8w2zLifbioF63zhWkC4SEMSV0w3XCj4/tk8vIHxA1tg6&#10;JgV38lAWjw9rzLUb+Z2GY6hFhLDPUYEJocul9JUhi37hOuLonV1vMUTZ11L3OEa4beVzkqykxYbj&#10;gsGO3gxV1+PNKvjGakv29LUbktEMy9W5O2SXk1Lz2bR5BRFoCv/hv/ZeK8jSbJnC7514BWT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MtcsT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71732" o:spid="_x0000_s1119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/ss8YAAADeAAAADwAAAGRycy9kb3ducmV2LnhtbESPQWvCQBSE74X+h+UVems2KhhJsxER&#10;LD0VtHrw9sg+s6nZtzG7TdJ/7xYKPQ4z8w1TrCfbioF63zhWMEtSEMSV0w3XCo6fu5cVCB+QNbaO&#10;ScEPeViXjw8F5tqNvKfhEGoRIexzVGBC6HIpfWXIok9cRxy9i+sthij7Wuoexwi3rZyn6VJabDgu&#10;GOxoa6i6Hr6tghtWO7Ln09uQjmZYLC/dR/Z1Vur5adq8ggg0hf/wX/tdK8hm2WIOv3fiFZDl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P/7LPGAAAA3gAAAA8AAAAAAAAA&#10;AAAAAAAAoQIAAGRycy9kb3ducmV2LnhtbFBLBQYAAAAABAAEAPkAAACUAwAAAAA=&#10;" strokecolor="#5b9bd5" strokeweight=".5pt">
                            <v:stroke joinstyle="miter"/>
                          </v:line>
                        </v:group>
                      </v:group>
                      <v:group id="Grup 71733" o:spid="_x0000_s1120" style="position:absolute;left:71151;width:12243;height:106489" coordsize="12243,106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umGscAAADeAAAADwAAAGRycy9kb3ducmV2LnhtbESPQWvCQBSE7wX/w/IE&#10;b3UTQ6tEVxGp4kEKVUG8PbLPJJh9G7LbJP77riD0OMzMN8xi1ZtKtNS40rKCeByBIM6sLjlXcD5t&#10;32cgnEfWWFkmBQ9ysFoO3haYatvxD7VHn4sAYZeigsL7OpXSZQUZdGNbEwfvZhuDPsgml7rBLsBN&#10;JSdR9CkNlhwWCqxpU1B2P/4aBbsOu3USf7WH+23zuJ4+vi+HmJQaDfv1HISn3v+HX+29VjCNp0kC&#10;zzvhCsjl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iumGscAAADe&#10;AAAADwAAAAAAAAAAAAAAAACqAgAAZHJzL2Rvd25yZXYueG1sUEsFBgAAAAAEAAQA+gAAAJ4DAAAA&#10;AA==&#10;">
                        <v:group id="Grup 71734" o:spid="_x0000_s1121" style="position:absolute;width:4813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I+bscAAADeAAAADwAAAGRycy9kb3ducmV2LnhtbESPT2vCQBTE7wW/w/KE&#10;3nQTbVWiq4jU0oMI/gHx9sg+k2D2bciuSfz23YLQ4zAzv2EWq86UoqHaFZYVxMMIBHFqdcGZgvNp&#10;O5iBcB5ZY2mZFDzJwWrZe1tgom3LB2qOPhMBwi5BBbn3VSKlS3My6Ia2Ig7ezdYGfZB1JnWNbYCb&#10;Uo6iaCINFhwWcqxok1N6Pz6Mgu8W2/U4/mp299vmeT197i+7mJR673frOQhPnf8Pv9o/WsE0no4/&#10;4O9OuAJy+Qs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cI+bscAAADe&#10;AAAADwAAAAAAAAAAAAAAAACqAgAAZHJzL2Rvd25yZXYueG1sUEsFBgAAAAAEAAQA+gAAAJ4DAAAA&#10;AA==&#10;">
                          <v:line id="Düz Bağlayıcı 71735" o:spid="_x0000_s1122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Z0x8YAAADeAAAADwAAAGRycy9kb3ducmV2LnhtbESPT2vCQBTE7wW/w/KE3urGSo1EV5GC&#10;0pNQ/xy8PbLPbDT7NmbXJH77bqHQ4zAzv2EWq95WoqXGl44VjEcJCOLc6ZILBcfD5m0GwgdkjZVj&#10;UvAkD6vl4GWBmXYdf1O7D4WIEPYZKjAh1JmUPjdk0Y9cTRy9i2sshiibQuoGuwi3lXxPkqm0WHJc&#10;MFjTp6H8tn9YBXfMN2TPp22bdKadTC/1Lr2elXod9us5iEB9+A//tb+0gnScTj7g9068AnL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WdMf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71736" o:spid="_x0000_s1123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TqsMYAAADeAAAADwAAAGRycy9kb3ducmV2LnhtbESPQWvCQBSE74L/YXmF3nSjQlJSVymC&#10;0lNBbQ/eHtlnNpp9G7Nrkv57t1DwOMzMN8xyPdhadNT6yrGC2TQBQVw4XXGp4Pu4nbyB8AFZY+2Y&#10;FPySh/VqPFpirl3Pe+oOoRQRwj5HBSaEJpfSF4Ys+qlriKN3dq3FEGVbSt1iH+G2lvMkSaXFiuOC&#10;wYY2horr4W4V3LDYkj397LqkN90iPTdf2eWk1OvL8PEOItAQnuH/9qdWkM2yRQp/d+IVkK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E6rD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71737" o:spid="_x0000_s1124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hPK8YAAADeAAAADwAAAGRycy9kb3ducmV2LnhtbESPT2vCQBTE74V+h+UVems2KhiJrlIK&#10;lp6E+ufg7ZF9ZqPZtzG7TeK37wqCx2FmfsMsVoOtRUetrxwrGCUpCOLC6YpLBfvd+mMGwgdkjbVj&#10;UnAjD6vl68sCc+16/qVuG0oRIexzVGBCaHIpfWHIok9cQxy9k2sthijbUuoW+wi3tRyn6VRarDgu&#10;GGzoy1Bx2f5ZBVcs1mSPh+8u7U03mZ6aTXY+KvX+NnzOQQQawjP8aP9oBdkom2RwvxOvgFz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ITyvGAAAA3gAAAA8AAAAAAAAA&#10;AAAAAAAAoQIAAGRycy9kb3ducmV2LnhtbFBLBQYAAAAABAAEAPkAAACUAwAAAAA=&#10;" strokecolor="#5b9bd5" strokeweight=".5pt">
                            <v:stroke joinstyle="miter"/>
                          </v:line>
                        </v:group>
                        <v:group id="Grup 71738" o:spid="_x0000_s1125" style="position:absolute;left:7429;width:4814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80a8UAAADeAAAADwAAAGRycy9kb3ducmV2LnhtbERPTWvCQBC9F/wPyxS8&#10;1U2UVkldg0gVD1IwEUpvQ3ZMQrKzIbtN4r/vHgo9Pt73Np1MKwbqXW1ZQbyIQBAXVtdcKrjlx5cN&#10;COeRNbaWScGDHKS72dMWE21HvtKQ+VKEEHYJKqi87xIpXVGRQbewHXHg7rY36APsS6l7HEO4aeUy&#10;it6kwZpDQ4UdHSoqmuzHKDiNOO5X8cdwae6Hx3f++vl1iUmp+fO0fwfhafL/4j/3WStYx+tV2Bvu&#10;hCsgd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yPNGvFAAAA3gAA&#10;AA8AAAAAAAAAAAAAAAAAqgIAAGRycy9kb3ducmV2LnhtbFBLBQYAAAAABAAEAPoAAACcAwAAAAA=&#10;">
                          <v:line id="Düz Bağlayıcı 71739" o:spid="_x0000_s1126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t+wsYAAADeAAAADwAAAGRycy9kb3ducmV2LnhtbESPQWvCQBSE70L/w/IEb3WjgqnRVYqg&#10;9FSo1oO3R/aZjWbfxuyapP++Wyh4HGbmG2a16W0lWmp86VjBZJyAIM6dLrlQ8H3cvb6B8AFZY+WY&#10;FPyQh836ZbDCTLuOv6g9hEJECPsMFZgQ6kxKnxuy6MeuJo7exTUWQ5RNIXWDXYTbSk6TZC4tlhwX&#10;DNa0NZTfDg+r4I75juz5tG+TzrSz+aX+TK9npUbD/n0JIlAfnuH/9odWkE7S2QL+7sQrIN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1bfsL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71740" o:spid="_x0000_s1127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ekIsUAAADeAAAADwAAAGRycy9kb3ducmV2LnhtbESPzWrCQBSF94W+w3AL7uokWozEjFIE&#10;i6uC2i7cXTLXTDRzJ81Mk/j2zqLQ5eH88RWb0Taip87XjhWk0wQEcel0zZWCr9PudQnCB2SNjWNS&#10;cCcPm/XzU4G5dgMfqD+GSsQR9jkqMCG0uZS+NGTRT11LHL2L6yyGKLtK6g6HOG4bOUuShbRYc3ww&#10;2NLWUHk7/loFP1juyJ6/P/pkMP18cWk/s+tZqcnL+L4CEWgM/+G/9l4ryNLsLQJEnIgCc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GekIsUAAADeAAAADwAAAAAAAAAA&#10;AAAAAAChAgAAZHJzL2Rvd25yZXYueG1sUEsFBgAAAAAEAAQA+QAAAJMDAAAAAA==&#10;" strokecolor="#5b9bd5" strokeweight=".5pt">
                            <v:stroke joinstyle="miter"/>
                          </v:line>
                          <v:line id="Düz Bağlayıcı 71741" o:spid="_x0000_s1128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sBucYAAADeAAAADwAAAGRycy9kb3ducmV2LnhtbESPQWvCQBSE7wX/w/KE3nSTWoxEV5GC&#10;0pNQWw/eHtlnNpp9m2a3Sfz33YLQ4zAz3zCrzWBr0VHrK8cK0mkCgrhwuuJSwdfnbrIA4QOyxtox&#10;KbiTh8169LTCXLueP6g7hlJECPscFZgQmlxKXxiy6KeuIY7exbUWQ5RtKXWLfYTbWr4kyVxarDgu&#10;GGzozVBxO/5YBd9Y7MieT/su6U03m1+aQ3Y9K/U8HrZLEIGG8B9+tN+1gizNXlP4uxOvgF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srAbnGAAAA3gAAAA8AAAAAAAAA&#10;AAAAAAAAoQIAAGRycy9kb3ducmV2LnhtbFBLBQYAAAAABAAEAPkAAACUAwAAAAA=&#10;" strokecolor="#5b9bd5" strokeweight=".5pt">
                            <v:stroke joinstyle="miter"/>
                          </v:line>
                        </v:group>
                      </v:group>
                    </v:group>
                    <v:group id="Grup 71844" o:spid="_x0000_s1129" style="position:absolute;top:37623;width:76948;height:2096" coordorigin="-475" coordsize="57625,23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3DZRccAAADeAAAADwAAAGRycy9kb3ducmV2LnhtbESPQWvCQBSE70L/w/IE&#10;b7pJa6tEVxFpiwcRqoJ4e2SfSTD7NmTXJP57tyB4HGbmG2a+7EwpGqpdYVlBPIpAEKdWF5wpOB5+&#10;hlMQziNrLC2Tgjs5WC7eenNMtG35j5q9z0SAsEtQQe59lUjp0pwMupGtiIN3sbVBH2SdSV1jG+Cm&#10;lO9R9CUNFhwWcqxonVN63d+Mgt8W29VH/N1sr5f1/Xz43J22MSk16HerGQhPnX+Fn+2NVjCJp+Mx&#10;/N8JV0AuH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3DZRccAAADe&#10;AAAADwAAAAAAAAAAAAAAAACqAgAAZHJzL2Rvd25yZXYueG1sUEsFBgAAAAAEAAQA+gAAAJ4DAAAA&#10;AA==&#10;">
                      <v:line id="Düz Bağlayıcı 71845" o:spid="_x0000_s1130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T7McAAADeAAAADwAAAGRycy9kb3ducmV2LnhtbESPQWvCQBSE74L/YXlCb7rRVg2pq0jB&#10;0lNB2x68PbIv2dTs25jdJum/7wpCj8PMfMNsdoOtRUetrxwrmM8SEMS50xWXCj4/DtMUhA/IGmvH&#10;pOCXPOy249EGM+16PlJ3CqWIEPYZKjAhNJmUPjdk0c9cQxy9wrUWQ5RtKXWLfYTbWi6SZCUtVhwX&#10;DDb0Yii/nH6sgivmB7Lnr9cu6U33uCqa9/X3WamHybB/BhFoCP/he/tNK1jP06cl3O7EKyC3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pJPsxwAAAN4AAAAPAAAAAAAA&#10;AAAAAAAAAKECAABkcnMvZG93bnJldi54bWxQSwUGAAAAAAQABAD5AAAAlQMAAAAA&#10;" strokecolor="#5b9bd5" strokeweight=".5pt">
                        <v:stroke joinstyle="miter"/>
                      </v:line>
                      <v:line id="Düz Bağlayıcı 71846" o:spid="_x0000_s1131" style="position:absolute;visibility:visible" from="-475,2326" to="56678,2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YNm8YAAADeAAAADwAAAGRycy9kb3ducmV2LnhtbESPT2vCQBTE7wW/w/KE3urGWqJEV5GC&#10;0pPgv4O3R/aZjWbfptltEr99Vyj0OMzMb5jFqreVaKnxpWMF41ECgjh3uuRCwem4eZuB8AFZY+WY&#10;FDzIw2o5eFlgpl3He2oPoRARwj5DBSaEOpPS54Ys+pGriaN3dY3FEGVTSN1gF+G2ku9JkkqLJccF&#10;gzV9Gsrvhx+r4BvzDdnLedsmnWkn6bXeTW8XpV6H/XoOIlAf/sN/7S+tYDqefaTwvBOv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J2DZvGAAAA3gAAAA8AAAAAAAAA&#10;AAAAAAAAoQIAAGRycy9kb3ducmV2LnhtbFBLBQYAAAAABAAEAPkAAACUAwAAAAA=&#10;" strokecolor="#5b9bd5" strokeweight=".5pt">
                        <v:stroke joinstyle="miter"/>
                      </v:line>
                    </v:group>
                    <v:group id="Grup 71847" o:spid="_x0000_s1132" style="position:absolute;left:666;top:42195;width:76416;height:2572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6JHMscAAADe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Eknn5O&#10;4O9OuAJy8Qs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6JHMscAAADe&#10;AAAADwAAAAAAAAAAAAAAAACqAgAAZHJzL2Rvd25yZXYueG1sUEsFBgAAAAAEAAQA+gAAAJ4DAAAA&#10;AA==&#10;">
                      <v:line id="Düz Bağlayıcı 71848" o:spid="_x0000_s1133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U8csQAAADeAAAADwAAAGRycy9kb3ducmV2LnhtbERPz2vCMBS+D/Y/hDfwNtNOUelMyxh0&#10;eBKm7uDt0TybavPSNVlb//vlMNjx4/u9LSbbioF63zhWkM4TEMSV0w3XCk7H8nkDwgdkja1jUnAn&#10;D0X++LDFTLuRP2k4hFrEEPYZKjAhdJmUvjJk0c9dRxy5i+sthgj7WuoexxhuW/mSJCtpseHYYLCj&#10;d0PV7fBjFXxjVZI9f30MyWiGxerS7dfXs1Kzp+ntFUSgKfyL/9w7rWCdbpZxb7wTr4DM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pTxyxAAAAN4AAAAPAAAAAAAAAAAA&#10;AAAAAKECAABkcnMvZG93bnJldi54bWxQSwUGAAAAAAQABAD5AAAAkgMAAAAA&#10;" strokecolor="#5b9bd5" strokeweight=".5pt">
                        <v:stroke joinstyle="miter"/>
                      </v:line>
                      <v:line id="Düz Bağlayıcı 71849" o:spid="_x0000_s1134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mZ6ccAAADeAAAADwAAAGRycy9kb3ducmV2LnhtbESPQWvCQBSE74L/YXmCN92oRW2aVaSg&#10;9FSo1YO3R/Ylmzb7Ns2uSfrvu4VCj8PMfMNk+8HWoqPWV44VLOYJCOLc6YpLBZf342wLwgdkjbVj&#10;UvBNHva78SjDVLue36g7h1JECPsUFZgQmlRKnxuy6OeuIY5e4VqLIcq2lLrFPsJtLZdJspYWK44L&#10;Bht6NpR/nu9WwRfmR7K366lLetOt1kXzuvm4KTWdDIcnEIGG8B/+a79oBZvF9uERfu/EKyB3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6ZnpxwAAAN4AAAAPAAAAAAAA&#10;AAAAAAAAAKECAABkcnMvZG93bnJldi54bWxQSwUGAAAAAAQABAD5AAAAlQMAAAAA&#10;" strokecolor="#5b9bd5" strokeweight=".5pt">
                        <v:stroke joinstyle="miter"/>
                      </v:line>
                    </v:group>
                    <v:group id="Grup 71850" o:spid="_x0000_s1135" style="position:absolute;left:952;top:47053;width:76415;height:2572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ZJJm8UAAADeAAAADwAAAGRycy9kb3ducmV2LnhtbESPzYrCMBSF98K8Q7jC&#10;7DTtDDpSjSLiDC5EsA6Iu0tzbYvNTWliW9/eLASXh/PHt1j1phItNa60rCAeRyCIM6tLzhX8n35H&#10;MxDOI2usLJOCBzlYLT8GC0y07fhIbepzEUbYJaig8L5OpHRZQQbd2NbEwbvaxqAPssmlbrAL46aS&#10;X1E0lQZLDg8F1rQpKLuld6Pgr8Nu/R1v2/3tunlcTpPDeR+TUp/Dfj0H4an37/CrvdMKfuLZJAAE&#10;nIA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SSZvFAAAA3gAA&#10;AA8AAAAAAAAAAAAAAAAAqgIAAGRycy9kb3ducmV2LnhtbFBLBQYAAAAABAAEAPoAAACcAwAAAAA=&#10;">
                      <v:line id="Düz Bağlayıcı 71851" o:spid="_x0000_s1136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YDMsYAAADeAAAADwAAAGRycy9kb3ducmV2LnhtbESPT2vCQBTE7wW/w/KE3nSTSlWiq0hB&#10;6Umofw7eHtlnNpp9m2a3Sfz23YLQ4zAzv2GW695WoqXGl44VpOMEBHHudMmFgtNxO5qD8AFZY+WY&#10;FDzIw3o1eFlipl3HX9QeQiEihH2GCkwIdSalzw1Z9GNXE0fv6hqLIcqmkLrBLsJtJd+SZCotlhwX&#10;DNb0YSi/H36sgm/Mt2Qv512bdKadTK/1fna7KPU67DcLEIH68B9+tj+1glk6f0/h7068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hGAzLGAAAA3gAAAA8AAAAAAAAA&#10;AAAAAAAAoQIAAGRycy9kb3ducmV2LnhtbFBLBQYAAAAABAAEAPkAAACUAwAAAAA=&#10;" strokecolor="#5b9bd5" strokeweight=".5pt">
                        <v:stroke joinstyle="miter"/>
                      </v:line>
                      <v:line id="Düz Bağlayıcı 71852" o:spid="_x0000_s1137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SdRcYAAADeAAAADwAAAGRycy9kb3ducmV2LnhtbESPT2vCQBTE70K/w/IKvdWNFo1EVymC&#10;paeC/w7eHtlnNpp9m2bXJP32rlDwOMzMb5jFqreVaKnxpWMFo2ECgjh3uuRCwWG/eZ+B8AFZY+WY&#10;FPyRh9XyZbDATLuOt9TuQiEihH2GCkwIdSalzw1Z9ENXE0fv7BqLIcqmkLrBLsJtJcdJMpUWS44L&#10;BmtaG8qvu5tV8Iv5huzp+NUmnWk/puf6J72clHp77T/nIAL14Rn+b39rBeloNhnD4068AnJ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UnUXGAAAA3gAAAA8AAAAAAAAA&#10;AAAAAAAAoQIAAGRycy9kb3ducmV2LnhtbFBLBQYAAAAABAAEAPkAAACUAwAAAAA=&#10;" strokecolor="#5b9bd5" strokeweight=".5pt">
                        <v:stroke joinstyle="miter"/>
                      </v:line>
                    </v:group>
                  </v:group>
                  <v:group id="Grup 85731" o:spid="_x0000_s1138" style="position:absolute;left:666;top:71056;width:76701;height:7430" coordsize="76701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cL8scAAADeAAAADwAAAGRycy9kb3ducmV2LnhtbESPS4vCQBCE78L+h6EF&#10;bzrJig+io4josgdZ8AHL3ppMmwQzPSEzJvHfO8KCx6KqvqKW686UoqHaFZYVxKMIBHFqdcGZgst5&#10;P5yDcB5ZY2mZFDzIwXr10Vtiom3LR2pOPhMBwi5BBbn3VSKlS3My6Ea2Ig7e1dYGfZB1JnWNbYCb&#10;Un5G0VQaLDgs5FjRNqf0drobBV8ttptxvGsOt+v28Xee/PweYlJq0O82CxCeOv8O/7e/tYL5ZDaO&#10;4XUnXAG5e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1LcL8scAAADe&#10;AAAADwAAAAAAAAAAAAAAAACqAgAAZHJzL2Rvd25yZXYueG1sUEsFBgAAAAAEAAQA+gAAAJ4DAAAA&#10;AA==&#10;">
                    <v:group id="Grup 71866" o:spid="_x0000_s1139" style="position:absolute;width:76415;height:2571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1u+yccAAADeAAAADwAAAGRycy9kb3ducmV2LnhtbESPQWvCQBSE7wX/w/KE&#10;3nQTS1OJriKipQcRqoJ4e2SfSTD7NmTXJP77riD0OMzMN8x82ZtKtNS40rKCeByBIM6sLjlXcDpu&#10;R1MQziNrrCyTggc5WC4Gb3NMte34l9qDz0WAsEtRQeF9nUrpsoIMurGtiYN3tY1BH2STS91gF+Cm&#10;kpMoSqTBksNCgTWtC8puh7tR8N1ht/qIN+3udl0/LsfP/XkXk1Lvw341A+Gp9//hV/tHK/iKp0kC&#10;zzvhCsjF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1u+yccAAADe&#10;AAAADwAAAAAAAAAAAAAAAACqAgAAZHJzL2Rvd25yZXYueG1sUEsFBgAAAAAEAAQA+gAAAJ4DAAAA&#10;AA==&#10;">
                      <v:line id="Düz Bağlayıcı 71867" o:spid="_x0000_s1140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/0YMYAAADeAAAADwAAAGRycy9kb3ducmV2LnhtbESPQWvCQBSE70L/w/IKvenGFhJJsxER&#10;LJ4K2vbg7ZF9ZlOzb2N2TdJ/7xYKPQ4z8w1TrCfbioF63zhWsFwkIIgrpxuuFXx+7OYrED4ga2wd&#10;k4If8rAuH2YF5tqNfKDhGGoRIexzVGBC6HIpfWXIol+4jjh6Z9dbDFH2tdQ9jhFuW/mcJKm02HBc&#10;MNjR1lB1Od6sgitWO7Knr7chGc3wkp679+z7pNTT47R5BRFoCv/hv/ZeK8iWqzSD3zvxCsjy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aP9GDGAAAA3gAAAA8AAAAAAAAA&#10;AAAAAAAAoQIAAGRycy9kb3ducmV2LnhtbFBLBQYAAAAABAAEAPkAAACUAwAAAAA=&#10;" strokecolor="#5b9bd5" strokeweight=".5pt">
                        <v:stroke joinstyle="miter"/>
                      </v:line>
                      <v:line id="Düz Bağlayıcı 71868" o:spid="_x0000_s1141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BgEsIAAADeAAAADwAAAGRycy9kb3ducmV2LnhtbERPy4rCMBTdC/MP4QruNNWBKh2jyIDD&#10;rAQfs3B3aa5NtbmpTaatf28WgsvDeS/Xva1ES40vHSuYThIQxLnTJRcKTsfteAHCB2SNlWNS8CAP&#10;69XHYImZdh3vqT2EQsQQ9hkqMCHUmZQ+N2TRT1xNHLmLayyGCJtC6ga7GG4rOUuSVFosOTYYrOnb&#10;UH47/FsFd8y3ZM9/P23SmfYzvdS7+fWs1GjYb75ABOrDW/xy/2oF8+kijXvjnXgF5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xBgEsIAAADeAAAADwAAAAAAAAAAAAAA&#10;AAChAgAAZHJzL2Rvd25yZXYueG1sUEsFBgAAAAAEAAQA+QAAAJADAAAAAA==&#10;" strokecolor="#5b9bd5" strokeweight=".5pt">
                        <v:stroke joinstyle="miter"/>
                      </v:line>
                    </v:group>
                    <v:group id="Grup 71869" o:spid="_x0000_s1142" style="position:absolute;left:285;top:4857;width:76416;height:2572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sQqu8gAAADeAAAADwAAAGRycy9kb3ducmV2LnhtbESPW2vCQBSE3wX/w3IE&#10;3+omlnqJriLSlj6I4AXEt0P2mASzZ0N2TeK/7xYKPg4z8w2zXHemFA3VrrCsIB5FIIhTqwvOFJxP&#10;X28zEM4jaywtk4InOViv+r0lJtq2fKDm6DMRIOwSVJB7XyVSujQng25kK+Lg3Wxt0AdZZ1LX2Aa4&#10;KeU4iibSYMFhIceKtjml9+PDKPhusd28x5/N7n7bPq+nj/1lF5NSw0G3WYDw1PlX+L/9oxVM49lk&#10;Dn93whWQq1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JbEKrvIAAAA&#10;3gAAAA8AAAAAAAAAAAAAAAAAqgIAAGRycy9kb3ducmV2LnhtbFBLBQYAAAAABAAEAPoAAACfAwAA&#10;AAA=&#10;">
                      <v:line id="Düz Bağlayıcı 71870" o:spid="_x0000_s1143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/6ycQAAADeAAAADwAAAGRycy9kb3ducmV2LnhtbESPy4rCMBSG98K8QziCO011wErHKDLg&#10;MCvByyzcHZpjU21OapNp69ubheDy57/xLde9rURLjS8dK5hOEhDEudMlFwpOx+14AcIHZI2VY1Lw&#10;IA/r1cdgiZl2He+pPYRCxBH2GSowIdSZlD43ZNFPXE0cvYtrLIYom0LqBrs4bis5S5K5tFhyfDBY&#10;07eh/Hb4twrumG/Jnv9+2qQz7ef8Uu/S61mp0bDffIEI1Id3+NX+1QrS6SKNABEnooBcP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v/rJxAAAAN4AAAAPAAAAAAAAAAAA&#10;AAAAAKECAABkcnMvZG93bnJldi54bWxQSwUGAAAAAAQABAD5AAAAkgMAAAAA&#10;" strokecolor="#5b9bd5" strokeweight=".5pt">
                        <v:stroke joinstyle="miter"/>
                      </v:line>
                      <v:line id="Düz Bağlayıcı 71871" o:spid="_x0000_s1144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NfUsYAAADeAAAADwAAAGRycy9kb3ducmV2LnhtbESPT2vCQBTE70K/w/IKvekmLRhJXUUE&#10;i6eC/w7eHtlnNjX7NmbXJP32bqHgcZiZ3zDz5WBr0VHrK8cK0kkCgrhwuuJSwfGwGc9A+ICssXZM&#10;Cn7Jw3LxMppjrl3PO+r2oRQRwj5HBSaEJpfSF4Ys+olriKN3ca3FEGVbSt1iH+G2lu9JMpUWK44L&#10;BhtaGyqu+7tVcMNiQ/Z8+uqS3nQf00vznf2clXp7HVafIAIN4Rn+b2+1giydZSn83YlXQC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PzX1LGAAAA3gAAAA8AAAAAAAAA&#10;AAAAAAAAoQIAAGRycy9kb3ducmV2LnhtbFBLBQYAAAAABAAEAPkAAACUAwAAAAA=&#10;" strokecolor="#5b9bd5" strokeweight=".5pt">
                        <v:stroke joinstyle="miter"/>
                      </v:line>
                    </v:group>
                  </v:group>
                  <v:group id="Grup 85730" o:spid="_x0000_s1145" style="position:absolute;top:80962;width:77463;height:26289" coordsize="77463,26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/uuacYAAADeAAAADwAAAGRycy9kb3ducmV2LnhtbESPy4rCMBSG98K8QzgD&#10;7jSt4oWOUURUZiGCdWCY3aE5tsXmpDSxrW8/WQguf/4b32rTm0q01LjSsoJ4HIEgzqwuOVfwcz2M&#10;liCcR9ZYWSYFT3KwWX8MVpho2/GF2tTnIoywS1BB4X2dSOmyggy6sa2Jg3ezjUEfZJNL3WAXxk0l&#10;J1E0lwZLDg8F1rQrKLunD6Pg2GG3ncb79nS/7Z5/19n59xSTUsPPfvsFwlPv3+FX+1srWM4W0wAQ&#10;cAIKyPU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+65pxgAAAN4A&#10;AAAPAAAAAAAAAAAAAAAAAKoCAABkcnMvZG93bnJldi54bWxQSwUGAAAAAAQABAD6AAAAnQMAAAAA&#10;">
                    <v:group id="Grup 85696" o:spid="_x0000_s1146" style="position:absolute;width:77367;height:12001" coordsize="77367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9nDIccAAADeAAAADwAAAGRycy9kb3ducmV2LnhtbESPQWvCQBSE74X+h+UV&#10;equbWAwaXUVESw9SaCyIt0f2mQSzb0N2TeK/d4WCx2FmvmEWq8HUoqPWVZYVxKMIBHFudcWFgr/D&#10;7mMKwnlkjbVlUnAjB6vl68sCU217/qUu84UIEHYpKii9b1IpXV6SQTeyDXHwzrY16INsC6lb7APc&#10;1HIcRYk0WHFYKLGhTUn5JbsaBV899uvPeNvtL+fN7XSY/Bz3MSn1/jas5yA8Df4Z/m9/awXTSTJL&#10;4HEnXAG5v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9nDIccAAADe&#10;AAAADwAAAAAAAAAAAAAAAACqAgAAZHJzL2Rvd25yZXYueG1sUEsFBgAAAAAEAAQA+gAAAJ4DAAAA&#10;AA==&#10;">
                      <v:group id="Grup 85697" o:spid="_x0000_s1147" style="position:absolute;width:76948;height:2095" coordorigin="-475" coordsize="57625,23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JVmuscAAADeAAAADwAAAGRycy9kb3ducmV2LnhtbESPT2vCQBTE74LfYXlC&#10;b7qJxX/RVURs6UEKVUG8PbLPJJh9G7LbJH77bkHwOMzMb5jVpjOlaKh2hWUF8SgCQZxaXXCm4Hz6&#10;GM5BOI+ssbRMCh7kYLPu91aYaNvyDzVHn4kAYZeggtz7KpHSpTkZdCNbEQfvZmuDPsg6k7rGNsBN&#10;KcdRNJUGCw4LOVa0yym9H3+Ngs8W2+17vG8O99vucT1Nvi+HmJR6G3TbJQhPnX+Fn+0vrWA+mS5m&#10;8H8nXAG5/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JVmuscAAADe&#10;AAAADwAAAAAAAAAAAAAAAACqAgAAZHJzL2Rvd25yZXYueG1sUEsFBgAAAAAEAAQA+gAAAJ4DAAAA&#10;AA==&#10;">
                        <v:line id="Düz Bağlayıcı 85698" o:spid="_x0000_s1148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Id+sMAAADeAAAADwAAAGRycy9kb3ducmV2LnhtbERPz2vCMBS+C/4P4Qm7aaqy6jqjiKB4&#10;Gky3g7dH82yqzUttsrb775fDwOPH93u16W0lWmp86VjBdJKAIM6dLrlQ8HXej5cgfEDWWDkmBb/k&#10;YbMeDlaYadfxJ7WnUIgYwj5DBSaEOpPS54Ys+omriSN3dY3FEGFTSN1gF8NtJWdJkkqLJccGgzXt&#10;DOX3049V8MB8T/byfWiTzrTz9Fp/LG4XpV5G/fYdRKA+PMX/7qNWsHxN3+LeeCdeAb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SHfrDAAAA3gAAAA8AAAAAAAAAAAAA&#10;AAAAoQIAAGRycy9kb3ducmV2LnhtbFBLBQYAAAAABAAEAPkAAACRAwAAAAA=&#10;" strokecolor="#5b9bd5" strokeweight=".5pt">
                          <v:stroke joinstyle="miter"/>
                        </v:line>
                        <v:line id="Düz Bağlayıcı 85699" o:spid="_x0000_s1149" style="position:absolute;visibility:visible" from="-475,2326" to="56678,2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64YccAAADeAAAADwAAAGRycy9kb3ducmV2LnhtbESPQWvCQBSE74X+h+UVems2tRg1uooU&#10;LJ4EtT14e2Sf2djs2zS7TdJ/3xUEj8PMfMMsVoOtRUetrxwreE1SEMSF0xWXCj6Pm5cpCB+QNdaO&#10;ScEfeVgtHx8WmGvX8566QyhFhLDPUYEJocml9IUhiz5xDXH0zq61GKJsS6lb7CPc1nKUppm0WHFc&#10;MNjQu6Hi+/BrFfxgsSF7+vro0t50b9m52U0uJ6Wen4b1HESgIdzDt/ZWK5iOs9kMrnfiFZDL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3rhhxwAAAN4AAAAPAAAAAAAA&#10;AAAAAAAAAKECAABkcnMvZG93bnJldi54bWxQSwUGAAAAAAQABAD5AAAAlQMAAAAA&#10;" strokecolor="#5b9bd5" strokeweight=".5pt">
                          <v:stroke joinstyle="miter"/>
                        </v:line>
                      </v:group>
                      <v:group id="Grup 85700" o:spid="_x0000_s1150" style="position:absolute;left:666;top:4572;width:76416;height:2571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dk1MYAAADeAAAADwAAAGRycy9kb3ducmV2LnhtbESPy2rDMBBF94X8g5hC&#10;drXshDTBtRxCaEIXoZAHlO4Ga/wg1shYqu38fbUodHm5L062nUwrBupdY1lBEsUgiAurG64U3K6H&#10;lw0I55E1tpZJwYMcbPPZU4aptiOfabj4SoQRdikqqL3vUildUZNBF9mOOHil7Q36IPtK6h7HMG5a&#10;uYjjV2mw4fBQY0f7mor75ccoOI447pbJ+3C6l/vH93X1+XVKSKn587R7A+Fp8v/hv/aHVrBZreMA&#10;EHACCsj8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1l2TUxgAAAN4A&#10;AAAPAAAAAAAAAAAAAAAAAKoCAABkcnMvZG93bnJldi54bWxQSwUGAAAAAAQABAD6AAAAnQMAAAAA&#10;">
                        <v:line id="Düz Bağlayıcı 85701" o:spid="_x0000_s1151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MufccAAADeAAAADwAAAGRycy9kb3ducmV2LnhtbESPS2vDMBCE74H8B7GF3BopLXngRgmh&#10;kJJToHkcclusjeXWWrmWajv/PioUchxm5htmue5dJVpqQulZw2SsQBDn3pRcaDgdt88LECEiG6w8&#10;k4YbBVivhoMlZsZ3/EntIRYiQThkqMHGWGdShtySwzD2NXHyrr5xGJNsCmka7BLcVfJFqZl0WHJa&#10;sFjTu6X8+/DrNPxgviV3OX+0qrPt6+xa7+dfF61HT/3mDUSkPj7C/+2d0bCYztUE/u6kKyB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Qy59xwAAAN4AAAAPAAAAAAAA&#10;AAAAAAAAAKECAABkcnMvZG93bnJldi54bWxQSwUGAAAAAAQABAD5AAAAlQMAAAAA&#10;" strokecolor="#5b9bd5" strokeweight=".5pt">
                          <v:stroke joinstyle="miter"/>
                        </v:line>
                        <v:line id="Düz Bağlayıcı 85702" o:spid="_x0000_s1152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GwCsYAAADeAAAADwAAAGRycy9kb3ducmV2LnhtbESPT2sCMRTE7wW/Q3iCt5pUqcrWKFJQ&#10;PAn1z8HbY/PcbLt5WTfp7vrtm0Khx2FmfsMs172rREtNKD1reBkrEMS5NyUXGs6n7fMCRIjIBivP&#10;pOFBAdarwdMSM+M7/qD2GAuRIBwy1GBjrDMpQ27JYRj7mjh5N984jEk2hTQNdgnuKjlRaiYdlpwW&#10;LNb0bin/On47DXfMt+Sul12rOttOZ7f6MP+8aj0a9ps3EJH6+B/+a++NhsXrXE3g9066AnL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SRsArGAAAA3gAAAA8AAAAAAAAA&#10;AAAAAAAAoQIAAGRycy9kb3ducmV2LnhtbFBLBQYAAAAABAAEAPkAAACUAwAAAAA=&#10;" strokecolor="#5b9bd5" strokeweight=".5pt">
                          <v:stroke joinstyle="miter"/>
                        </v:line>
                      </v:group>
                      <v:group id="Grup 85703" o:spid="_x0000_s1153" style="position:absolute;left:952;top:9429;width:76415;height:2572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X6o8cAAADeAAAADwAAAGRycy9kb3ducmV2LnhtbESPT4vCMBTE7wt+h/AE&#10;b2taxVWqUURW8SCCf0C8PZpnW2xeSpNt67ffLAh7HGbmN8xi1ZlSNFS7wrKCeBiBIE6tLjhTcL1s&#10;P2cgnEfWWFomBS9ysFr2PhaYaNvyiZqzz0SAsEtQQe59lUjp0pwMuqGtiIP3sLVBH2SdSV1jG+Cm&#10;lKMo+pIGCw4LOVa0ySl9nn+Mgl2L7XocfzeH52Pzul8mx9shJqUG/W49B+Gp8//hd3uvFcwm02gM&#10;f3fCFZDL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UX6o8cAAADe&#10;AAAADwAAAAAAAAAAAAAAAACqAgAAZHJzL2Rvd25yZXYueG1sUEsFBgAAAAAEAAQA+gAAAJ4DAAAA&#10;AA==&#10;">
                        <v:line id="Düz Bağlayıcı 85704" o:spid="_x0000_s1154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SN5cYAAADeAAAADwAAAGRycy9kb3ducmV2LnhtbESPQWsCMRSE74L/IbyCN01aW5WtUURQ&#10;PBW07cHbY/PcbLt52W7i7vbfN0LB4zAz3zDLde8q0VITSs8aHicKBHHuTcmFho/33XgBIkRkg5Vn&#10;0vBLAdar4WCJmfEdH6k9xUIkCIcMNdgY60zKkFtyGCa+Jk7exTcOY5JNIU2DXYK7Sj4pNZMOS04L&#10;FmvaWsq/T1en4QfzHbnz575VnW2ns0v9Nv86az166DevICL18R7+bx+MhsXLXD3D7U66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0jeXGAAAA3gAAAA8AAAAAAAAA&#10;AAAAAAAAoQIAAGRycy9kb3ducmV2LnhtbFBLBQYAAAAABAAEAPkAAACUAwAAAAA=&#10;" strokecolor="#5b9bd5" strokeweight=".5pt">
                          <v:stroke joinstyle="miter"/>
                        </v:line>
                        <v:line id="Düz Bağlayıcı 85705" o:spid="_x0000_s1155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gofsYAAADeAAAADwAAAGRycy9kb3ducmV2LnhtbESPS2vDMBCE74X8B7GB3hqpKXngRgkh&#10;kNBTIa9Dbou1sdxaK8dSbPffV4FCj8PMfMMsVr2rREtNKD1reB0pEMS5NyUXGk7H7cscRIjIBivP&#10;pOGHAqyWg6cFZsZ3vKf2EAuRIBwy1GBjrDMpQ27JYRj5mjh5V984jEk2hTQNdgnuKjlWaiodlpwW&#10;LNa0sZR/H+5Oww3zLbnLedeqzrZv02v9Ofu6aP087NfvICL18T/81/4wGuaTmZrA406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t4KH7GAAAA3gAAAA8AAAAAAAAA&#10;AAAAAAAAoQIAAGRycy9kb3ducmV2LnhtbFBLBQYAAAAABAAEAPkAAACUAwAAAAA=&#10;" strokecolor="#5b9bd5" strokeweight=".5pt">
                          <v:stroke joinstyle="miter"/>
                        </v:line>
                      </v:group>
                    </v:group>
                    <v:group id="Grup 85706" o:spid="_x0000_s1156" style="position:absolute;top:14382;width:76948;height:2096" coordorigin="-475" coordsize="57625,23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TJZO8cAAADeAAAADwAAAGRycy9kb3ducmV2LnhtbESPS4vCQBCE74L/YWhh&#10;b+skig+io4isyx5kwQeItybTJsFMT8jMJvHf7wiCx6KqvqKW686UoqHaFZYVxMMIBHFqdcGZgvNp&#10;9zkH4TyyxtIyKXiQg/Wq31tiom3LB2qOPhMBwi5BBbn3VSKlS3My6Ia2Ig7ezdYGfZB1JnWNbYCb&#10;Uo6iaCoNFhwWcqxom1N6P/4ZBd8ttptx/NXs77ft43qa/F72MSn1Meg2CxCeOv8Ov9o/WsF8Moum&#10;8LwTroBc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TJZO8cAAADe&#10;AAAADwAAAAAAAAAAAAAAAACqAgAAZHJzL2Rvd25yZXYueG1sUEsFBgAAAAAEAAQA+gAAAJ4DAAAA&#10;AA==&#10;">
                      <v:line id="Düz Bağlayıcı 85707" o:spid="_x0000_s1157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YTksYAAADeAAAADwAAAGRycy9kb3ducmV2LnhtbESPQWsCMRSE7wX/Q3hCb5qo1JWtUaSg&#10;9FTQtgdvj81zs+3mZbuJu9t/3whCj8PMfMOst4OrRUdtqDxrmE0VCOLCm4pLDR/v+8kKRIjIBmvP&#10;pOGXAmw3o4c15sb3fKTuFEuRIBxy1GBjbHIpQ2HJYZj6hjh5F986jEm2pTQt9gnuajlXaikdVpwW&#10;LDb0Yqn4Pl2dhh8s9uTOn4dO9bZbLC/NW/Z11vpxPOyeQUQa4n/43n41GlZPmcrgdiddAbn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mE5LGAAAA3gAAAA8AAAAAAAAA&#10;AAAAAAAAoQIAAGRycy9kb3ducmV2LnhtbFBLBQYAAAAABAAEAPkAAACUAwAAAAA=&#10;" strokecolor="#5b9bd5" strokeweight=".5pt">
                        <v:stroke joinstyle="miter"/>
                      </v:line>
                      <v:line id="Düz Bağlayıcı 85708" o:spid="_x0000_s1158" style="position:absolute;visibility:visible" from="-475,2326" to="56678,2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mH4MQAAADeAAAADwAAAGRycy9kb3ducmV2LnhtbERPyWrDMBC9B/IPYgK9JVJasuBaCaWQ&#10;0lOgWQ65DdbYcmONXEu13b+vDoUeH2/P96NrRE9dqD1rWC4UCOLCm5orDZfzYb4FESKywcYzafih&#10;APvddJJjZvzAH9SfYiVSCIcMNdgY20zKUFhyGBa+JU5c6TuHMcGukqbDIYW7Rj4qtZYOa04NFlt6&#10;tVTcT99OwxcWB3K361uvBts/rcv2uPm8af0wG1+eQUQa47/4z/1uNGxXG5X2pjvpCs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eYfgxAAAAN4AAAAPAAAAAAAAAAAA&#10;AAAAAKECAABkcnMvZG93bnJldi54bWxQSwUGAAAAAAQABAD5AAAAkgMAAAAA&#10;" strokecolor="#5b9bd5" strokeweight=".5pt">
                        <v:stroke joinstyle="miter"/>
                      </v:line>
                    </v:group>
                    <v:group id="Grup 85709" o:spid="_x0000_s1159" style="position:absolute;left:666;top:18954;width:76416;height:2572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K3NScgAAADeAAAADwAAAGRycy9kb3ducmV2LnhtbESPQWvCQBSE7wX/w/IK&#10;vTWbKFZNs4qILT2IoBaKt0f2mYRk34bsNon/vlso9DjMzDdMthlNI3rqXGVZQRLFIIhzqysuFHxe&#10;3p6XIJxH1thYJgV3crBZTx4yTLUd+ET92RciQNilqKD0vk2ldHlJBl1kW+Lg3Wxn0AfZFVJ3OAS4&#10;aeQ0jl+kwYrDQokt7UrK6/O3UfA+4LCdJfv+UN929+tlfvw6JKTU0+O4fQXhafT/4b/2h1awnC/i&#10;FfzeCVdArn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OStzUnIAAAA&#10;3gAAAA8AAAAAAAAAAAAAAAAAqgIAAGRycy9kb3ducmV2LnhtbFBLBQYAAAAABAAEAPoAAACfAwAA&#10;AAA=&#10;">
                      <v:line id="Düz Bağlayıcı 85710" o:spid="_x0000_s1160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YdO8YAAADeAAAADwAAAGRycy9kb3ducmV2LnhtbESPy2rDMBBF94X+g5hCdo3shjxwI5tS&#10;cMkq0CRdZDdYE8uJNXIt1Xb+vloUurzcF2dbTLYVA/W+cawgnScgiCunG64VnI7l8waED8gaW8ek&#10;4E4eivzxYYuZdiN/0nAItYgj7DNUYELoMil9Zciin7uOOHoX11sMUfa11D2Ocdy28iVJVtJiw/HB&#10;YEfvhqrb4ccq+MaqJHv++hiS0QyL1aXbr69npWZP09sriEBT+A//tXdawWa5TiNAxIkoI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7WHTvGAAAA3gAAAA8AAAAAAAAA&#10;AAAAAAAAoQIAAGRycy9kb3ducmV2LnhtbFBLBQYAAAAABAAEAPkAAACUAwAAAAA=&#10;" strokecolor="#5b9bd5" strokeweight=".5pt">
                        <v:stroke joinstyle="miter"/>
                      </v:line>
                      <v:line id="Düz Bağlayıcı 85711" o:spid="_x0000_s1161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q4oMYAAADeAAAADwAAAGRycy9kb3ducmV2LnhtbESPT2vCQBTE7wW/w/KE3nSTSlWiq0hB&#10;6Umofw7eHtlnNpp9m2a3Sfz23YLQ4zAzv2GW695WoqXGl44VpOMEBHHudMmFgtNxO5qD8AFZY+WY&#10;FDzIw3o1eFlipl3HX9QeQiEihH2GCkwIdSalzw1Z9GNXE0fv6hqLIcqmkLrBLsJtJd+SZCotlhwX&#10;DNb0YSi/H36sgm/Mt2Qv512bdKadTK/1fna7KPU67DcLEIH68B9+tj+1gvn7LE3h7068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GauKDGAAAA3gAAAA8AAAAAAAAA&#10;AAAAAAAAoQIAAGRycy9kb3ducmV2LnhtbFBLBQYAAAAABAAEAPkAAACUAwAAAAA=&#10;" strokecolor="#5b9bd5" strokeweight=".5pt">
                        <v:stroke joinstyle="miter"/>
                      </v:line>
                    </v:group>
                    <v:group id="Grup 85712" o:spid="_x0000_s1162" style="position:absolute;left:1047;top:23717;width:76416;height:2572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DJ5ccAAADe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cwm03gE&#10;f3fCFZDL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9DJ5ccAAADe&#10;AAAADwAAAAAAAAAAAAAAAACqAgAAZHJzL2Rvd25yZXYueG1sUEsFBgAAAAAEAAQA+gAAAJ4DAAAA&#10;AA==&#10;">
                      <v:line id="Düz Bağlayıcı 85713" o:spid="_x0000_s1163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SDTMcAAADeAAAADwAAAGRycy9kb3ducmV2LnhtbESPzWrDMBCE74W+g9hCbo2cmMbBiRJK&#10;wCWnQvNzyG2xNpYTa+Vaqu2+fVUo9DjMzDfMejvaRvTU+dqxgtk0AUFcOl1zpeB0LJ6XIHxA1tg4&#10;JgXf5GG7eXxYY67dwB/UH0IlIoR9jgpMCG0upS8NWfRT1xJH7+o6iyHKrpK6wyHCbSPnSbKQFmuO&#10;CwZb2hkq74cvq+ATy4Ls5fzWJ4Pp08W1fc9uF6UmT+PrCkSgMfyH/9p7rWD5ks1S+L0Tr4Dc/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BINMxwAAAN4AAAAPAAAAAAAA&#10;AAAAAAAAAKECAABkcnMvZG93bnJldi54bWxQSwUGAAAAAAQABAD5AAAAlQMAAAAA&#10;" strokecolor="#5b9bd5" strokeweight=".5pt">
                        <v:stroke joinstyle="miter"/>
                      </v:line>
                      <v:line id="Düz Bağlayıcı 85714" o:spid="_x0000_s1164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0bOMcAAADeAAAADwAAAGRycy9kb3ducmV2LnhtbESPQWvCQBSE74L/YXlCb7rRVg2pq0jB&#10;0lNB2x68PbIv2dTs25jdJum/7wpCj8PMfMNsdoOtRUetrxwrmM8SEMS50xWXCj4/DtMUhA/IGmvH&#10;pOCXPOy249EGM+16PlJ3CqWIEPYZKjAhNJmUPjdk0c9cQxy9wrUWQ5RtKXWLfYTbWi6SZCUtVhwX&#10;DDb0Yii/nH6sgivmB7Lnr9cu6U33uCqa9/X3WamHybB/BhFoCP/he/tNK0iX6/kT3O7EKyC3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7Rs4xwAAAN4AAAAPAAAAAAAA&#10;AAAAAAAAAKECAABkcnMvZG93bnJldi54bWxQSwUGAAAAAAQABAD5AAAAlQMAAAAA&#10;" strokecolor="#5b9bd5" strokeweight=".5pt">
                        <v:stroke joinstyle="miter"/>
                      </v:line>
                    </v:group>
                  </v:group>
                </v:group>
              </v:group>
            </v:group>
          </v:group>
        </w:pict>
      </w:r>
      <w:r w:rsidRPr="00DB74D7">
        <w:rPr>
          <w:rFonts w:ascii="ALFABET98" w:hAnsi="ALFABET98"/>
          <w:b/>
          <w:color w:val="00B0F0"/>
          <w:sz w:val="28"/>
          <w:szCs w:val="28"/>
        </w:rPr>
        <w:t>Yusuf Köstem İlkokulu 2.Sınıflar Çarpma İşlemi Etkinliği</w:t>
      </w:r>
    </w:p>
    <w:p w:rsidR="00B54415" w:rsidRPr="00670981" w:rsidRDefault="00B54415" w:rsidP="00670981">
      <w:pPr>
        <w:pStyle w:val="NoSpacing"/>
        <w:rPr>
          <w:rFonts w:ascii="ALFABET98" w:hAnsi="ALFABET98"/>
          <w:sz w:val="28"/>
          <w:szCs w:val="28"/>
        </w:rPr>
      </w:pPr>
      <w:r w:rsidRPr="00DB74D7">
        <w:rPr>
          <w:rFonts w:ascii="ALFABET98" w:hAnsi="ALFABET98"/>
          <w:b/>
          <w:color w:val="00B0F0"/>
          <w:sz w:val="28"/>
          <w:szCs w:val="28"/>
        </w:rPr>
        <w:t>Çalışma No:01                                                      16/01/2015</w:t>
      </w:r>
    </w:p>
    <w:p w:rsidR="00B54415" w:rsidRDefault="00B54415" w:rsidP="00031D7A">
      <w:pPr>
        <w:pStyle w:val="NoSpacing"/>
        <w:rPr>
          <w:rFonts w:ascii="ALFABET98" w:hAnsi="ALFABET98"/>
          <w:sz w:val="28"/>
          <w:szCs w:val="28"/>
        </w:rPr>
      </w:pPr>
    </w:p>
    <w:p w:rsidR="00B54415" w:rsidRPr="00DB74D7" w:rsidRDefault="00B54415" w:rsidP="00031D7A">
      <w:pPr>
        <w:pStyle w:val="NoSpacing"/>
        <w:rPr>
          <w:rFonts w:ascii="ALFABET98" w:hAnsi="ALFABET98"/>
          <w:b/>
          <w:sz w:val="28"/>
          <w:szCs w:val="28"/>
        </w:rPr>
      </w:pPr>
      <w:r>
        <w:rPr>
          <w:noProof/>
        </w:rPr>
        <w:pict>
          <v:rect id="Dikdörtgen 22" o:spid="_x0000_s1165" style="position:absolute;margin-left:10.5pt;margin-top:354.7pt;width:474pt;height:352.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s2JdQIAACIFAAAOAAAAZHJzL2Uyb0RvYy54bWysVEtu2zAQ3RfoHQjuG0mG4yRG5MCwkaJA&#10;kAR1iqxpirSJUCQ7pC25B+sFerEOKVlJU6+KbiQO5//mDa9v2lqTvQCvrClpcZZTIgy3lTKbkn57&#10;uv10SYkPzFRMWyNKehCe3sw+frhu3FSM7NbqSgDBIMZPG1fSbQhummWeb0XN/Jl1wqBSWqhZQBE2&#10;WQWswei1zkZ5PskaC5UDy4X3eLvslHSW4kspeHiQ0otAdEmxtpC+kL7r+M1m12y6Aea2ivdlsH+o&#10;ombKYNIh1JIFRnag/gpVKw7WWxnOuK0zK6XiIvWA3RT5u25WW+ZE6gXB8W6Ayf+/sPx+/whEVSUd&#10;jSgxrMYZLdVL9esnhI0wBG8Rosb5KVqu3CP0ksdj7LeVUMc/dkLaBOthgFW0gXC8nOTF1WWO6HPU&#10;jccXk4vzBHz26u7Ah8/C1iQeSgo4twQn29/5gCnR9GiCQiynKyCdwkGLWIM2X4XEXjDlKHknFomF&#10;BrJnOH/GuTBhEhvCeMk6ukml9eBYnHLUoeidetvoJhK7Bsf8lOOfGQePlNWaMDjXylg4FaB6GTJ3&#10;9sfuu55j+6Fdt/1Q1rY64DTBdjT3jt8qxPOO+fDIAHmNM8BdDQ/4kdo2JbX9iZKthR+n7qM90g21&#10;lDS4JyX133cMBCX6i0EiXhXjcVysJIzPL0YowFvN+q3G7OqFxVEU+Co4no7RPujjUYKtn3Gl5zEr&#10;qpjhmLukPMBRWIRuf/FR4GI+T2a4TI6FO7NyPAaPAEe+PLXPDFxPqoB8vLfHnWLTd9zqbKOnsfNd&#10;sFIl4kWIO1x76HERE3/6RyNu+ls5Wb0+bbPfAAAA//8DAFBLAwQUAAYACAAAACEAzMx6Kt4AAAAL&#10;AQAADwAAAGRycy9kb3ducmV2LnhtbEyPTU/DMAyG70j8h8hI3FjaUQ1a6k4DNLjC+LpmjWkrGqdq&#10;0q38e8wJjrYfvX7ecj27Xh1oDJ1nhHSRgCKuve24QXh92V5cgwrRsDW9Z0L4pgDr6vSkNIX1R36m&#10;wy42SkI4FAahjXEotA51S86EhR+I5fbpR2eijGOj7WiOEu56vUySlXamY/nQmoHuWqq/dpNDmOqH&#10;249m2Dzdby/5Ufs0d2/vFvH8bN7cgIo0xz8YfvVFHSpx2vuJbVA9wjKVKhHhKskzUALkq1w2eyGz&#10;NMtAV6X+36H6AQAA//8DAFBLAQItABQABgAIAAAAIQC2gziS/gAAAOEBAAATAAAAAAAAAAAAAAAA&#10;AAAAAABbQ29udGVudF9UeXBlc10ueG1sUEsBAi0AFAAGAAgAAAAhADj9If/WAAAAlAEAAAsAAAAA&#10;AAAAAAAAAAAALwEAAF9yZWxzLy5yZWxzUEsBAi0AFAAGAAgAAAAhAPsCzYl1AgAAIgUAAA4AAAAA&#10;AAAAAAAAAAAALgIAAGRycy9lMm9Eb2MueG1sUEsBAi0AFAAGAAgAAAAhAMzMeireAAAACwEAAA8A&#10;AAAAAAAAAAAAAAAAzwQAAGRycy9kb3ducmV2LnhtbFBLBQYAAAAABAAEAPMAAADaBQAAAAA=&#10;" strokecolor="#70ad47" strokeweight="1pt">
            <v:textbox>
              <w:txbxContent>
                <w:p w:rsidR="00B54415" w:rsidRDefault="00B54415" w:rsidP="005E2668">
                  <w:pPr>
                    <w:jc w:val="center"/>
                  </w:pPr>
                </w:p>
                <w:tbl>
                  <w:tblPr>
                    <w:tblW w:w="921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766"/>
                    <w:gridCol w:w="766"/>
                    <w:gridCol w:w="766"/>
                    <w:gridCol w:w="768"/>
                    <w:gridCol w:w="768"/>
                    <w:gridCol w:w="768"/>
                    <w:gridCol w:w="768"/>
                    <w:gridCol w:w="768"/>
                    <w:gridCol w:w="768"/>
                    <w:gridCol w:w="768"/>
                    <w:gridCol w:w="768"/>
                    <w:gridCol w:w="768"/>
                  </w:tblGrid>
                  <w:tr w:rsidR="00B54415" w:rsidTr="006278B7">
                    <w:trPr>
                      <w:trHeight w:val="736"/>
                    </w:trPr>
                    <w:tc>
                      <w:tcPr>
                        <w:tcW w:w="766" w:type="dxa"/>
                        <w:shd w:val="clear" w:color="auto" w:fill="ED7D31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766" w:type="dxa"/>
                        <w:shd w:val="clear" w:color="auto" w:fill="9CC2E5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766" w:type="dxa"/>
                        <w:shd w:val="clear" w:color="auto" w:fill="9CC2E5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768" w:type="dxa"/>
                        <w:shd w:val="clear" w:color="auto" w:fill="9CC2E5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768" w:type="dxa"/>
                        <w:shd w:val="clear" w:color="auto" w:fill="9CC2E5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768" w:type="dxa"/>
                        <w:shd w:val="clear" w:color="auto" w:fill="9CC2E5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768" w:type="dxa"/>
                        <w:shd w:val="clear" w:color="auto" w:fill="9CC2E5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768" w:type="dxa"/>
                        <w:shd w:val="clear" w:color="auto" w:fill="9CC2E5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768" w:type="dxa"/>
                        <w:shd w:val="clear" w:color="auto" w:fill="9CC2E5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768" w:type="dxa"/>
                        <w:shd w:val="clear" w:color="auto" w:fill="9CC2E5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768" w:type="dxa"/>
                        <w:shd w:val="clear" w:color="auto" w:fill="9CC2E5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768" w:type="dxa"/>
                        <w:shd w:val="clear" w:color="auto" w:fill="9CC2E5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B54415" w:rsidTr="006278B7">
                    <w:trPr>
                      <w:trHeight w:val="780"/>
                    </w:trPr>
                    <w:tc>
                      <w:tcPr>
                        <w:tcW w:w="766" w:type="dxa"/>
                        <w:shd w:val="clear" w:color="auto" w:fill="92D050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766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6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45</w:t>
                        </w: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54415" w:rsidTr="006278B7">
                    <w:trPr>
                      <w:trHeight w:val="780"/>
                    </w:trPr>
                    <w:tc>
                      <w:tcPr>
                        <w:tcW w:w="766" w:type="dxa"/>
                        <w:shd w:val="clear" w:color="auto" w:fill="92D050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766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6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54415" w:rsidTr="006278B7">
                    <w:trPr>
                      <w:trHeight w:val="736"/>
                    </w:trPr>
                    <w:tc>
                      <w:tcPr>
                        <w:tcW w:w="766" w:type="dxa"/>
                        <w:shd w:val="clear" w:color="auto" w:fill="92D050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766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6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54415" w:rsidTr="006278B7">
                    <w:trPr>
                      <w:trHeight w:val="780"/>
                    </w:trPr>
                    <w:tc>
                      <w:tcPr>
                        <w:tcW w:w="766" w:type="dxa"/>
                        <w:shd w:val="clear" w:color="auto" w:fill="92D050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766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6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40</w:t>
                        </w:r>
                      </w:p>
                    </w:tc>
                  </w:tr>
                  <w:tr w:rsidR="00B54415" w:rsidTr="006278B7">
                    <w:trPr>
                      <w:trHeight w:val="736"/>
                    </w:trPr>
                    <w:tc>
                      <w:tcPr>
                        <w:tcW w:w="766" w:type="dxa"/>
                        <w:shd w:val="clear" w:color="auto" w:fill="92D050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766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6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54415" w:rsidTr="006278B7">
                    <w:trPr>
                      <w:trHeight w:val="780"/>
                    </w:trPr>
                    <w:tc>
                      <w:tcPr>
                        <w:tcW w:w="766" w:type="dxa"/>
                        <w:shd w:val="clear" w:color="auto" w:fill="92D050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766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6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54415" w:rsidTr="006278B7">
                    <w:trPr>
                      <w:trHeight w:val="736"/>
                    </w:trPr>
                    <w:tc>
                      <w:tcPr>
                        <w:tcW w:w="766" w:type="dxa"/>
                        <w:shd w:val="clear" w:color="auto" w:fill="92D050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6278B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766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6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68" w:type="dxa"/>
                        <w:vAlign w:val="center"/>
                      </w:tcPr>
                      <w:p w:rsidR="00B54415" w:rsidRPr="006278B7" w:rsidRDefault="00B54415" w:rsidP="006278B7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B54415" w:rsidRDefault="00B54415" w:rsidP="005E266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group id="Grup 21" o:spid="_x0000_s1166" style="position:absolute;margin-left:68.25pt;margin-top:20pt;width:516.75pt;height:4in;z-index:251656704;mso-position-horizontal-relative:page" coordsize="65625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hmKsAQAAL4jAAAOAAAAZHJzL2Uyb0RvYy54bWzsWt1uozgUvl9p38HifhsgAQIqHXXbmWql&#10;alptZzXXrjEEDWDWdko6LzBvtC8wL7bHBpOkadpkts2OKm4SjH1sn5/v8HHM8btFWaA7ykXOqthy&#10;jmwL0YqwJK+y2Prr04ffphYSElcJLlhFY+ueCuvdya+/HDd1RF02Y0VCOYJJKhE1dWzNpKyj0UiQ&#10;GS2xOGI1raAzZbzEEpo8GyUcNzB7WYxc2/ZHDeNJzRmhQsDd87bTOtHzpykl8ipNBZWoiC3Ym9S/&#10;XP/eqt/RyTGOMo7rWU66beAf2EWJ8woW7ac6xxKjOc83pipzwplgqTwirByxNM0J1TqANo79QJsL&#10;zua11iWLmqzuzQSmfWCnH56WfLy75ihPYst1LFThEnx0wec1gibYpqmzCIZc8PqmvubdjaxtKXUX&#10;KS/VPyiCFtqq971V6UIiAjd9z3e9wLMQgb6x7wW+3dmdzMA5G3Jk9v4ZyZFZeKT212+nb/T77lRz&#10;wPMrqkHzhVRzPHsSejB7q9rEn+6qmjO1w6CXdP3p1AnUrraqBvAQywgQ/y0Cbma4pjqwhHJvZyaA&#10;amul8/xL8v0fLjNaoWlrKz2ujwERCQiHrQHgBWAYHT84MlGwZirXD4Ox468pjKOaC3lBWYnURWxx&#10;AK/GFL67FLK1jRkChmpqswt9Je8LqjZUVH/SFAIaAs/V0jqV0LOCozsMSQATQitpltajlViaF0Uv&#10;6DwmWEitETioG6vEqE4xvaD9mOD6ir2EXpVVshcu84rxxyZIvvQrt+ON9q3OSn25uF1oFHeoFdEt&#10;S+7Br5y1KU/U5EMOZr3EQl5jDjkOohbytryCn7RgTWyx7spCM8a/PnZfjYfAg14LNZAzY0v8Pcec&#10;Wqj4o4KQDJ3JRCVZ3Zh4gQsNvtpzu9pTzcszBh6BvAO705dqvCzMZcpZ+RnS+6laFbpwRWDt2CKS&#10;m8aZbHM5PCAIPT3VwyCx1lheVjc1UZMrO6uw+bT4jHndxZaEsPzIDAxw9CDE2rFKsmKnc8nSXMef&#10;snRr184DAEmVaw6AzdBg8wqiGP1Oi5zLkqLv3/KvWS5yFO4F0+kkCFzIyJvJOvRdW/WohOb5DuSo&#10;p0Ha0CSj74sirwU9w0XB5q+GWbOTw2HWrPjKmHWN7wbMHgqzS+LQcgXNITZowzojcrrcuhcjcnx3&#10;Gijyswk19URUfMGQh6ndgg1Hz/Gih+QhnITmgdYSsqV66il9kATluCZDrbIHuKup1svThzA06DQc&#10;1HCDgT6ol6cl49mHPoyNu4ZUdKhUdBh0jg06t/AHp/c8vA88z/MHArHk7U+QfpOiXplATAbUHpr0&#10;L5+wTxGIiUGdLqk4nZ/2IhDjsedqlvDmCQSQpM3yg6MhpHLkTnkJ2JR6cdml/jAQCKhkvHj9oXfX&#10;QCDeFoHwDTq3EQj9BrIzUAcC8TMRiN53A2oPhdrdCERgUNcSCH1EsOeZjGd7galAhB7U9uCFfL0s&#10;/4aKEH2ZdK0IsV9xdOAQEB9Pnpq88utMF+Wm1j6cYbyRMwx1HNQy/C0cAgbsUy0cOMTPxCH6g+KB&#10;Q/wfHELzCfhIRH9C0H3Qor5CWW3rU8vlZzcn/wIAAP//AwBQSwMEFAAGAAgAAAAhAMTCnZLgAAAA&#10;CwEAAA8AAABkcnMvZG93bnJldi54bWxMj11LwzAUhu8F/0M4gncuiXN11KZjDPVqCG6C7C5rztqy&#10;5qQ0Wdv9e9Mrd3dezsP7ka1G27AeO187UiBnAhhS4UxNpYKf/cfTEpgPmoxuHKGCK3pY5fd3mU6N&#10;G+gb+10oWTQhn2oFVQhtyrkvKrTaz1yLFH8n11kdouxKbjo9RHPb8GchEm51TTGh0i1uKizOu4tV&#10;8DnoYT2X7/32fNpcD/vF1+9WolKPD+P6DVjAMfzDMNWP1SGPnY7uQsazJup5soioghcRN02AfJ2u&#10;o4JEJgJ4nvHbDfkfAAAA//8DAFBLAQItABQABgAIAAAAIQC2gziS/gAAAOEBAAATAAAAAAAAAAAA&#10;AAAAAAAAAABbQ29udGVudF9UeXBlc10ueG1sUEsBAi0AFAAGAAgAAAAhADj9If/WAAAAlAEAAAsA&#10;AAAAAAAAAAAAAAAALwEAAF9yZWxzLy5yZWxzUEsBAi0AFAAGAAgAAAAhAPPuGYqwBAAAviMAAA4A&#10;AAAAAAAAAAAAAAAALgIAAGRycy9lMm9Eb2MueG1sUEsBAi0AFAAGAAgAAAAhAMTCnZLgAAAACwEA&#10;AA8AAAAAAAAAAAAAAAAACgcAAGRycy9kb3ducmV2LnhtbFBLBQYAAAAABAAEAPMAAAAXCAAAAAA=&#10;">
            <v:group id="Grup 10" o:spid="_x0000_s1167" style="position:absolute;width:15049;height:36468" coordsize="18097,32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rect id="Dikdörtgen 8" o:spid="_x0000_s1168" style="position:absolute;top:5715;width:15049;height:269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vSd70A&#10;AADaAAAADwAAAGRycy9kb3ducmV2LnhtbERPy4rCMBTdC/5DuII7TVUQ7RjFBz6WWp2Z7aW5tsXm&#10;pjRR69+bheDycN6zRWNK8aDaFZYVDPoRCOLU6oIzBZfztjcB4TyyxtIyKXiRg8W83ZphrO2TT/RI&#10;fCZCCLsYFeTeV7GULs3JoOvbijhwV1sb9AHWmdQ1PkO4KeUwisbSYMGhIceK1jmlt+RuFNzT3eo/&#10;q5bHzXbEe2kHU/P7p5XqdprlDwhPjf+KP+6DVhC2hivhBsj5G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+vSd70AAADaAAAADwAAAAAAAAAAAAAAAACYAgAAZHJzL2Rvd25yZXYu&#10;eG1sUEsFBgAAAAAEAAQA9QAAAIIDAAAAAA==&#10;" strokecolor="#70ad47" strokeweight="1pt">
                <v:textbox>
                  <w:txbxContent>
                    <w:tbl>
                      <w:tblPr>
                        <w:tblW w:w="0" w:type="auto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A0"/>
                      </w:tblPr>
                      <w:tblGrid>
                        <w:gridCol w:w="920"/>
                        <w:gridCol w:w="979"/>
                      </w:tblGrid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color w:val="FF0000"/>
                                <w:sz w:val="28"/>
                                <w:szCs w:val="28"/>
                              </w:rPr>
                              <w:t>25</w:t>
                            </w:r>
                          </w:p>
                        </w:tc>
                      </w:tr>
                      <w:tr w:rsidR="00B54415" w:rsidTr="006278B7">
                        <w:trPr>
                          <w:trHeight w:val="429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color w:val="FF0000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15</w:t>
                            </w: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29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29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40</w:t>
                            </w:r>
                          </w:p>
                        </w:tc>
                      </w:tr>
                      <w:tr w:rsidR="00B54415" w:rsidTr="006278B7">
                        <w:trPr>
                          <w:trHeight w:val="429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B54415" w:rsidRDefault="00B54415" w:rsidP="00031D7A">
                      <w:pPr>
                        <w:jc w:val="center"/>
                      </w:pPr>
                    </w:p>
                  </w:txbxContent>
                </v:textbox>
              </v:re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Belirtme Çizgisi 9" o:spid="_x0000_s1169" type="#_x0000_t63" style="position:absolute;left:8477;width:9620;height:56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vHz8IA&#10;AADaAAAADwAAAGRycy9kb3ducmV2LnhtbESPzWrDMBCE74W8g9hCb42cNDitGyWEkELTU/4eYLHW&#10;lom1MpISu29fBQI9DjPzDbNYDbYVN/KhcaxgMs5AEJdON1wrOJ++Xt9BhIissXVMCn4pwGo5elpg&#10;oV3PB7odYy0ShEOBCkyMXSFlKA1ZDGPXESevct5iTNLXUnvsE9y2cpplubTYcFow2NHGUHk5Xq0C&#10;V+WXyRB3/c/2LZ+dT8ZX+26u1MvzsP4EEWmI/+FH+1sr+ID7lXQ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i8fPwgAAANoAAAAPAAAAAAAAAAAAAAAAAJgCAABkcnMvZG93&#10;bnJldi54bWxQSwUGAAAAAAQABAD1AAAAhwMAAAAA&#10;" adj="6300,24300" strokecolor="#4472c4" strokeweight="1pt">
                <v:textbox>
                  <w:txbxContent>
                    <w:p w:rsidR="00B54415" w:rsidRPr="001A3B76" w:rsidRDefault="00B54415" w:rsidP="00031D7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1A3B76">
                        <w:rPr>
                          <w:rFonts w:ascii="ALFABET98" w:hAnsi="ALFABET98"/>
                          <w:sz w:val="28"/>
                          <w:szCs w:val="28"/>
                        </w:rPr>
                        <w:t>X 5</w:t>
                      </w:r>
                    </w:p>
                  </w:txbxContent>
                </v:textbox>
              </v:shape>
            </v:group>
            <v:group id="Grup 11" o:spid="_x0000_s1170" style="position:absolute;left:16287;width:15048;height:36480" coordsize="18097,326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Dikdörtgen 12" o:spid="_x0000_s1171" style="position:absolute;top:5715;width:15049;height:269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6AG78A&#10;AADbAAAADwAAAGRycy9kb3ducmV2LnhtbERPS4vCMBC+C/6HMII3TVVY3GosVdHdo+vzOjRjW2wm&#10;pYna/febBcHbfHzPmSetqcSDGldaVjAaRiCIM6tLzhUcD5vBFITzyBory6Tglxwki25njrG2T/6h&#10;x97nIoSwi1FB4X0dS+myggy6oa2JA3e1jUEfYJNL3eAzhJtKjqPoQxosOTQUWNOqoOy2vxsF92y7&#10;vOR1ultvJvwl7ejTnM5aqX6vTWcgPLX+LX65v3WYP4b/X8IBcv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3oAbvwAAANsAAAAPAAAAAAAAAAAAAAAAAJgCAABkcnMvZG93bnJl&#10;di54bWxQSwUGAAAAAAQABAD1AAAAhAMAAAAA&#10;" strokecolor="#70ad47" strokeweight="1pt">
                <v:textbox>
                  <w:txbxContent>
                    <w:tbl>
                      <w:tblPr>
                        <w:tblW w:w="0" w:type="auto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A0"/>
                      </w:tblPr>
                      <w:tblGrid>
                        <w:gridCol w:w="920"/>
                        <w:gridCol w:w="979"/>
                      </w:tblGrid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29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18</w:t>
                            </w: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color w:val="auto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30</w:t>
                            </w:r>
                          </w:p>
                        </w:tc>
                      </w:tr>
                      <w:tr w:rsidR="00B54415" w:rsidTr="006278B7">
                        <w:trPr>
                          <w:trHeight w:val="429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24</w:t>
                            </w:r>
                          </w:p>
                        </w:tc>
                      </w:tr>
                      <w:tr w:rsidR="00B54415" w:rsidTr="006278B7">
                        <w:trPr>
                          <w:trHeight w:val="429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21</w:t>
                            </w:r>
                          </w:p>
                        </w:tc>
                      </w:tr>
                      <w:tr w:rsidR="00B54415" w:rsidTr="006278B7">
                        <w:trPr>
                          <w:trHeight w:val="429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B54415" w:rsidRDefault="00B54415" w:rsidP="00031D7A">
                      <w:pPr>
                        <w:jc w:val="center"/>
                      </w:pPr>
                    </w:p>
                  </w:txbxContent>
                </v:textbox>
              </v:rect>
              <v:shape id="Oval Belirtme Çizgisi 13" o:spid="_x0000_s1172" type="#_x0000_t63" style="position:absolute;left:8477;width:9620;height:56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jXLsEA&#10;AADbAAAADwAAAGRycy9kb3ducmV2LnhtbERPyWrDMBC9F/IPYgK5NXIWnOBECSE00PbULB8wWGPL&#10;xBoZSY3dv68Chd7m8dbZ7gfbigf50DhWMJtmIIhLpxuuFdyup9c1iBCRNbaOScEPBdjvRi9bLLTr&#10;+UyPS6xFCuFQoAITY1dIGUpDFsPUdcSJq5y3GBP0tdQe+xRuWznPslxabDg1GOzoaKi8X76tAlfl&#10;99kQP/rPt0W+vF2Nr766lVKT8XDYgIg0xH/xn/tdp/kLeP6SDp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I1y7BAAAA2wAAAA8AAAAAAAAAAAAAAAAAmAIAAGRycy9kb3du&#10;cmV2LnhtbFBLBQYAAAAABAAEAPUAAACGAwAAAAA=&#10;" adj="6300,24300" strokecolor="#4472c4" strokeweight="1pt">
                <v:textbox>
                  <w:txbxContent>
                    <w:p w:rsidR="00B54415" w:rsidRPr="001A3B76" w:rsidRDefault="00B54415" w:rsidP="00031D7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1A3B7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X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v:group>
            <v:group id="Grup 14" o:spid="_x0000_s1173" style="position:absolute;left:33528;width:15048;height:36480" coordsize="18097,326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Dikdörtgen 15" o:spid="_x0000_s1174" style="position:absolute;top:5715;width:15049;height:269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cYb8EA&#10;AADbAAAADwAAAGRycy9kb3ducmV2LnhtbERPS2vCQBC+F/wPywi9NRstLRqzig9sPbY+r0N2TILZ&#10;2ZBdk/Tfu4VCb/PxPSdd9KYSLTWutKxgFMUgiDOrS84VHA/blwkI55E1VpZJwQ85WMwHTykm2nb8&#10;Te3e5yKEsEtQQeF9nUjpsoIMusjWxIG72sagD7DJpW6wC+GmkuM4fpcGSw4NBda0Lii77e9GwT37&#10;WF3yevm12b7yp7SjqTmdtVLPw345A+Gp9//iP/dOh/lv8PtLO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43GG/BAAAA2wAAAA8AAAAAAAAAAAAAAAAAmAIAAGRycy9kb3du&#10;cmV2LnhtbFBLBQYAAAAABAAEAPUAAACGAwAAAAA=&#10;" strokecolor="#70ad47" strokeweight="1pt">
                <v:textbox>
                  <w:txbxContent>
                    <w:tbl>
                      <w:tblPr>
                        <w:tblW w:w="0" w:type="auto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A0"/>
                      </w:tblPr>
                      <w:tblGrid>
                        <w:gridCol w:w="934"/>
                        <w:gridCol w:w="965"/>
                      </w:tblGrid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29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color w:val="auto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12</w:t>
                            </w: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29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29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c>
                      </w:tr>
                      <w:tr w:rsidR="00B54415" w:rsidTr="006278B7">
                        <w:trPr>
                          <w:trHeight w:val="429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B54415" w:rsidRDefault="00B54415" w:rsidP="00031D7A">
                      <w:pPr>
                        <w:jc w:val="center"/>
                      </w:pPr>
                    </w:p>
                  </w:txbxContent>
                </v:textbox>
              </v:rect>
              <v:shape id="Oval Belirtme Çizgisi 16" o:spid="_x0000_s1175" type="#_x0000_t63" style="position:absolute;left:8477;width:9620;height:56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90tsAA&#10;AADbAAAADwAAAGRycy9kb3ducmV2LnhtbERP3WrCMBS+H/gO4Qi7m6mb1NEZZQwF9Wr+PMChOW2K&#10;zUlJMlvf3gjC7s7H93sWq8G24ko+NI4VTCcZCOLS6YZrBefT5u0TRIjIGlvHpOBGAVbL0csCC+16&#10;PtD1GGuRQjgUqMDE2BVShtKQxTBxHXHiKuctxgR9LbXHPoXbVr5nWS4tNpwaDHb0Y6i8HP+sAlfl&#10;l+kQd/1+/ZHPzifjq99urtTrePj+AhFpiP/ip3ur0/wcHr+k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D90tsAAAADbAAAADwAAAAAAAAAAAAAAAACYAgAAZHJzL2Rvd25y&#10;ZXYueG1sUEsFBgAAAAAEAAQA9QAAAIUDAAAAAA==&#10;" adj="6300,24300" strokecolor="#4472c4" strokeweight="1pt">
                <v:textbox>
                  <w:txbxContent>
                    <w:p w:rsidR="00B54415" w:rsidRPr="001A3B76" w:rsidRDefault="00B54415" w:rsidP="00031D7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1A3B7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X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v:group>
            <v:group id="Grup 17" o:spid="_x0000_s1176" style="position:absolute;left:50577;top:95;width:15048;height:36481" coordsize="18097,326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Dikdörtgen 19" o:spid="_x0000_s1177" style="position:absolute;top:5715;width:15049;height:269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oSar4A&#10;AADbAAAADwAAAGRycy9kb3ducmV2LnhtbERPy6rCMBDdC/5DGMGdpipctBrFBz6W1/d2aMa22ExK&#10;E7X3780Fwd0cznMms9oU4kmVyy0r6HUjEMSJ1TmnCk7HdWcIwnlkjYVlUvBHDmbTZmOCsbYv3tPz&#10;4FMRQtjFqCDzvoyldElGBl3XlsSBu9nKoA+wSqWu8BXCTSH7UfQjDeYcGjIsaZlRcj88jIJHsllc&#10;03L+u1oPeCttb2TOF61Uu1XPxyA81f4r/rh3Oswfwf8v4QA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96Emq+AAAA2wAAAA8AAAAAAAAAAAAAAAAAmAIAAGRycy9kb3ducmV2&#10;LnhtbFBLBQYAAAAABAAEAPUAAACDAwAAAAA=&#10;" strokecolor="#70ad47" strokeweight="1pt">
                <v:textbox>
                  <w:txbxContent>
                    <w:tbl>
                      <w:tblPr>
                        <w:tblW w:w="0" w:type="auto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A0"/>
                      </w:tblPr>
                      <w:tblGrid>
                        <w:gridCol w:w="920"/>
                        <w:gridCol w:w="979"/>
                      </w:tblGrid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12</w:t>
                            </w:r>
                          </w:p>
                        </w:tc>
                      </w:tr>
                      <w:tr w:rsidR="00B54415" w:rsidTr="006278B7">
                        <w:trPr>
                          <w:trHeight w:val="429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29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29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24</w:t>
                            </w:r>
                          </w:p>
                        </w:tc>
                      </w:tr>
                      <w:tr w:rsidR="00B54415" w:rsidTr="006278B7">
                        <w:trPr>
                          <w:trHeight w:val="454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54415" w:rsidTr="006278B7">
                        <w:trPr>
                          <w:trHeight w:val="429"/>
                        </w:trPr>
                        <w:tc>
                          <w:tcPr>
                            <w:tcW w:w="1010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47" w:type="dxa"/>
                          </w:tcPr>
                          <w:p w:rsidR="00B54415" w:rsidRPr="006278B7" w:rsidRDefault="00B54415" w:rsidP="006278B7">
                            <w:pPr>
                              <w:spacing w:after="0" w:line="240" w:lineRule="auto"/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6278B7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40</w:t>
                            </w:r>
                          </w:p>
                        </w:tc>
                      </w:tr>
                    </w:tbl>
                    <w:p w:rsidR="00B54415" w:rsidRDefault="00B54415" w:rsidP="00031D7A">
                      <w:pPr>
                        <w:jc w:val="center"/>
                      </w:pPr>
                    </w:p>
                  </w:txbxContent>
                </v:textbox>
              </v:rect>
              <v:shape id="Oval Belirtme Çizgisi 20" o:spid="_x0000_s1178" type="#_x0000_t63" style="position:absolute;left:8477;width:9620;height:56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D5L8A&#10;AADbAAAADwAAAGRycy9kb3ducmV2LnhtbERP3WrCMBS+H/gO4QjezVQdnVSjiCi4XW3qAxya06bY&#10;nJQk2vr25mKwy4/vf70dbCse5EPjWMFsmoEgLp1uuFZwvRzflyBCRNbYOiYFTwqw3Yze1lho1/Mv&#10;Pc6xFimEQ4EKTIxdIWUoDVkMU9cRJ65y3mJM0NdSe+xTuG3lPMtyabHh1GCwo72h8na+WwWuym+z&#10;IX7134dF/nG9GF/9dJ9KTcbDbgUi0hD/xX/uk1YwT+vTl/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9oPkvwAAANsAAAAPAAAAAAAAAAAAAAAAAJgCAABkcnMvZG93bnJl&#10;di54bWxQSwUGAAAAAAQABAD1AAAAhAMAAAAA&#10;" adj="6300,24300" strokecolor="#4472c4" strokeweight="1pt">
                <v:textbox>
                  <w:txbxContent>
                    <w:p w:rsidR="00B54415" w:rsidRPr="001A3B76" w:rsidRDefault="00B54415" w:rsidP="00031D7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1A3B7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X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Pr="00DB74D7">
        <w:rPr>
          <w:rFonts w:ascii="ALFABET98" w:hAnsi="ALFABET98"/>
          <w:b/>
          <w:color w:val="FF0000"/>
          <w:sz w:val="28"/>
          <w:szCs w:val="28"/>
        </w:rPr>
        <w:t>-Aşağıdaki çarpma işlemlerini örneklerdeki gibi yaparak tabloları dolduralım</w:t>
      </w:r>
      <w:r w:rsidRPr="00DB74D7">
        <w:rPr>
          <w:rFonts w:ascii="ALFABET98" w:hAnsi="ALFABET98"/>
          <w:b/>
          <w:sz w:val="28"/>
          <w:szCs w:val="28"/>
        </w:rPr>
        <w:t>.</w:t>
      </w:r>
    </w:p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>
      <w:bookmarkStart w:id="0" w:name="_GoBack"/>
      <w:bookmarkEnd w:id="0"/>
    </w:p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Default="00B54415" w:rsidP="001502C3"/>
    <w:p w:rsidR="00B54415" w:rsidRDefault="00B54415" w:rsidP="001502C3">
      <w:r>
        <w:t xml:space="preserve"> </w:t>
      </w:r>
    </w:p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Pr="001502C3" w:rsidRDefault="00B54415" w:rsidP="001502C3"/>
    <w:p w:rsidR="00B54415" w:rsidRDefault="00B54415" w:rsidP="001502C3">
      <w:r>
        <w:t xml:space="preserve"> </w:t>
      </w:r>
    </w:p>
    <w:p w:rsidR="00B54415" w:rsidRDefault="00B54415" w:rsidP="001502C3"/>
    <w:p w:rsidR="00B54415" w:rsidRPr="001502C3" w:rsidRDefault="00B54415" w:rsidP="00D8276B">
      <w:pPr>
        <w:pStyle w:val="NoSpacing"/>
        <w:rPr>
          <w:rFonts w:ascii="ALFABET98" w:hAnsi="ALFABET98"/>
          <w:color w:val="00B0F0"/>
          <w:sz w:val="28"/>
          <w:szCs w:val="28"/>
        </w:rPr>
      </w:pPr>
      <w:r>
        <w:rPr>
          <w:noProof/>
        </w:rPr>
        <w:pict>
          <v:line id="Düz Bağlayıcı 23" o:spid="_x0000_s1179" style="position:absolute;z-index:251659776;visibility:visible" from="-12pt,-33.95pt" to="-11.25pt,8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0617QEAABMEAAAOAAAAZHJzL2Uyb0RvYy54bWysU82O0zAQviPxDpbvNGlRl92o6UpsVS4I&#10;KhYewHXGrSX/yTZNwsvwDHvnRh+MsZNmV4CQQOTgeOz5vpnvs7267bQiJ/BBWlPT+aykBAy3jTSH&#10;mn76uH1xTUmIzDRMWQM17SHQ2/XzZ6vWVbCwR6sa8ARJTKhaV9NjjK4qisCPoFmYWQcGN4X1mkUM&#10;/aFoPGuRXatiUZZXRWt947zlEAKuboZNus78QgCP74UIEImqKfYW8+jzuE9jsV6x6uCZO0o+tsH+&#10;oQvNpMGiE9WGRUY+e/kLlZbc22BFnHGrCyuE5JA1oJp5+ZOa+yNzkLWgOcFNNoX/R8vfnXaeyKam&#10;i5eUGKbxjDbfv30hr9n5q2L9+YGfHwjuoVGtCxXm35mdH6Pgdj6p7oTX6Y96SJfN7SdzoYuE4+LN&#10;crmkhOPGvLy6flUus/nFI9j5EN+A1SRNaqqkSdpZxU5vQ8SCmHpJScvKkBa5bhJRioNVstlKpXLg&#10;D/s75cmJ4blvtyV+SQFSPEnDSBlcTLoGJXkWewVDgQ8g0BrsfT5USJcSJlrGOZg4H3mVwewEE9jC&#10;BBxb+xNwzE9QyBf2b8ATIle2Jk5gLY31v2s7dpeWxZB/cWDQnSzY26bPZ5ytwZuXnRtfSbraT+MM&#10;f3zL6x8AAAD//wMAUEsDBBQABgAIAAAAIQBm+gqD4AAAAAwBAAAPAAAAZHJzL2Rvd25yZXYueG1s&#10;TI/LboMwEEX3lfoP1lTqjhjcQlOCiapK2WSXNFK3Dp4Aih8ImwT+vtNVu5vRHN05t9rO1rAbjqH3&#10;TkK2SoGha7zuXSvh9LVL1sBCVE4r4x1KWDDAtn58qFSp/d0d8HaMLaMQF0oloYtxKDkPTYdWhZUf&#10;0NHt4kerIq1jy/Wo7hRuDRdpWnCrekcfOjXgZ4fN9ThZCft9F5eDst8vud6J6bSY9dVnUj4/zR8b&#10;YBHn+AfDrz6pQ01OZz85HZiRkIhX6hJpKN7egRGRCJEDOxNaZHkGvK74/xL1DwAAAP//AwBQSwEC&#10;LQAUAAYACAAAACEAtoM4kv4AAADhAQAAEwAAAAAAAAAAAAAAAAAAAAAAW0NvbnRlbnRfVHlwZXNd&#10;LnhtbFBLAQItABQABgAIAAAAIQA4/SH/1gAAAJQBAAALAAAAAAAAAAAAAAAAAC8BAABfcmVscy8u&#10;cmVsc1BLAQItABQABgAIAAAAIQCZ80617QEAABMEAAAOAAAAAAAAAAAAAAAAAC4CAABkcnMvZTJv&#10;RG9jLnhtbFBLAQItABQABgAIAAAAIQBm+gqD4AAAAAwBAAAPAAAAAAAAAAAAAAAAAEcEAABkcnMv&#10;ZG93bnJldi54bWxQSwUGAAAAAAQABADzAAAAVAUAAAAA&#10;" strokecolor="red" strokeweight="1.5pt">
            <v:stroke joinstyle="miter"/>
          </v:line>
        </w:pict>
      </w:r>
      <w:r>
        <w:rPr>
          <w:noProof/>
        </w:rPr>
        <w:pict>
          <v:group id="Grup 24" o:spid="_x0000_s1180" style="position:absolute;margin-left:-78.75pt;margin-top:-34.7pt;width:664.9pt;height:844.5pt;z-index:-251657728" coordsize="84442,107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73Udg4AABXuAAAOAAAAZHJzL2Uyb0RvYy54bWzsXd2So7oRvk9V3sHl+12DEH+unT1VOXuy&#10;N6mcrWzyABwGj11lGwrYndm8TJ7h3Ocu+2DpFiDACA3izLAY62bGIMt2i9bXrU/drXc/PZ2Oq69R&#10;mh3i893afGusV9E5jO8P54e79b/++dc33nqV5cH5PjjG5+hu/S3K1j+9//Of3j0m24jE+/h4H6Ur&#10;+JBztn1M7tb7PE+2m00W7qNTkL2Nk+gMjbs4PQU5XKYPm/s0eIRPPx03xDCczWOc3idpHEZZBnc/&#10;FI3r9+zzd7sozH/d7bIoXx3v1vDbcvY3ZX9/w7+b9++C7UMaJPtDWP6MYMSvOAWHM3wp/6gPQR6s&#10;vqSHzkedDmEaZ/EufxvGp0282x3CiMkA0pjGhTQf0/hLwmR52D4+JHyYYGgvxmn0x4Z///opXR3u&#10;79aErlfn4ATP6GP6JVnBJYzNY/Kwhbd8TJPPyae0vPFQXKG4T7v0hP9BkNUTG9VvfFSjp3wVwk2P&#10;UkosGPwQ2kzDJbZplwMf7uHpdDqG+1+e67qpvnqDv5D/IH7Bf3klHKhhUzjvpYRzXcvzzFI4yyaU&#10;DJWtr6eyaH5bNP9VRDMNz/ZGidboqSoaKk3jqcGlukqaBnVde73q6qXrWNSwoAn10rE8E97G4OA5&#10;rezpqCyd2ZbOHCEdDJBQMJNWE44Yvj30udkuzEyjmqme4Rcj0isYQHZWo1L2x1Dp8z5IIgZ2GUJO&#10;OXEtUg3Sh//999+rvwTf/3MMvn3/Pfz++wramD6w9/98LvEp22YAVUPBqSUy0y8ubbBN0iz/GMWn&#10;Fb64Wx8PZ/yBwTb4+rcsh6+Gt1ZvgYvHpPpq9ir/dozwzcfzP6IdICwgocl6M9sW/XxMV18DsEpB&#10;GEbnnD18+Dz2buy2OxyPvKPxfMfy/dg1YnZPpTPvwb45Pue88+lwjlPRt+dP1U/eFe+vRqCQG4fg&#10;t/j+G3sobGhAVRCVp9AZS6Iz1gidMflUgMEtTZNWHFT/yRSntvOFaWcm/9LKW20XBi7V7UWBqBRQ&#10;szIH1RNvwT4hngNIKbIX1DQtNjeCbe3JgLq41AAwY06Q71LiYmcONrV8iF3TTBMwfYV1FUArM4X4&#10;MwCKh0JrQ/BqzPQsmXSWTKM3jkRvHCV4JWxKgAdDLM+2mVOuEbbtEPwQhK3RSIa2bqUHbMFoMUAb&#10;tWD0AForMK2Qw3V86vmldy50Yt9Q1wYUbTjATbh1CGtEuCUWcTzmK/5QuOVLUAHclutRJbgtrU81&#10;YBpqFwi1fG0v0JlyoT9QZxqzpZ4PbbClBJAdJ4xeB732OqgJsM3XvQQWbVMhcKnu2jqOUzIhpmVZ&#10;sNIv3NcKQFzHBQoS1k6oAuCg+kNpg56OvWBbEnaX3jtt8yFwqS5iDx9CTZsA/DJjgJ74JdHzxrUd&#10;8M0r1W877oSwRtYZvBSHrSp6hZtgfUslnAi0sVEbiArC8dKWZHmWhEo4EWhT0Zl6shA+HbQhmYHX&#10;3m882rwIHcOLwLMujQeFVxWC1rZjYRAr4UboGG7kwtZqiF0gxEp4EarGi2iIFW05zABih/nqbWKE&#10;jidGYKVGzY6f7lqO65burAlBEIO302HLWdiz15nt89Q5lcGYH/pyu+lLI32oZAEPbSpul3bVT32b&#10;ppNxpJPw67Ds7t2XKZbkg/dlNOkzYOd8Mu0ZZDzsNgsCl+osSE30UNsFA4EfUa/QXGdZvrotoUOg&#10;TWMsD9QoQkp0iMjd2pbQIdCmojPaV5+pr95Lh9htOgQu1SHWtzHQExljH5jypdMhtoQOgTaV6aLd&#10;2FtxYyV0iK3pEEHs53WEcDa92L7X/dDbpkbs8dTIhVM7hyQDCGBqhqsX8Uw4FMoZFDYxDb5LyTn2&#10;HvYGdyvlaRQvxfvYnM1gvA9cqhtOIf4vLtjHkazhoU0bTL0mAa+55HHKVAeHr/y7wT7QpqIzmve5&#10;Ot4H408auU5wqY6tt8X7OJI1PLSpzBehUdJ7tMvbo3VNx5OY5qJZRXM0+3Nt7A8+Y25pmR9b3FGH&#10;29vigHCUuI3qeihFs8rU0aB7I0wQqobEVhfNKpqjQXemoNvkg3o5IHzebQa+uKMOwEIEmQMThAJx&#10;ypzbmJIoH8EHOQ71aBWOz/kgFixTpmyMzJCqguJnkSGFoyYhjYtmFZwQ6kfh1oMHoDNdMM3/tTNd&#10;JgmZAdXw5b4JNKtojiZQro5AQR3gXkaFuXBnWWbF71hOuPM6IoLNGZwCdmF0666qoaX4FDuWE+6o&#10;i9hf+MezLJ/iljZaANOof+zzOym9XdXlhGS7FuMHaWlwR11OoZEzCVSiQqZDXUTsahHY6bnsqioi&#10;pImY7UdZ3HkhEalnWjwKWukhWhCxAUFxpYAWMEJFiFyvgBPk9OHQSHyfopmN3B/J7JMJXdcy0uWO&#10;IFryokrTjMsdoW7wbfUuMVM0q6iO6Zq42Gikw1ZLDq0/rGTPZBHDkzjPqCA8ckGsP2rlKSp8rdOp&#10;tf60irxNpj+D+Bh8/u3AjuKOup0uiwYIgIMZa4FP8bzHVSlT4Y3MxlgTgMK+4lkwfNCsgrgabKMb&#10;4cJRN7jfLwRbaFZRHW2sO77aD8oTncpYEwnTheqlxnRV+KqNdU9F1h9irIcabtJmvPDxj2G8TAoV&#10;2MryDheBtb10wPOmu7dr70K7J98YxWrzXsUddQ9FaGgX55xYciYBmlUsjHDM4GavR6aZBKj1fI2F&#10;k2FWQRVHmV9bFXkcSEJp5+TWnBNLziRAswr0aOdkLvoz1CGxOkwC3FG30zfEJNSVHYXLwarS40DE&#10;1cb6hpiEumKmWHU0k3B5vMZ1pFhOxSTIComCL6hYS1Qb6zka66GGuy4QymJn8PGPYRKIa9hYsUyw&#10;BzCTmASoftlMtEJBXyyCZnFMAtS6lC0HX6IUpmYSlrmnDCUvpaqjRkJpJmEuxmUy50TORFVVNQeu&#10;i7RzMhf9GeyQcCaJOyRj6ozeEpPAuRfxcvAF6o1qY71MY43hfpJwliL1CJF/0HFw2ljPBWynMtZ1&#10;1VIh9FRVTAfqjzbWc9GfprFuvu5N7oTldF2PtTLcVRVWpcxHanoQlgDrz25kSm9gwbQxCXURUS7o&#10;GMpESJYsjkmoi26KEaLkYAYihHDMtHOyUOdETkIpFiDVzslcjMtkzomciVIsRqqdk7noz2CHhDNJ&#10;3E6PqTt6Q0xCXclUbKzVoni0sb6hmIS6RqxYddRIKG2s5wK2kxhrSEQ0AS36mKiiWQcQthNcriOm&#10;pWmsm697mQR82DxTihnu4o56MCEc2etZpJdJ+NF1ElAsntLDBR1T/1VoaJfFJOBgSbY5imYVhBCO&#10;GdzU2Q1wYtRuF4ULKhLlybJ2QXUUs3a1c3JrzoksdRf1Ry3gVjMJc9GfoQ6J1XFI4I66Q3IrTAJM&#10;CYsnqHaXg0WzNtY50yFIir0OT36qlaDFA3XFqqO2Y6SN9VzAdjL9kWwbIfSonVunjfVc9KdprJuv&#10;ZUxCnRFfLbCrJHilmATXNG08l6snJmEGTEKdv80FHbPXIVwVL45JkCUrI0LobY7orJ2TqHNSF+qG&#10;nISqkp4HhrNo52QuxmUq50SW9Q3qpZj1rZ2TuejPUIekTt2u7DTc0UzC+eHzPkiEiCtLVsYZo1b2&#10;TOjgaNp/gQGEqBtyEqpKdNbGWjt7XeiBiHbZab5FswqJqY31HI1103A3X/eyCvjg29sBxR11I17Y&#10;Ist1CNZghP6w8/qUr0KoIre4g7FxjHiwQ5fXLZpVZpPQkENFaxsPdWC7+KygJS85qYsTXm9xQtmJ&#10;v6g5ZfbNQDs+6Iwn4PowEkTr0GufEzYYc/muEFs44WMfU76lcVQ2MX1IWrvEXWrapDodDw/YKN8Q&#10;7n/d7VYwheozKMuCueH+lxK0sQazjSiHmkM8G+LP8NM5BNWifkqLQ+Afs2T1dDqe4aCZJLtb7/M8&#10;2W427AiSIHt7OoRpnMW7/G0YnzbxbncIo81jnN5viGEa7FWSxmGUZYe+9RMOk2Q7pGjWsKs3Yjtc&#10;J6qGPH8GmlU0p5449dSoHR603JTAF2rUnSLwroYiBKL+8ttOJ4UG7rCnrrR/Vp+YTaFOmNU90XR5&#10;qMurmIid3RfYYtLOLprWZcWqIupKdpiKZo26x+us79lE3eZrGQK7sJot8mIqvxfuqCNw7fe6pmE7&#10;XQSGQygNoEvR/JZhivAlz9dVcB1hx16ft9/UuB1SBe6oCyrkBWCtsDS33pWzKdCsAhPCUdMGZpEG&#10;xpXsioCBgWYVzdFuPSyd5khsS41Kh0xxx5ApsJArg+IoKs7yuRSUti9JlY8AhpIMKpemQfd2Dv9z&#10;5VwKNGvQvSWvvsOruGN4lQJBPMN3SMejd6ljVR49cYiHR5+Djg1w6Xt6jvHpOQvCFy9jarkKgRIc&#10;FcflB8ETw4Ctv6ECinuOEZAv1rmAY469EQvo+NTzy40oYvh2R77GThYXvd6MAJ0goGZsM8IijsdW&#10;BL0yTnPWvQeSSgwoNKvAoHDY9KplkasWj9MDQkIVmlU0pzFzCJ8bejeiXWBkMmp1KBcGEHbBhRWg&#10;hksd8Lg/psnn5FPK9KDkmXCjNdg+7dIT/octVNzCrbkwClu2lVmsQ28WxxV58hU/NKvMHY26t7Ns&#10;8ThRIEZdtVxczRVdIVfkcc6jcnHhTomxCqBbbwH7lPg3wBV58hU/NGvQ1XE3orgbj5MDYtAtmYKB&#10;LKMG3ZmC7mCvt0OieONJFJNaHumi7wKZBs7MiCeRWj1S7fPejs/ryzkqaFYx3JppMGaKv7INUp+z&#10;TZXTC3fUnd6aaTCBycVTTeAzapppgWEpPqdohLALzSqTR8PuDcGunKTy1Ugq7fVeI+pytomj7piw&#10;FNOgGIyCxZogs9J0oQT04mGXkzRi2C0Zm4FLRg27NwS7cprKV6OpNOzOFHabZMPg148PCUtffEiD&#10;ZH8IPwR50LyG14/JNiLxPj7eR+n7/wMAAP//AwBQSwMEFAAGAAgAAAAhAFV+/BDkAAAADgEAAA8A&#10;AABkcnMvZG93bnJldi54bWxMj8FuwjAMhu+T9g6RJ+0GaWAt0DVFCG07oUmDSWi30Ji2okmqJrTl&#10;7WdO2+23/On352w9mob12PnaWQliGgFDWzhd21LC9+F9sgTmg7JaNc6ihBt6WOePD5lKtRvsF/b7&#10;UDIqsT5VEqoQ2pRzX1RolJ+6Fi3tzq4zKtDYlVx3aqBy0/BZFCXcqNrShUq1uK2wuOyvRsLHoIbN&#10;XLz1u8t5e/s5xJ/HnUApn5/GzSuwgGP4g+GuT+qQk9PJXa32rJEwEfEiJpZSsnoBdkfEYjYHdqKU&#10;iFUCPM/4/zfyXwAAAP//AwBQSwECLQAUAAYACAAAACEAtoM4kv4AAADhAQAAEwAAAAAAAAAAAAAA&#10;AAAAAAAAW0NvbnRlbnRfVHlwZXNdLnhtbFBLAQItABQABgAIAAAAIQA4/SH/1gAAAJQBAAALAAAA&#10;AAAAAAAAAAAAAC8BAABfcmVscy8ucmVsc1BLAQItABQABgAIAAAAIQCdj73Udg4AABXuAAAOAAAA&#10;AAAAAAAAAAAAAC4CAABkcnMvZTJvRG9jLnhtbFBLAQItABQABgAIAAAAIQBVfvwQ5AAAAA4BAAAP&#10;AAAAAAAAAAAAAAAAANAQAABkcnMvZG93bnJldi54bWxQSwUGAAAAAAQABADzAAAA4REAAAAA&#10;">
            <v:group id="Grup 28" o:spid="_x0000_s1181" style="position:absolute;width:77388;height:35242" coordsize="77388,352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group id="Grup 29" o:spid="_x0000_s1182" style="position:absolute;width:77388;height:10858" coordsize="77388,10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<v:group id="Grup 30" o:spid="_x0000_s1183" style="position:absolute;left:1047;width:76341;height:6381" coordsize="76340,6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group id="Grup 31" o:spid="_x0000_s1184" style="position:absolute;width:76314;height:2095" coordsize="57150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<v:line id="Düz Bağlayıcı 32" o:spid="_x0000_s1185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nucQAAADbAAAADwAAAGRycy9kb3ducmV2LnhtbESPQWvCQBSE70L/w/IKvZlNDcSSuooU&#10;LJ4KVXvI7ZF9ZlOzb9PsmqT/vlsQPA4z8w2z2ky2FQP1vnGs4DlJQRBXTjdcKzgdd/MXED4ga2wd&#10;k4Jf8rBZP8xWWGg38icNh1CLCGFfoAITQldI6StDFn3iOuLonV1vMUTZ11L3OEa4beUiTXNpseG4&#10;YLCjN0PV5XC1Cn6w2pEtv96HdDRDlp+7j+V3qdTT47R9BRFoCvfwrb3XCrIF/H+JP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due5xAAAANsAAAAPAAAAAAAAAAAA&#10;AAAAAKECAABkcnMvZG93bnJldi54bWxQSwUGAAAAAAQABAD5AAAAkgMAAAAA&#10;" strokecolor="#5b9bd5" strokeweight=".5pt">
                      <v:stroke joinstyle="miter"/>
                    </v:line>
                    <v:line id="Düz Bağlayıcı 33" o:spid="_x0000_s1186" style="position:absolute;visibility:visible" from="0,1809" to="57150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CIsMAAADbAAAADwAAAGRycy9kb3ducmV2LnhtbESPQWvCQBSE74L/YXmCN93YgJXoKiJY&#10;ehJq24O3R/aZjWbfxuw2if/eLQgeh5n5hllteluJlhpfOlYwmyYgiHOnSy4U/HzvJwsQPiBrrByT&#10;gjt52KyHgxVm2nX8Re0xFCJC2GeowIRQZ1L63JBFP3U1cfTOrrEYomwKqRvsItxW8i1J5tJiyXHB&#10;YE07Q/n1+GcV3DDfkz39frRJZ9p0fq4P75eTUuNRv12CCNSHV/jZ/tQK0hT+v8Qf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6QiLDAAAA2wAAAA8AAAAAAAAAAAAA&#10;AAAAoQIAAGRycy9kb3ducmV2LnhtbFBLBQYAAAAABAAEAPkAAACRAwAAAAA=&#10;" strokecolor="#5b9bd5" strokeweight=".5pt">
                      <v:stroke joinstyle="miter"/>
                    </v:line>
                  </v:group>
                  <v:group id="Grup 34" o:spid="_x0000_s1187" style="position:absolute;top:4095;width:76340;height:2286" coordorigin=",411" coordsize="57174,1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<v:line id="Düz Bağlayıcı 35" o:spid="_x0000_s1188" style="position:absolute;visibility:visible" from="0,411" to="57150,4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9/zcMAAADbAAAADwAAAGRycy9kb3ducmV2LnhtbESPQWvCQBSE74X+h+UVetONilaiq4hg&#10;6UlQ68HbI/vMRrNvY3abxH/vCkKPw8x8w8yXnS1FQ7UvHCsY9BMQxJnTBecKfg+b3hSED8gaS8ek&#10;4E4elov3tzmm2rW8o2YfchEh7FNUYEKoUil9Zsii77uKOHpnV1sMUda51DW2EW5LOUySibRYcFww&#10;WNHaUHbd/1kFN8w2ZE/H7yZpTTOanKvt1+Wk1OdHt5qBCNSF//Cr/aMVjMbw/BJ/gF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ff83DAAAA2wAAAA8AAAAAAAAAAAAA&#10;AAAAoQIAAGRycy9kb3ducmV2LnhtbFBLBQYAAAAABAAEAPkAAACRAwAAAAA=&#10;" strokecolor="#5b9bd5" strokeweight=".5pt">
                      <v:stroke joinstyle="miter"/>
                    </v:line>
                    <v:line id="Düz Bağlayıcı 36" o:spid="_x0000_s1189" style="position:absolute;visibility:visible" from="24,2385" to="57174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husQAAADbAAAADwAAAGRycy9kb3ducmV2LnhtbESPQWvCQBSE70L/w/IKvZmNCmlJsxEp&#10;KJ4Kte3B2yP7zEazb9PsmqT/vlsQPA4z8w1TrCfbioF63zhWsEhSEMSV0w3XCr4+t/MXED4ga2wd&#10;k4Jf8rAuH2YF5tqN/EHDIdQiQtjnqMCE0OVS+sqQRZ+4jjh6J9dbDFH2tdQ9jhFuW7lM00xabDgu&#10;GOzozVB1OVytgh+stmSP37shHc2wyk7d+/P5qNTT47R5BRFoCvfwrb3XClYZ/H+JP0CW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TeG6xAAAANsAAAAPAAAAAAAAAAAA&#10;AAAAAKECAABkcnMvZG93bnJldi54bWxQSwUGAAAAAAQABAD5AAAAkgMAAAAA&#10;" strokecolor="#5b9bd5" strokeweight=".5pt">
                      <v:stroke joinstyle="miter"/>
                    </v:line>
                  </v:group>
                </v:group>
                <v:group id="Grup 37" o:spid="_x0000_s1190" style="position:absolute;top:8763;width:76948;height:2095" coordorigin="-475" coordsize="57625,23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line id="Düz Bağlayıcı 38" o:spid="_x0000_s1191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7QU8EAAADbAAAADwAAAGRycy9kb3ducmV2LnhtbERPu2rDMBTdC/0HcQPZajk1OMWNEkoh&#10;JVMhjw7eLta15da6ci3Vdv8+GgIZD+e92c22EyMNvnWsYJWkIIgrp1tuFFzO+6cXED4ga+wck4J/&#10;8rDbPj5ssNBu4iONp9CIGMK+QAUmhL6Q0leGLPrE9cSRq91gMUQ4NFIPOMVw28nnNM2lxZZjg8Ge&#10;3g1VP6c/q+AXqz3Z8utjTCczZnndf66/S6WWi/ntFUSgOdzFN/dBK8ji2Pgl/gC5v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ntBTwQAAANsAAAAPAAAAAAAAAAAAAAAA&#10;AKECAABkcnMvZG93bnJldi54bWxQSwUGAAAAAAQABAD5AAAAjwMAAAAA&#10;" strokecolor="#5b9bd5" strokeweight=".5pt">
                    <v:stroke joinstyle="miter"/>
                  </v:line>
                  <v:line id="Düz Bağlayıcı 39" o:spid="_x0000_s1192" style="position:absolute;visibility:visible" from="-475,2326" to="56678,2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J1yMQAAADbAAAADwAAAGRycy9kb3ducmV2LnhtbESPQWvCQBSE74L/YXmCt2bTCtbGbKQU&#10;FE+Fqj14e2Sf2djs2zS7Jum/7xYKHoeZ+YbJN6NtRE+drx0reExSEMSl0zVXCk7H7cMKhA/IGhvH&#10;pOCHPGyK6STHTLuBP6g/hEpECPsMFZgQ2kxKXxqy6BPXEkfv4jqLIcqukrrDIcJtI5/SdCkt1hwX&#10;DLb0Zqj8Otysgm8st2TPn7s+HUy/WF7a9+frWan5bHxdgwg0hnv4v73XChYv8Pcl/gB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0nXIxAAAANsAAAAPAAAAAAAAAAAA&#10;AAAAAKECAABkcnMvZG93bnJldi54bWxQSwUGAAAAAAQABAD5AAAAkgMAAAAA&#10;" strokecolor="#5b9bd5" strokeweight=".5pt">
                    <v:stroke joinstyle="miter"/>
                  </v:line>
                </v:group>
              </v:group>
              <v:group id="Grup 40" o:spid="_x0000_s1193" style="position:absolute;left:666;top:13335;width:76701;height:7429" coordsize="76701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<v:group id="Grup 41" o:spid="_x0000_s1194" style="position:absolute;width:76415;height:2571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line id="Düz Bağlayıcı 42" o:spid="_x0000_s1195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UxMMAAADbAAAADwAAAGRycy9kb3ducmV2LnhtbESPQWvCQBSE74X+h+UVetONVqxEVxHB&#10;0pOg1oO3R/aZjWbfxuyaxH/vCkKPw8x8w8wWnS1FQ7UvHCsY9BMQxJnTBecK/vbr3gSED8gaS8ek&#10;4E4eFvP3txmm2rW8pWYXchEh7FNUYEKoUil9Zsii77uKOHonV1sMUda51DW2EW5LOUySsbRYcFww&#10;WNHKUHbZ3ayCK2ZrssfDT5O0pvkan6rN9/mo1OdHt5yCCNSF//Cr/asVjIbw/BJ/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wlMTDAAAA2wAAAA8AAAAAAAAAAAAA&#10;AAAAoQIAAGRycy9kb3ducmV2LnhtbFBLBQYAAAAABAAEAPkAAACRAwAAAAA=&#10;" strokecolor="#5b9bd5" strokeweight=".5pt">
                    <v:stroke joinstyle="miter"/>
                  </v:line>
                  <v:line id="Düz Bağlayıcı 43" o:spid="_x0000_s1196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wxX8MAAADbAAAADwAAAGRycy9kb3ducmV2LnhtbESPT4vCMBTE7wv7HcJb2Jum/sGVahQR&#10;XPYkqOvB26N5NtXmpTbZtn57Iwh7HGbmN8x82dlSNFT7wrGCQT8BQZw5XXCu4Pew6U1B+ICssXRM&#10;Cu7kYbl4f5tjql3LO2r2IRcRwj5FBSaEKpXSZ4Ys+r6riKN3drXFEGWdS11jG+G2lMMkmUiLBccF&#10;gxWtDWXX/Z9VcMNsQ/Z0/G6S1jSjybnafl1OSn1+dKsZiEBd+A+/2j9awXgEzy/xB8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8MV/DAAAA2wAAAA8AAAAAAAAAAAAA&#10;AAAAoQIAAGRycy9kb3ducmV2LnhtbFBLBQYAAAAABAAEAPkAAACRAwAAAAA=&#10;" strokecolor="#5b9bd5" strokeweight=".5pt">
                    <v:stroke joinstyle="miter"/>
                  </v:line>
                </v:group>
                <v:group id="Grup 44" o:spid="_x0000_s1197" style="position:absolute;left:285;top:4857;width:76416;height:2572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line id="Düz Bağlayıcı 45" o:spid="_x0000_s1198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kMsMQAAADbAAAADwAAAGRycy9kb3ducmV2LnhtbESPT2vCQBTE70K/w/KE3nSjVSvRVUrB&#10;0pPgnx68PbLPbNrs25jdJvHbu4LgcZiZ3zDLdWdL0VDtC8cKRsMEBHHmdMG5guNhM5iD8AFZY+mY&#10;FFzJw3r10ltiql3LO2r2IRcRwj5FBSaEKpXSZ4Ys+qGriKN3drXFEGWdS11jG+G2lOMkmUmLBccF&#10;gxV9Gsr+9v9WwQWzDdnTz1eTtKZ5m52r7fvvSanXfvexABGoC8/wo/2tFUymcP8Sf4B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mQywxAAAANsAAAAPAAAAAAAAAAAA&#10;AAAAAKECAABkcnMvZG93bnJldi54bWxQSwUGAAAAAAQABAD5AAAAkgMAAAAA&#10;" strokecolor="#5b9bd5" strokeweight=".5pt">
                    <v:stroke joinstyle="miter"/>
                  </v:line>
                  <v:line id="Düz Bağlayıcı 46" o:spid="_x0000_s1199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Sx8QAAADbAAAADwAAAGRycy9kb3ducmV2LnhtbESPzWrDMBCE74W+g9hCb4ncpLjFtRJK&#10;IKGnQn56yG2x1pYTa+VYiu2+fRUI9DjMzDdMvhxtI3rqfO1Ywcs0AUFcOF1zpeCwX0/eQfiArLFx&#10;TAp+ycNy8fiQY6bdwFvqd6ESEcI+QwUmhDaT0heGLPqpa4mjV7rOYoiyq6TucIhw28hZkqTSYs1x&#10;wWBLK0PFeXe1Ci5YrMkefzZ9Mph+npbt99vpqNTz0/j5ASLQGP7D9/aXVvCawu1L/AF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S5LHxAAAANsAAAAPAAAAAAAAAAAA&#10;AAAAAKECAABkcnMvZG93bnJldi54bWxQSwUGAAAAAAQABAD5AAAAkgMAAAAA&#10;" strokecolor="#5b9bd5" strokeweight=".5pt">
                    <v:stroke joinstyle="miter"/>
                  </v:line>
                </v:group>
              </v:group>
              <v:group id="Grup 47" o:spid="_x0000_s1200" style="position:absolute;top:23241;width:77367;height:12001" coordsize="77367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<v:group id="Grup 48" o:spid="_x0000_s1201" style="position:absolute;width:76948;height:2095" coordorigin="-475" coordsize="57625,23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line id="Düz Bağlayıcı 49" o:spid="_x0000_s1202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QGtcQAAADbAAAADwAAAGRycy9kb3ducmV2LnhtbESPS2vDMBCE74X+B7GF3hq5bcjDtRJK&#10;ICGnQl6H3BZrbbm1Vo6l2O6/rwqBHIeZ+YbJloOtRUetrxwreB0lIIhzpysuFRwP65cZCB+QNdaO&#10;ScEveVguHh8yTLXreUfdPpQiQtinqMCE0KRS+tyQRT9yDXH0CtdaDFG2pdQt9hFua/mWJBNpseK4&#10;YLChlaH8Z3+1Ci6Yr8meT5su6U33Pimar+n3Wannp+HzA0SgIdzDt/ZWKxjP4f9L/AF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1Aa1xAAAANsAAAAPAAAAAAAAAAAA&#10;AAAAAKECAABkcnMvZG93bnJldi54bWxQSwUGAAAAAAQABAD5AAAAkgMAAAAA&#10;" strokecolor="#5b9bd5" strokeweight=".5pt">
                    <v:stroke joinstyle="miter"/>
                  </v:line>
                  <v:line id="Düz Bağlayıcı 50" o:spid="_x0000_s1203" style="position:absolute;visibility:visible" from="-475,2326" to="56678,2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c59cAAAADbAAAADwAAAGRycy9kb3ducmV2LnhtbERPy4rCMBTdC/5DuMLsNB0HH1SjDIKD&#10;K8HXwt2luTZ1mptOk2nr35uF4PJw3st1Z0vRUO0Lxwo+RwkI4szpgnMF59N2OAfhA7LG0jEpeJCH&#10;9arfW2KqXcsHao4hFzGEfYoKTAhVKqXPDFn0I1cRR+7maoshwjqXusY2httSjpNkKi0WHBsMVrQx&#10;lP0e/62CP8y2ZK+XnyZpTfM1vVX72f2q1Meg+16ACNSFt/jl3mkFk7g+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U3OfXAAAAA2wAAAA8AAAAAAAAAAAAAAAAA&#10;oQIAAGRycy9kb3ducmV2LnhtbFBLBQYAAAAABAAEAPkAAACOAwAAAAA=&#10;" strokecolor="#5b9bd5" strokeweight=".5pt">
                    <v:stroke joinstyle="miter"/>
                  </v:line>
                </v:group>
                <v:group id="Grup 51" o:spid="_x0000_s1204" style="position:absolute;left:666;top:4572;width:76416;height:2571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line id="Düz Bağlayıcı 52" o:spid="_x0000_s1205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kCGcMAAADbAAAADwAAAGRycy9kb3ducmV2LnhtbESPQWvCQBSE74X+h+UVetONFq1EVxHB&#10;0pOg1oO3R/aZjWbfxuyaxH/vCkKPw8x8w8wWnS1FQ7UvHCsY9BMQxJnTBecK/vbr3gSED8gaS8ek&#10;4E4eFvP3txmm2rW8pWYXchEh7FNUYEKoUil9Zsii77uKOHonV1sMUda51DW2EW5LOUySsbRYcFww&#10;WNHKUHbZ3ayCK2ZrssfDT5O0pvkan6rN9/mo1OdHt5yCCNSF//Cr/asVjIbw/BJ/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pAhnDAAAA2wAAAA8AAAAAAAAAAAAA&#10;AAAAoQIAAGRycy9kb3ducmV2LnhtbFBLBQYAAAAABAAEAPkAAACRAwAAAAA=&#10;" strokecolor="#5b9bd5" strokeweight=".5pt">
                    <v:stroke joinstyle="miter"/>
                  </v:line>
                  <v:line id="Düz Bağlayıcı 53" o:spid="_x0000_s1206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WngsMAAADbAAAADwAAAGRycy9kb3ducmV2LnhtbESPQWvCQBSE74X+h+UVetONilaiq4hg&#10;6UlQ68HbI/vMRrNvY3abxH/vCkKPw8x8w8yXnS1FQ7UvHCsY9BMQxJnTBecKfg+b3hSED8gaS8ek&#10;4E4elov3tzmm2rW8o2YfchEh7FNUYEKoUil9Zsii77uKOHpnV1sMUda51DW2EW5LOUySibRYcFww&#10;WNHaUHbd/1kFN8w2ZE/H7yZpTTOanKvt1+Wk1OdHt5qBCNSF//Cr/aMVjEfw/BJ/gF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lp4LDAAAA2wAAAA8AAAAAAAAAAAAA&#10;AAAAoQIAAGRycy9kb3ducmV2LnhtbFBLBQYAAAAABAAEAPkAAACRAwAAAAA=&#10;" strokecolor="#5b9bd5" strokeweight=".5pt">
                    <v:stroke joinstyle="miter"/>
                  </v:line>
                </v:group>
                <v:group id="Grup 54" o:spid="_x0000_s1207" style="position:absolute;left:952;top:9429;width:76415;height:2572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line id="Düz Bağlayıcı 55" o:spid="_x0000_s1208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CabcQAAADbAAAADwAAAGRycy9kb3ducmV2LnhtbESPzWrDMBCE74W+g9hCb7XclCTFsRxK&#10;IKGnQH56yG2xNpZTa+Vaiu2+fRQo9DjMzDdMvhxtI3rqfO1YwWuSgiAuna65UnA8rF/eQfiArLFx&#10;TAp+ycOyeHzIMdNu4B31+1CJCGGfoQITQptJ6UtDFn3iWuLonV1nMUTZVVJ3OES4beQkTWfSYs1x&#10;wWBLK0Pl9/5qFfxguSZ7+tr06WD6t9m53c4vJ6Wen8aPBYhAY/gP/7U/tYLpFO5f4g+Q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JptxAAAANsAAAAPAAAAAAAAAAAA&#10;AAAAAKECAABkcnMvZG93bnJldi54bWxQSwUGAAAAAAQABAD5AAAAkgMAAAAA&#10;" strokecolor="#5b9bd5" strokeweight=".5pt">
                    <v:stroke joinstyle="miter"/>
                  </v:line>
                  <v:line id="Düz Bağlayıcı 56" o:spid="_x0000_s1209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IEGsQAAADbAAAADwAAAGRycy9kb3ducmV2LnhtbESPzWrDMBCE74W+g9hCb4nchLrFtRJK&#10;IKGnQn56yG2x1pYTa+VYiu2+fRUI9DjMzDdMvhxtI3rqfO1Ywcs0AUFcOF1zpeCwX0/eQfiArLFx&#10;TAp+ycNy8fiQY6bdwFvqd6ESEcI+QwUmhDaT0heGLPqpa4mjV7rOYoiyq6TucIhw28hZkqTSYs1x&#10;wWBLK0PFeXe1Ci5YrMkefzZ9Mph+npbt99vpqNTz0/j5ASLQGP7D9/aXVvCawu1L/AF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gQaxAAAANsAAAAPAAAAAAAAAAAA&#10;AAAAAKECAABkcnMvZG93bnJldi54bWxQSwUGAAAAAAQABAD5AAAAkgMAAAAA&#10;" strokecolor="#5b9bd5" strokeweight=".5pt">
                    <v:stroke joinstyle="miter"/>
                  </v:line>
                </v:group>
              </v:group>
            </v:group>
            <v:group id="Grup 57" o:spid="_x0000_s1210" style="position:absolute;width:84442;height:107251" coordsize="84442,1072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group id="Grup 58" o:spid="_x0000_s1211" style="position:absolute;top:52101;width:77367;height:12002" coordsize="77367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group id="Grup 59" o:spid="_x0000_s1212" style="position:absolute;width:76948;height:2095" coordorigin="-475" coordsize="57625,23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line id="Düz Bağlayıcı 60" o:spid="_x0000_s1213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vzSMEAAADbAAAADwAAAGRycy9kb3ducmV2LnhtbERPPWvDMBDdC/kP4gLdarktOMGJEkrA&#10;pVOhTjt4O6yL5cQ6OZZqu/++GgIZH+97u59tJ0YafOtYwXOSgiCunW65UfB9LJ7WIHxA1tg5JgV/&#10;5GG/WzxsMddu4i8ay9CIGMI+RwUmhD6X0teGLPrE9cSRO7nBYohwaKQecIrhtpMvaZpJiy3HBoM9&#10;HQzVl/LXKrhiXZCtft7HdDLja3bqP1fnSqnH5fy2ARFoDnfxzf2hFWRxffwSf4D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W/NIwQAAANsAAAAPAAAAAAAAAAAAAAAA&#10;AKECAABkcnMvZG93bnJldi54bWxQSwUGAAAAAAQABAD5AAAAjwMAAAAA&#10;" strokecolor="#5b9bd5" strokeweight=".5pt">
                    <v:stroke joinstyle="miter"/>
                  </v:line>
                  <v:line id="Düz Bağlayıcı 61" o:spid="_x0000_s1214" style="position:absolute;visibility:visible" from="-475,2326" to="56678,2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dW08QAAADbAAAADwAAAGRycy9kb3ducmV2LnhtbESPzWrDMBCE74G+g9hCb4mcFpziWg6l&#10;kNJTIX+H3BZrYzmxVq6l2s7bR4FAjsPMfMPky9E2oqfO144VzGcJCOLS6ZorBbvtavoOwgdkjY1j&#10;UnAhD8viaZJjpt3Aa+o3oRIRwj5DBSaENpPSl4Ys+plriaN3dJ3FEGVXSd3hEOG2ka9JkkqLNccF&#10;gy19GSrPm3+r4A/LFdnD/rtPBtO/pcf2d3E6KPXyPH5+gAg0hkf43v7RCtI53L7EHyCL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F1bTxAAAANsAAAAPAAAAAAAAAAAA&#10;AAAAAKECAABkcnMvZG93bnJldi54bWxQSwUGAAAAAAQABAD5AAAAkgMAAAAA&#10;" strokecolor="#5b9bd5" strokeweight=".5pt">
                    <v:stroke joinstyle="miter"/>
                  </v:line>
                </v:group>
                <v:group id="Grup 62" o:spid="_x0000_s1215" style="position:absolute;left:666;top:4572;width:76416;height:2571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line id="Düz Bağlayıcı 63" o:spid="_x0000_s1216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ltP8QAAADbAAAADwAAAGRycy9kb3ducmV2LnhtbESPQWvCQBSE70L/w/IKvZmNCmlJsxEp&#10;KJ4Kte3B2yP7zEazb9PsmqT/vlsQPA4z8w1TrCfbioF63zhWsEhSEMSV0w3XCr4+t/MXED4ga2wd&#10;k4Jf8rAuH2YF5tqN/EHDIdQiQtjnqMCE0OVS+sqQRZ+4jjh6J9dbDFH2tdQ9jhFuW7lM00xabDgu&#10;GOzozVB1OVytgh+stmSP37shHc2wyk7d+/P5qNTT47R5BRFoCvfwrb3XCrIV/H+JP0CW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iW0/xAAAANsAAAAPAAAAAAAAAAAA&#10;AAAAAKECAABkcnMvZG93bnJldi54bWxQSwUGAAAAAAQABAD5AAAAkgMAAAAA&#10;" strokecolor="#5b9bd5" strokeweight=".5pt">
                    <v:stroke joinstyle="miter"/>
                  </v:line>
                  <v:line id="Düz Bağlayıcı 71680" o:spid="_x0000_s1217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8RJcQAAADeAAAADwAAAGRycy9kb3ducmV2LnhtbESPy4rCMBSG98K8QziCO011oErHKDLg&#10;MCvByyzcHZpjU21OapNp69ubheDy57/xLde9rURLjS8dK5hOEhDEudMlFwpOx+14AcIHZI2VY1Lw&#10;IA/r1cdgiZl2He+pPYRCxBH2GSowIdSZlD43ZNFPXE0cvYtrLIYom0LqBrs4bis5S5JUWiw5Phis&#10;6dtQfjv8WwV3zLdkz38/bdKZ9jO91Lv59azUaNhvvkAE6sM7/Gr/agXzabqIABEnooBcP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PxElxAAAAN4AAAAPAAAAAAAAAAAA&#10;AAAAAKECAABkcnMvZG93bnJldi54bWxQSwUGAAAAAAQABAD5AAAAkgMAAAAA&#10;" strokecolor="#5b9bd5" strokeweight=".5pt">
                    <v:stroke joinstyle="miter"/>
                  </v:line>
                </v:group>
                <v:group id="Grup 71681" o:spid="_x0000_s1218" style="position:absolute;left:952;top:9429;width:76415;height:2572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tbjMcAAADeAAAADwAAAGRycy9kb3ducmV2LnhtbESPQWvCQBSE70L/w/IK&#10;velmLVqJriKipQcRqoXi7ZF9JsHs25Bdk/jv3ULB4zAz3zCLVW8r0VLjS8ca1CgBQZw5U3Ku4ee0&#10;G85A+IBssHJMGu7kYbV8GSwwNa7jb2qPIRcRwj5FDUUIdSqlzwqy6EeuJo7exTUWQ5RNLk2DXYTb&#10;So6TZCotlhwXCqxpU1B2Pd6shs8Ou/W72rb762VzP58mh9+9Iq3fXvv1HESgPjzD/+0vo+FDTWcK&#10;/u7EKyC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OtbjMcAAADe&#10;AAAADwAAAAAAAAAAAAAAAACqAgAAZHJzL2Rvd25yZXYueG1sUEsFBgAAAAAEAAQA+gAAAJ4DAAAA&#10;AA==&#10;">
                  <v:line id="Düz Bağlayıcı 71682" o:spid="_x0000_s1219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EqycUAAADeAAAADwAAAGRycy9kb3ducmV2LnhtbESPQWvCQBSE7wX/w/IEb3WjQpToKiJY&#10;PAm1evD2yD6z0ezbNLsm8d93C4Ueh5n5hllteluJlhpfOlYwGScgiHOnSy4UnL/27wsQPiBrrByT&#10;ghd52KwHbyvMtOv4k9pTKESEsM9QgQmhzqT0uSGLfuxq4ujdXGMxRNkUUjfYRbit5DRJUmmx5Lhg&#10;sKadofxxeloF35jvyV4vH23SmXaW3urj/H5VajTst0sQgfrwH/5rH7SC+SRdTOH3TrwCc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qEqycUAAADeAAAADwAAAAAAAAAA&#10;AAAAAAChAgAAZHJzL2Rvd25yZXYueG1sUEsFBgAAAAAEAAQA+QAAAJMDAAAAAA==&#10;" strokecolor="#5b9bd5" strokeweight=".5pt">
                    <v:stroke joinstyle="miter"/>
                  </v:line>
                  <v:line id="Düz Bağlayıcı 71683" o:spid="_x0000_s1220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2PUsYAAADeAAAADwAAAGRycy9kb3ducmV2LnhtbESPT4vCMBTE7wt+h/AEb2vqClWqUURw&#10;8bSw/jl4ezTPptq8dJts2/32G0HwOMzMb5jlureVaKnxpWMFk3ECgjh3uuRCwem4e5+D8AFZY+WY&#10;FPyRh/Vq8LbETLuOv6k9hEJECPsMFZgQ6kxKnxuy6MeuJo7e1TUWQ5RNIXWDXYTbSn4kSSotlhwX&#10;DNa0NZTfD79WwQ/mO7KX82ebdKadptf6a3a7KDUa9psFiEB9eIWf7b1WMJuk8yk87sQrIF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ntj1LGAAAA3gAAAA8AAAAAAAAA&#10;AAAAAAAAoQIAAGRycy9kb3ducmV2LnhtbFBLBQYAAAAABAAEAPkAAACUAwAAAAA=&#10;" strokecolor="#5b9bd5" strokeweight=".5pt">
                    <v:stroke joinstyle="miter"/>
                  </v:line>
                </v:group>
              </v:group>
              <v:group id="Grup 71684" o:spid="_x0000_s1221" style="position:absolute;width:84442;height:107251" coordsize="84442,1072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z4FMcAAADe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EkHk8/&#10;4e9OuAJy8Qs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Jz4FMcAAADe&#10;AAAADwAAAAAAAAAAAAAAAACqAgAAZHJzL2Rvd25yZXYueG1sUEsFBgAAAAAEAAQA+gAAAJ4DAAAA&#10;AA==&#10;">
                <v:group id="Grup 71685" o:spid="_x0000_s1222" style="position:absolute;top:66484;width:76948;height:2096" coordorigin="-475" coordsize="57625,23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9Bdj8cAAADeAAAADwAAAGRycy9kb3ducmV2LnhtbESPS4vCQBCE74L/YWhh&#10;b+skig+io4isyx5kwQeItybTJsFMT8jMJvHf7wiCx6KqvqKW686UoqHaFZYVxMMIBHFqdcGZgvNp&#10;9zkH4TyyxtIyKXiQg/Wq31tiom3LB2qOPhMBwi5BBbn3VSKlS3My6Ia2Ig7ezdYGfZB1JnWNbYCb&#10;Uo6iaCoNFhwWcqxom1N6P/4ZBd8ttptx/NXs77ft43qa/F72MSn1Meg2CxCeOv8Ov9o/WsEsns4n&#10;8LwTroBc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9Bdj8cAAADe&#10;AAAADwAAAAAAAAAAAAAAAACqAgAAZHJzL2Rvd25yZXYueG1sUEsFBgAAAAAEAAQA+gAAAJ4DAAAA&#10;AA==&#10;">
                  <v:line id="Düz Bağlayıcı 71686" o:spid="_x0000_s1223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osysYAAADeAAAADwAAAGRycy9kb3ducmV2LnhtbESPQWvCQBSE7wX/w/IEb81GhSipqxRB&#10;8STU6sHbI/vMps2+jdk1if++Wyj0OMzMN8xqM9hadNT6yrGCaZKCIC6crrhUcP7cvS5B+ICssXZM&#10;Cp7kYbMevaww167nD+pOoRQRwj5HBSaEJpfSF4Ys+sQ1xNG7udZiiLItpW6xj3Bby1maZtJixXHB&#10;YENbQ8X36WEV3LHYkb1e9l3am26e3Zrj4uuq1GQ8vL+BCDSE//Bf+6AVLKbZMoPfO/EKyP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maLMrGAAAA3gAAAA8AAAAAAAAA&#10;AAAAAAAAoQIAAGRycy9kb3ducmV2LnhtbFBLBQYAAAAABAAEAPkAAACUAwAAAAA=&#10;" strokecolor="#5b9bd5" strokeweight=".5pt">
                    <v:stroke joinstyle="miter"/>
                  </v:line>
                  <v:line id="Düz Bağlayıcı 71692" o:spid="_x0000_s1224" style="position:absolute;visibility:visible" from="-475,2326" to="56678,2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i8FMYAAADeAAAADwAAAGRycy9kb3ducmV2LnhtbESPT2vCQBTE7wW/w/IK3nSjQrTRVUSw&#10;9FTwTw/eHtlnNjb7Nma3Sfrtu4LQ4zAzv2FWm95WoqXGl44VTMYJCOLc6ZILBefTfrQA4QOyxsox&#10;KfglD5v14GWFmXYdH6g9hkJECPsMFZgQ6kxKnxuy6MeuJo7e1TUWQ5RNIXWDXYTbSk6TJJUWS44L&#10;BmvaGcq/jz9WwR3zPdnL13ubdKadpdf6c367KDV87bdLEIH68B9+tj+0gvkkfZvC4068AnL9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4vBTGAAAA3gAAAA8AAAAAAAAA&#10;AAAAAAAAoQIAAGRycy9kb3ducmV2LnhtbFBLBQYAAAAABAAEAPkAAACUAwAAAAA=&#10;" strokecolor="#5b9bd5" strokeweight=".5pt">
                    <v:stroke joinstyle="miter"/>
                  </v:line>
                </v:group>
                <v:group id="Grup 71693" o:spid="_x0000_s1225" style="position:absolute;width:84442;height:107251" coordsize="84442,1072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z2vcgAAADeAAAADwAAAGRycy9kb3ducmV2LnhtbESPW2vCQBSE3wX/w3KE&#10;vukmlXpJXUWkLT6I4AWkb4fsMQlmz4bsNon/visIPg4z8w2zWHWmFA3VrrCsIB5FIIhTqwvOFJxP&#10;38MZCOeRNZaWScGdHKyW/d4CE21bPlBz9JkIEHYJKsi9rxIpXZqTQTeyFXHwrrY26IOsM6lrbAPc&#10;lPI9iibSYMFhIceKNjmlt+OfUfDTYrsex1/N7nbd3H9PH/vLLial3gbd+hOEp86/ws/2ViuYxpP5&#10;GB53whWQy3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EKs9r3IAAAA&#10;3gAAAA8AAAAAAAAAAAAAAAAAqgIAAGRycy9kb3ducmV2LnhtbFBLBQYAAAAABAAEAPoAAACfAwAA&#10;AAA=&#10;">
                  <v:group id="Grup 71694" o:spid="_x0000_s1226" style="position:absolute;width:84442;height:106489" coordsize="84442,106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VuyccAAADeAAAADwAAAGRycy9kb3ducmV2LnhtbESPQWvCQBSE7wX/w/KE&#10;3uom2lqNriKipQcRqkLp7ZF9JsHs25DdJvHfu4LgcZiZb5j5sjOlaKh2hWUF8SACQZxaXXCm4HTc&#10;vk1AOI+ssbRMCq7kYLnovcwx0bblH2oOPhMBwi5BBbn3VSKlS3My6Aa2Ig7e2dYGfZB1JnWNbYCb&#10;Ug6jaCwNFhwWcqxonVN6OfwbBV8ttqtRvGl2l/P6+nf82P/uYlLqtd+tZiA8df4ZfrS/tYLPeDx9&#10;h/udcAXk4gY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UVuyccAAADe&#10;AAAADwAAAAAAAAAAAAAAAACqAgAAZHJzL2Rvd25yZXYueG1sUEsFBgAAAAAEAAQA+gAAAJ4DAAAA&#10;AA==&#10;">
                    <v:group id="Grup 71695" o:spid="_x0000_s1227" style="position:absolute;left:1047;width:83395;height:106489" coordsize="83394,106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nLUscAAADeAAAADwAAAGRycy9kb3ducmV2LnhtbESPW2vCQBSE34X+h+UU&#10;+qabWLylriKipQ8ieAHp2yF7TILZsyG7JvHfdwuCj8PMfMPMl50pRUO1KywriAcRCOLU6oIzBefT&#10;tj8F4TyyxtIyKXiQg+XirTfHRNuWD9QcfSYChF2CCnLvq0RKl+Zk0A1sRRy8q60N+iDrTOoa2wA3&#10;pRxG0VgaLDgs5FjROqf0drwbBd8ttqvPeNPsbtf14/c02l92MSn18d6tvkB46vwr/Gz/aAWTeDwb&#10;wf+dcAXk4g8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gnLUscAAADe&#10;AAAADwAAAAAAAAAAAAAAAACqAgAAZHJzL2Rvd25yZXYueG1sUEsFBgAAAAAEAAQA+gAAAJ4DAAAA&#10;AA==&#10;">
                      <v:group id="Grup 71701" o:spid="_x0000_s1228" style="position:absolute;width:12242;height:106489" coordsize="12243,106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lXS8cAAADeAAAADwAAAGRycy9kb3ducmV2LnhtbESPT2vCQBTE7wW/w/IE&#10;b3WzSmtJXUVExYMU/AOlt0f2mQSzb0N2TeK37xYKHoeZ+Q0zX/a2Ei01vnSsQY0TEMSZMyXnGi7n&#10;7esHCB+QDVaOScODPCwXg5c5psZ1fKT2FHIRIexT1FCEUKdS+qwgi37sauLoXV1jMUTZ5NI02EW4&#10;reQkSd6lxZLjQoE1rQvKbqe71bDrsFtN1aY93K7rx8/57ev7oEjr0bBffYII1Idn+L+9NxpmapYo&#10;+LsTr4Bc/A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9lXS8cAAADe&#10;AAAADwAAAAAAAAAAAAAAAACqAgAAZHJzL2Rvd25yZXYueG1sUEsFBgAAAAAEAAQA+gAAAJ4DAAAA&#10;AA==&#10;">
                        <v:group id="Grup 85715" o:spid="_x0000_s1229" style="position:absolute;width:4813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DlRkccAAADeAAAADwAAAGRycy9kb3ducmV2LnhtbESPQWvCQBSE74X+h+UV&#10;vNVNlFSJriKi4kEKxkLx9sg+k2D2bciuSfz33UKhx2FmvmGW68HUoqPWVZYVxOMIBHFudcWFgq/L&#10;/n0OwnlkjbVlUvAkB+vV68sSU217PlOX+UIECLsUFZTeN6mULi/JoBvbhjh4N9sa9EG2hdQt9gFu&#10;ajmJog9psOKwUGJD25Lye/YwCg499ptpvOtO99v2eb0kn9+nmJQavQ2bBQhPg/8P/7WPWsE8mcUJ&#10;/N4JV0Cuf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DlRkccAAADe&#10;AAAADwAAAAAAAAAAAAAAAACqAgAAZHJzL2Rvd25yZXYueG1sUEsFBgAAAAAEAAQA+gAAAJ4DAAAA&#10;AA==&#10;">
                          <v:line id="Düz Bağlayıcı 85716" o:spid="_x0000_s1230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Mg1MYAAADeAAAADwAAAGRycy9kb3ducmV2LnhtbESPT2vCQBTE7wW/w/KE3urGSqNEV5GC&#10;0pPgv4O3R/aZjWbfptltEr99Vyj0OMzMb5jFqreVaKnxpWMF41ECgjh3uuRCwem4eZuB8AFZY+WY&#10;FDzIw2o5eFlgpl3He2oPoRARwj5DBSaEOpPS54Ys+pGriaN3dY3FEGVTSN1gF+G2ku9JkkqLJccF&#10;gzV9Gsrvhx+r4BvzDdnLedsmnWkn6bXeTW8XpV6H/XoOIlAf/sN/7S+tYPYxHafwvBOv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5zINT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85717" o:spid="_x0000_s1231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+FT8YAAADeAAAADwAAAGRycy9kb3ducmV2LnhtbESPT2vCQBTE7wW/w/KE3nRjpUaiq0hB&#10;6Umofw7eHtlnNpp9m2a3Sfz23YLQ4zAzv2GW695WoqXGl44VTMYJCOLc6ZILBafjdjQH4QOyxsox&#10;KXiQh/Vq8LLETLuOv6g9hEJECPsMFZgQ6kxKnxuy6MeuJo7e1TUWQ5RNIXWDXYTbSr4lyUxaLDku&#10;GKzpw1B+P/xYBd+Yb8lezrs26Uw7nV3rfXq7KPU67DcLEIH68B9+tj+1gvl7Oknh7068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/hU/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85718" o:spid="_x0000_s1232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ARPcQAAADeAAAADwAAAGRycy9kb3ducmV2LnhtbERPu2rDMBTdC/0HcQvZGtkNeeBGNqXg&#10;kinQJB2yXawby4l15Vqq7fx9NRQ6Hs57W0y2FQP1vnGsIJ0nIIgrpxuuFZyO5fMGhA/IGlvHpOBO&#10;Hor88WGLmXYjf9JwCLWIIewzVGBC6DIpfWXIop+7jjhyF9dbDBH2tdQ9jjHctvIlSVbSYsOxwWBH&#10;74aq2+HHKvjGqiR7/voYktEMi9Wl26+vZ6VmT9PbK4hAU/gX/7l3WsFmuU7j3ngnXgGZ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oBE9xAAAAN4AAAAPAAAAAAAAAAAA&#10;AAAAAKECAABkcnMvZG93bnJldi54bWxQSwUGAAAAAAQABAD5AAAAkgMAAAAA&#10;" strokecolor="#5b9bd5" strokeweight=".5pt">
                            <v:stroke joinstyle="miter"/>
                          </v:line>
                        </v:group>
                        <v:group id="Grup 85719" o:spid="_x0000_s1233" style="position:absolute;left:7429;width:4814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XRblMcAAADeAAAADwAAAGRycy9kb3ducmV2LnhtbESPT2vCQBTE7wW/w/IE&#10;b7qJxarRVUTa0oMI/gHx9sg+k2D2bciuSfz23YLQ4zAzv2GW686UoqHaFZYVxKMIBHFqdcGZgvPp&#10;azgD4TyyxtIyKXiSg/Wq97bERNuWD9QcfSYChF2CCnLvq0RKl+Zk0I1sRRy8m60N+iDrTOoa2wA3&#10;pRxH0Yc0WHBYyLGibU7p/fgwCr5bbDfv8Wezu9+2z+tpsr/sYlJq0O82CxCeOv8ffrV/tILZZBrP&#10;4e9OuAJy9Qs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XRblMcAAADe&#10;AAAADwAAAAAAAAAAAAAAAACqAgAAZHJzL2Rvd25yZXYueG1sUEsFBgAAAAAEAAQA+gAAAJ4DAAAA&#10;AA==&#10;">
                          <v:line id="Düz Bağlayıcı 85720" o:spid="_x0000_s1234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rXhsYAAADeAAAADwAAAGRycy9kb3ducmV2LnhtbESPzWrCQBSF90LfYbiF7nRSi1FSJ6EI&#10;lq6ERrtwd8lcM9HMnZiZJunbdxaFLg/nj29bTLYVA/W+cazgeZGAIK6cbrhWcDru5xsQPiBrbB2T&#10;gh/yUOQPsy1m2o38SUMZahFH2GeowITQZVL6ypBFv3AdcfQurrcYouxrqXsc47ht5TJJUmmx4fhg&#10;sKOdoepWflsFd6z2ZM9f70MymuElvXSH9fWs1NPj9PYKItAU/sN/7Q+tYLNaLyNAxIkoI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C614b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85721" o:spid="_x0000_s1235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ZyHcYAAADeAAAADwAAAGRycy9kb3ducmV2LnhtbESPT2vCQBTE70K/w/IKvdWNFo1EVymC&#10;paeC/w7eHtlnNpp9m2bXJP32rlDwOMzMb5jFqreVaKnxpWMFo2ECgjh3uuRCwWG/eZ+B8AFZY+WY&#10;FPyRh9XyZbDATLuOt9TuQiEihH2GCkwIdSalzw1Z9ENXE0fv7BqLIcqmkLrBLsJtJcdJMpUWS44L&#10;BmtaG8qvu5tV8Iv5huzp+NUmnWk/puf6J72clHp77T/nIAL14Rn+b39rBbNJOh7B4068AnJ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/2ch3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85722" o:spid="_x0000_s1236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TsascAAADeAAAADwAAAGRycy9kb3ducmV2LnhtbESPQWvCQBSE7wX/w/IEb7oxpSppVikF&#10;iyeh2h68PbIv2dTs2zS7TeK/7xaEHoeZ+YbJd6NtRE+drx0rWC4SEMSF0zVXCj7O+/kGhA/IGhvH&#10;pOBGHnbbyUOOmXYDv1N/CpWIEPYZKjAhtJmUvjBk0S9cSxy90nUWQ5RdJXWHQ4TbRqZJspIWa44L&#10;Blt6NVRcTz9WwTcWe7KXz7c+GUz/uCrb4/rrotRsOr48gwg0hv/wvX3QCjZP6zSFvzvxCsjt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JOxqxwAAAN4AAAAPAAAAAAAA&#10;AAAAAAAAAKECAABkcnMvZG93bnJldi54bWxQSwUGAAAAAAQABAD5AAAAlQMAAAAA&#10;" strokecolor="#5b9bd5" strokeweight=".5pt">
                            <v:stroke joinstyle="miter"/>
                          </v:line>
                        </v:group>
                      </v:group>
                      <v:group id="Grup 85723" o:spid="_x0000_s1237" style="position:absolute;left:14763;width:12244;height:106489" coordsize="12243,106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Cmw8cAAADeAAAADwAAAGRycy9kb3ducmV2LnhtbESPS4vCQBCE7wv+h6GF&#10;vekkig+io4i44kEWfIB4azJtEsz0hMyYxH+/s7Cwx6KqvqKW686UoqHaFZYVxMMIBHFqdcGZguvl&#10;azAH4TyyxtIyKXiTg/Wq97HERNuWT9ScfSYChF2CCnLvq0RKl+Zk0A1tRRy8h60N+iDrTOoa2wA3&#10;pRxF0VQaLDgs5FjRNqf0eX4ZBfsW28043jXH52P7vl8m37djTEp99rvNAoSnzv+H/9oHrWA+mY3G&#10;8HsnXAG5+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vCmw8cAAADe&#10;AAAADwAAAAAAAAAAAAAAAACqAgAAZHJzL2Rvd25yZXYueG1sUEsFBgAAAAAEAAQA+gAAAJ4DAAAA&#10;AA==&#10;">
                        <v:group id="Grup 85724" o:spid="_x0000_s1238" style="position:absolute;width:4813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Rk+t8cAAADeAAAADwAAAGRycy9kb3ducmV2LnhtbESPT2vCQBTE74V+h+UV&#10;vOkm/ie6iogtHqRQLRRvj+wzCWbfhuyaxG/vCkKPw8z8hlmuO1OKhmpXWFYQDyIQxKnVBWcKfk+f&#10;/TkI55E1lpZJwZ0crFfvb0tMtG35h5qjz0SAsEtQQe59lUjp0pwMuoGtiIN3sbVBH2SdSV1jG+Cm&#10;lMMomkqDBYeFHCva5pRejzej4KvFdjOKd83hetnez6fJ998hJqV6H91mAcJT5//Dr/ZeK5hPZsMx&#10;PO+EKy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Rk+t8cAAADe&#10;AAAADwAAAAAAAAAAAAAAAACqAgAAZHJzL2Rvd25yZXYueG1sUEsFBgAAAAAEAAQA+gAAAJ4DAAAA&#10;AA==&#10;">
                          <v:line id="Düz Bağlayıcı 85736" o:spid="_x0000_s1239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Z8tMYAAADeAAAADwAAAGRycy9kb3ducmV2LnhtbESPT2vCQBTE7wW/w/IEb3VjpVGiq0hB&#10;8VSofw7eHtlnNpp9G7Nrkn77bqHQ4zAzv2GW695WoqXGl44VTMYJCOLc6ZILBafj9nUOwgdkjZVj&#10;UvBNHtarwcsSM+06/qL2EAoRIewzVGBCqDMpfW7Ioh+7mjh6V9dYDFE2hdQNdhFuK/mWJKm0WHJc&#10;MFjTh6H8fnhaBQ/Mt2Qv512bdKadptf6c3a7KDUa9psFiEB9+A//tfdawfx9Nk3h9068AnL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XGfLT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85737" o:spid="_x0000_s1240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rZL8YAAADeAAAADwAAAGRycy9kb3ducmV2LnhtbESPT2vCQBTE7wW/w/KE3urGSo1EV5GC&#10;0pNQ/xy8PbLPbDT7NmbXJH77bqHQ4zAzv2EWq95WoqXGl44VjEcJCOLc6ZILBcfD5m0GwgdkjZVj&#10;UvAkD6vl4GWBmXYdf1O7D4WIEPYZKjAh1JmUPjdk0Y9cTRy9i2sshiibQuoGuwi3lXxPkqm0WHJc&#10;MFjTp6H8tn9YBXfMN2TPp22bdKadTC/1Lr2elXod9us5iEB9+A//tb+0gtlHOknh9068AnL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qK2S/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85738" o:spid="_x0000_s1241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NXcQAAADeAAAADwAAAGRycy9kb3ducmV2LnhtbERPz2vCMBS+D/wfwhO8zdSVqVTTIoPK&#10;ToO5efD2aJ5NtXnpmqzt/vvlMNjx4/u9LybbioF63zhWsFomIIgrpxuuFXx+lI9bED4ga2wdk4If&#10;8lDks4c9ZtqN/E7DKdQihrDPUIEJocuk9JUhi37pOuLIXV1vMUTY11L3OMZw28qnJFlLiw3HBoMd&#10;vRiq7qdvq+ALq5Ls5XwcktEM6fravW1uF6UW8+mwAxFoCv/iP/erVrB93qRxb7wTr4DM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FU1dxAAAAN4AAAAPAAAAAAAAAAAA&#10;AAAAAKECAABkcnMvZG93bnJldi54bWxQSwUGAAAAAAQABAD5AAAAkgMAAAAA&#10;" strokecolor="#5b9bd5" strokeweight=".5pt">
                            <v:stroke joinstyle="miter"/>
                          </v:line>
                        </v:group>
                        <v:group id="Grup 85739" o:spid="_x0000_s1242" style="position:absolute;left:7429;width:4814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EH9McAAADeAAAADwAAAGRycy9kb3ducmV2LnhtbESPQWvCQBSE7wX/w/IE&#10;b7qJYtXoKiK29CCFqiDeHtlnEsy+Ddk1if++WxB6HGbmG2a16UwpGqpdYVlBPIpAEKdWF5wpOJ8+&#10;hnMQziNrLC2Tgic52Kx7bytMtG35h5qjz0SAsEtQQe59lUjp0pwMupGtiIN3s7VBH2SdSV1jG+Cm&#10;lOMoepcGCw4LOVa0yym9Hx9GwWeL7XYS75vD/bZ7Xk/T78shJqUG/W67BOGp8//hV/tLK5hPZ5MF&#10;/N0JV0Cu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sEH9McAAADe&#10;AAAADwAAAAAAAAAAAAAAAACqAgAAZHJzL2Rvd25yZXYueG1sUEsFBgAAAAAEAAQA+gAAAJ4DAAAA&#10;AA==&#10;">
                          <v:line id="Düz Bağlayıcı 85740" o:spid="_x0000_s1243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UyJsUAAADeAAAADwAAAGRycy9kb3ducmV2LnhtbESPy2rCQBSG94W+w3AK7uqk9Raio5SC&#10;xZWgtovsDpljJjZzJs1Mk/j2zkJw+fPf+Fabwdaio9ZXjhW8jRMQxIXTFZcKvk/b1xSED8gaa8ek&#10;4EoeNuvnpxVm2vV8oO4YShFH2GeowITQZFL6wpBFP3YNcfTOrrUYomxLqVvs47it5XuSzKXFiuOD&#10;wYY+DRW/x3+r4A+LLdn856tLetNN5udmv7jkSo1eho8liEBDeITv7Z1WkM4W0wgQcSIKyP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UyJsUAAADeAAAADwAAAAAAAAAA&#10;AAAAAAChAgAAZHJzL2Rvd25yZXYueG1sUEsFBgAAAAAEAAQA+QAAAJMDAAAAAA==&#10;" strokecolor="#5b9bd5" strokeweight=".5pt">
                            <v:stroke joinstyle="miter"/>
                          </v:line>
                          <v:line id="Düz Bağlayıcı 85741" o:spid="_x0000_s1244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mXvccAAADeAAAADwAAAGRycy9kb3ducmV2LnhtbESPQWvCQBSE74L/YXlCb7rRVg2pq0jB&#10;0lNB2x68PbIv2dTs25jdJum/7wpCj8PMfMNsdoOtRUetrxwrmM8SEMS50xWXCj4/DtMUhA/IGmvH&#10;pOCXPOy249EGM+16PlJ3CqWIEPYZKjAhNJmUPjdk0c9cQxy9wrUWQ5RtKXWLfYTbWi6SZCUtVhwX&#10;DDb0Yii/nH6sgivmB7Lnr9cu6U33uCqa9/X3WamHybB/BhFoCP/he/tNK0iX66c53O7EKyC3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KZe9xwAAAN4AAAAPAAAAAAAA&#10;AAAAAAAAAKECAABkcnMvZG93bnJldi54bWxQSwUGAAAAAAQABAD5AAAAlQMAAAAA&#10;" strokecolor="#5b9bd5" strokeweight=".5pt">
                            <v:stroke joinstyle="miter"/>
                          </v:line>
                          <v:line id="Düz Bağlayıcı 85742" o:spid="_x0000_s1245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sJyscAAADeAAAADwAAAGRycy9kb3ducmV2LnhtbESPT2vCQBTE74V+h+UVvNWNWv+QukoR&#10;FE+C2h68PbLPbGr2bZpdk/Tbu4LgcZiZ3zDzZWdL0VDtC8cKBv0EBHHmdMG5gu/j+n0GwgdkjaVj&#10;UvBPHpaL15c5ptq1vKfmEHIRIexTVGBCqFIpfWbIou+7ijh6Z1dbDFHWudQ1thFuSzlMkom0WHBc&#10;MFjRylB2OVytgj/M1mRPP5smaU0zmpyr3fT3pFTvrfv6BBGoC8/wo73VCmbj6ccQ7nfiFZ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+wnKxwAAAN4AAAAPAAAAAAAA&#10;AAAAAAAAAKECAABkcnMvZG93bnJldi54bWxQSwUGAAAAAAQABAD5AAAAlQMAAAAA&#10;" strokecolor="#5b9bd5" strokeweight=".5pt">
                            <v:stroke joinstyle="miter"/>
                          </v:line>
                        </v:group>
                      </v:group>
                      <v:group id="Grup 85743" o:spid="_x0000_s1246" style="position:absolute;left:27051;width:12242;height:106489" coordsize="12243,106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y9DY8cAAADeAAAADwAAAGRycy9kb3ducmV2LnhtbESPT2vCQBTE74V+h+UV&#10;etNN/E90FREVD1KoFoq3R/aZBLNvQ3abxG/vCkKPw8z8hlmsOlOKhmpXWFYQ9yMQxKnVBWcKfs67&#10;3gyE88gaS8uk4E4OVsv3twUm2rb8Tc3JZyJA2CWoIPe+SqR0aU4GXd9WxMG72tqgD7LOpK6xDXBT&#10;ykEUTaTBgsNCjhVtckpvpz+jYN9iux7G2+Z4u27ul/P46/cYk1KfH916DsJT5//Dr/ZBK5iNp6Mh&#10;PO+EKyC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y9DY8cAAADe&#10;AAAADwAAAAAAAAAAAAAAAACqAgAAZHJzL2Rvd25yZXYueG1sUEsFBgAAAAAEAAQA+gAAAJ4DAAAA&#10;AA==&#10;">
                        <v:group id="Grup 85744" o:spid="_x0000_s1247" style="position:absolute;width:4813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bbF8cAAADeAAAADwAAAGRycy9kb3ducmV2LnhtbESPQWvCQBSE70L/w/IK&#10;vekmVltJXUXEigcRjIXS2yP7TILZtyG7TeK/dwXB4zAz3zDzZW8q0VLjSssK4lEEgjizuuRcwc/p&#10;ezgD4TyyxsoyKbiSg+XiZTDHRNuOj9SmPhcBwi5BBYX3dSKlywoy6Ea2Jg7e2TYGfZBNLnWDXYCb&#10;So6j6EMaLDksFFjTuqDskv4bBdsOu9V7vGn3l/P6+neaHn73MSn19tqvvkB46v0z/GjvtILZ9HMy&#10;gfudcAXk4gY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MbbF8cAAADe&#10;AAAADwAAAAAAAAAAAAAAAACqAgAAZHJzL2Rvd25yZXYueG1sUEsFBgAAAAAEAAQA+gAAAJ4DAAAA&#10;AA==&#10;">
                          <v:line id="Düz Bağlayıcı 85745" o:spid="_x0000_s1248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KRvsYAAADeAAAADwAAAGRycy9kb3ducmV2LnhtbESPT2vCQBTE7wW/w/IEb3Vj/UvqKqWg&#10;eBLU9uDtkX1mU7Nv0+yapN++Kwgeh5n5DbNcd7YUDdW+cKxgNExAEGdOF5wr+DptXhcgfEDWWDom&#10;BX/kYb3qvSwx1a7lAzXHkIsIYZ+iAhNClUrpM0MW/dBVxNG7uNpiiLLOpa6xjXBbyrckmUmLBccF&#10;gxV9Gsqux5tV8IvZhuz5e9skrWnGs0u1n/+clRr0u493EIG68Aw/2jutYDGdT6ZwvxOvgFz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0Skb7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85746" o:spid="_x0000_s1249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APycYAAADeAAAADwAAAGRycy9kb3ducmV2LnhtbESPQWvCQBSE74L/YXmCN93Y2iipq0jB&#10;0pNQ2x68PbLPbDT7Ns2uSfz3bqHgcZiZb5jVpreVaKnxpWMFs2kCgjh3uuRCwffXbrIE4QOyxsox&#10;KbiRh816OFhhpl3Hn9QeQiEihH2GCkwIdSalzw1Z9FNXE0fv5BqLIcqmkLrBLsJtJZ+SJJUWS44L&#10;Bmt6M5RfDler4BfzHdnjz3ubdKZ9Tk/1fnE+KjUe9dtXEIH68Aj/tz+0guXLYp7C3514BeT6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AD8n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85747" o:spid="_x0000_s1250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yqUscAAADeAAAADwAAAGRycy9kb3ducmV2LnhtbESPT2vCQBTE74V+h+UVvNVNa2skukoR&#10;FE9C/XPw9sg+s9Hs2zS7Jum3dwsFj8PM/IaZLXpbiZYaXzpW8DZMQBDnTpdcKDjsV68TED4ga6wc&#10;k4Jf8rCYPz/NMNOu429qd6EQEcI+QwUmhDqT0ueGLPqhq4mjd3aNxRBlU0jdYBfhtpLvSTKWFkuO&#10;CwZrWhrKr7ubVfCD+Yrs6bhuk860o/G53qaXk1KDl/5rCiJQHx7h//ZGK5h8ph8p/N2JV0DO7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jKpSxwAAAN4AAAAPAAAAAAAA&#10;AAAAAAAAAKECAABkcnMvZG93bnJldi54bWxQSwUGAAAAAAQABAD5AAAAlQMAAAAA&#10;" strokecolor="#5b9bd5" strokeweight=".5pt">
                            <v:stroke joinstyle="miter"/>
                          </v:line>
                        </v:group>
                        <v:group id="Grup 85748" o:spid="_x0000_s1251" style="position:absolute;left:7429;width:4814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vREsUAAADeAAAADwAAAGRycy9kb3ducmV2LnhtbERPy2qDQBTdF/oPwy10&#10;14y2SRtMRpHQhi5CIA8I2V2cGxWdO+JM1fx9Z1Ho8nDe62wyrRiod7VlBfEsAkFcWF1zqeB8+npZ&#10;gnAeWWNrmRTcyUGWPj6sMdF25AMNR1+KEMIuQQWV910ipSsqMuhmtiMO3M32Bn2AfSl1j2MIN618&#10;jaJ3abDm0FBhR5uKiub4YxRsRxzzt/hz2DW3zf16Wuwvu5iUen6a8hUIT5P/F/+5v7WC5eJjHvaG&#10;O+EKyPQ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2L0RLFAAAA3gAA&#10;AA8AAAAAAAAAAAAAAAAAqgIAAGRycy9kb3ducmV2LnhtbFBLBQYAAAAABAAEAPoAAACcAwAAAAA=&#10;">
                          <v:line id="Düz Bağlayıcı 85749" o:spid="_x0000_s1252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+bu8cAAADeAAAADwAAAGRycy9kb3ducmV2LnhtbESPQWvCQBSE70L/w/IK3nTTaqNNXUUE&#10;pSdB2x68PbLPbNrs2zS7JvHfd4WCx2FmvmEWq95WoqXGl44VPI0TEMS50yUXCj4/tqM5CB+QNVaO&#10;ScGVPKyWD4MFZtp1fKD2GAoRIewzVGBCqDMpfW7Ioh+7mjh6Z9dYDFE2hdQNdhFuK/mcJKm0WHJc&#10;MFjTxlD+c7xYBb+Yb8mevnZt0pl2kp7r/ez7pNTwsV+/gQjUh3v4v/2uFcxfZtNXuN2JV0Au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X5u7xwAAAN4AAAAPAAAAAAAA&#10;AAAAAAAAAKECAABkcnMvZG93bnJldi54bWxQSwUGAAAAAAQABAD5AAAAlQMAAAAA&#10;" strokecolor="#5b9bd5" strokeweight=".5pt">
                            <v:stroke joinstyle="miter"/>
                          </v:line>
                          <v:line id="Düz Bağlayıcı 85750" o:spid="_x0000_s1253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k+8QAAADeAAAADwAAAGRycy9kb3ducmV2LnhtbESPy4rCMBSG9wO+QzjC7MbUES9Uo8iA&#10;MivB28LdoTk21eak02Ta+vZmIbj8+W98i1VnS9FQ7QvHCoaDBARx5nTBuYLTcfM1A+EDssbSMSl4&#10;kIfVsvexwFS7lvfUHEIu4gj7FBWYEKpUSp8ZsugHriKO3tXVFkOUdS51jW0ct6X8TpKJtFhwfDBY&#10;0Y+h7H74twr+MNuQvZy3TdKaZjS5Vrvp7aLUZ79bz0EE6sI7/Gr/agWz8XQcASJORAG5f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vKT7xAAAAN4AAAAPAAAAAAAAAAAA&#10;AAAAAKECAABkcnMvZG93bnJldi54bWxQSwUGAAAAAAQABAD5AAAAkgMAAAAA&#10;" strokecolor="#5b9bd5" strokeweight=".5pt">
                            <v:stroke joinstyle="miter"/>
                          </v:line>
                          <v:line id="Düz Bağlayıcı 85751" o:spid="_x0000_s1254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ABYMcAAADeAAAADwAAAGRycy9kb3ducmV2LnhtbESPS2vDMBCE74H+B7GF3hLZKXngWgkl&#10;kJJTIY8eclusjeXWWrmWajv/vgoEchxm5hsmXw+2Fh21vnKsIJ0kIIgLpysuFZyO2/EShA/IGmvH&#10;pOBKHtarp1GOmXY976k7hFJECPsMFZgQmkxKXxiy6CeuIY7exbUWQ5RtKXWLfYTbWk6TZC4tVhwX&#10;DDa0MVT8HP6sgl8stmTPXx9d0pvudX5pPhffZ6Venof3NxCBhvAI39s7rWA5W8xSuN2JV0C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8AFgxwAAAN4AAAAPAAAAAAAA&#10;AAAAAAAAAKECAABkcnMvZG93bnJldi54bWxQSwUGAAAAAAQABAD5AAAAlQMAAAAA&#10;" strokecolor="#5b9bd5" strokeweight=".5pt">
                            <v:stroke joinstyle="miter"/>
                          </v:line>
                        </v:group>
                      </v:group>
                      <v:group id="Grup 85752" o:spid="_x0000_s1255" style="position:absolute;left:41814;width:12244;height:106489" coordsize="12243,106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bpwJcgAAADeAAAADwAAAGRycy9kb3ducmV2LnhtbESPT2vCQBTE70K/w/IK&#10;3nQTJVZSNyLSigcpqIXS2yP78gezb0N2m8Rv3y0UPA4z8xtmsx1NI3rqXG1ZQTyPQBDnVtdcKvi8&#10;vs/WIJxH1thYJgV3crDNniYbTLUd+Ez9xZciQNilqKDyvk2ldHlFBt3ctsTBK2xn0AfZlVJ3OAS4&#10;aeQiilbSYM1hocKW9hXlt8uPUXAYcNgt47f+dCv29+9r8vF1ikmp6fO4ewXhafSP8H/7qBWsk5dk&#10;AX93whWQ2S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Pm6cCXIAAAA&#10;3gAAAA8AAAAAAAAAAAAAAAAAqgIAAGRycy9kb3ducmV2LnhtbFBLBQYAAAAABAAEAPoAAACfAwAA&#10;AAA=&#10;">
                        <v:group id="Grup 85753" o:spid="_x0000_s1256" style="position:absolute;width:4813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vbVvscAAADeAAAADwAAAGRycy9kb3ducmV2LnhtbESPQWvCQBSE74X+h+UV&#10;vNVNKmkldRURFQ8iGAult0f2mQSzb0N2TeK/dwWhx2FmvmFmi8HUoqPWVZYVxOMIBHFudcWFgp/T&#10;5n0KwnlkjbVlUnAjB4v568sMU217PlKX+UIECLsUFZTeN6mULi/JoBvbhjh4Z9sa9EG2hdQt9gFu&#10;avkRRZ/SYMVhocSGViXll+xqFGx77JeTeN3tL+fV7e+UHH73MSk1ehuW3yA8Df4//GzvtIJp8pVM&#10;4HEnXAE5vw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vbVvscAAADe&#10;AAAADwAAAAAAAAAAAAAAAACqAgAAZHJzL2Rvd25yZXYueG1sUEsFBgAAAAAEAAQA+gAAAJ4DAAAA&#10;AA==&#10;">
                          <v:line id="Düz Bağlayıcı 85754" o:spid="_x0000_s1257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ei+MYAAADeAAAADwAAAGRycy9kb3ducmV2LnhtbESPT2vCQBTE7wW/w/IEb3Vj/UvqKqWg&#10;eBLU9uDtkX1mU7Nv0+yapN++Kwgeh5n5DbNcd7YUDdW+cKxgNExAEGdOF5wr+DptXhcgfEDWWDom&#10;BX/kYb3qvSwx1a7lAzXHkIsIYZ+iAhNClUrpM0MW/dBVxNG7uNpiiLLOpa6xjXBbyrckmUmLBccF&#10;gxV9Gsqux5tV8IvZhuz5e9skrWnGs0u1n/+clRr0u493EIG68Aw/2jutYDGdTydwvxOvgFz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Hovj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85755" o:spid="_x0000_s1258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sHY8cAAADeAAAADwAAAGRycy9kb3ducmV2LnhtbESPzWrDMBCE74G8g9hAb42cFifBtRJK&#10;IaWnQPNzyG2x1pYba+Vaqu2+fVQo5DjMzDdMvh1tI3rqfO1YwWKegCAunK65UnA67h7XIHxA1tg4&#10;JgW/5GG7mU5yzLQb+JP6Q6hEhLDPUIEJoc2k9IUhi37uWuLola6zGKLsKqk7HCLcNvIpSZbSYs1x&#10;wWBLb4aK6+HHKvjGYkf2cn7vk8H0z8uy3a++Lko9zMbXFxCBxnAP/7c/tIJ1ukpT+LsTr4Dc3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ywdjxwAAAN4AAAAPAAAAAAAA&#10;AAAAAAAAAKECAABkcnMvZG93bnJldi54bWxQSwUGAAAAAAQABAD5AAAAlQMAAAAA&#10;" strokecolor="#5b9bd5" strokeweight=".5pt">
                            <v:stroke joinstyle="miter"/>
                          </v:line>
                          <v:line id="Düz Bağlayıcı 85756" o:spid="_x0000_s1259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mZFMcAAADeAAAADwAAAGRycy9kb3ducmV2LnhtbESPzWrDMBCE74W8g9hAb4mcljjBtRJK&#10;IaWnQPNzyG2x1pYba+Vaqu2+fVQI9DjMzDdMvh1tI3rqfO1YwWKegCAunK65UnA67mZrED4ga2wc&#10;k4Jf8rDdTB5yzLQb+JP6Q6hEhLDPUIEJoc2k9IUhi37uWuLola6zGKLsKqk7HCLcNvIpSVJpsea4&#10;YLClN0PF9fBjFXxjsSN7Ob/3yWD657Rs96uvi1KP0/H1BUSgMfyH7+0PrWC9XC1T+LsTr4Dc3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GZkUxwAAAN4AAAAPAAAAAAAA&#10;AAAAAAAAAKECAABkcnMvZG93bnJldi54bWxQSwUGAAAAAAQABAD5AAAAlQMAAAAA&#10;" strokecolor="#5b9bd5" strokeweight=".5pt">
                            <v:stroke joinstyle="miter"/>
                          </v:line>
                        </v:group>
                        <v:group id="Grup 85757" o:spid="_x0000_s1260" style="position:absolute;left:7429;width:4814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c3TvccAAADeAAAADwAAAGRycy9kb3ducmV2LnhtbESPT2vCQBTE7wW/w/IE&#10;b3UTJVWiq4hU6UEK/gHx9sg+k2D2bchuk/jtu4WCx2FmfsMs172pREuNKy0riMcRCOLM6pJzBZfz&#10;7n0OwnlkjZVlUvAkB+vV4G2JqbYdH6k9+VwECLsUFRTe16mULivIoBvbmjh4d9sY9EE2udQNdgFu&#10;KjmJog9psOSwUGBN24Kyx+nHKNh32G2m8Wd7eNy3z9s5+b4eYlJqNOw3CxCeev8K/7e/tIJ5Mktm&#10;8HcnXAG5+gU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c3TvccAAADe&#10;AAAADwAAAAAAAAAAAAAAAACqAgAAZHJzL2Rvd25yZXYueG1sUEsFBgAAAAAEAAQA+gAAAJ4DAAAA&#10;AA==&#10;">
                          <v:line id="Düz Bağlayıcı 85758" o:spid="_x0000_s1261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qo/cIAAADeAAAADwAAAGRycy9kb3ducmV2LnhtbERPy4rCMBTdD/gP4QqzG1NHfFCNIgPK&#10;rARfC3eX5tpUm5tOk2nr35uF4PJw3otVZ0vRUO0LxwqGgwQEceZ0wbmC03HzNQPhA7LG0jEpeJCH&#10;1bL3scBUu5b31BxCLmII+xQVmBCqVEqfGbLoB64ijtzV1RZDhHUudY1tDLel/E6SibRYcGwwWNGP&#10;oex++LcK/jDbkL2ct03SmmY0uVa76e2i1Ge/W89BBOrCW/xy/2oFs/F0HPfGO/EKyO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sqo/cIAAADeAAAADwAAAAAAAAAAAAAA&#10;AAChAgAAZHJzL2Rvd25yZXYueG1sUEsFBgAAAAAEAAQA+QAAAJADAAAAAA==&#10;" strokecolor="#5b9bd5" strokeweight=".5pt">
                            <v:stroke joinstyle="miter"/>
                          </v:line>
                          <v:line id="Düz Bağlayıcı 85759" o:spid="_x0000_s1262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YNZsYAAADeAAAADwAAAGRycy9kb3ducmV2LnhtbESPT2vCQBTE74V+h+UVvNVNLf6LrlIK&#10;lp4EtT14e2Sf2Wj2bcyuSfz2riB4HGbmN8x82dlSNFT7wrGCj34CgjhzuuBcwd9u9T4B4QOyxtIx&#10;KbiSh+Xi9WWOqXYtb6jZhlxECPsUFZgQqlRKnxmy6PuuIo7ewdUWQ5R1LnWNbYTbUg6SZCQtFhwX&#10;DFb0bSg7bS9WwRmzFdn9/0+TtKb5HB2q9fi4V6r31n3NQATqwjP8aP9qBZPheDiF+514Be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mGDWb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71810" o:spid="_x0000_s1263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AfacUAAADeAAAADwAAAGRycy9kb3ducmV2LnhtbESPvWrDMBSF90LeQdxAt0Z2A05wo5gQ&#10;cMhUqJsO2S7WjeXWunItxXbfvhoKHQ/nj29XzLYTIw2+dawgXSUgiGunW24UXN7Lpy0IH5A1do5J&#10;wQ95KPaLhx3m2k38RmMVGhFH2OeowITQ51L62pBFv3I9cfRubrAYohwaqQec4rjt5HOSZNJiy/HB&#10;YE9HQ/VXdbcKvrEuyV4/TmMymXGd3frXzedVqcflfHgBEWgO/+G/9lkr2KTbNAJEnIgCcv8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WAfacUAAADeAAAADwAAAAAAAAAA&#10;AAAAAAChAgAAZHJzL2Rvd25yZXYueG1sUEsFBgAAAAAEAAQA+QAAAJMDAAAAAA==&#10;" strokecolor="#5b9bd5" strokeweight=".5pt">
                            <v:stroke joinstyle="miter"/>
                          </v:line>
                        </v:group>
                      </v:group>
                      <v:group id="Grup 71811" o:spid="_x0000_s1264" style="position:absolute;left:56483;width:12243;height:106489" coordsize="12243,106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LRVwMcAAADeAAAADwAAAGRycy9kb3ducmV2LnhtbESPT2vCQBTE7wW/w/IK&#10;3upmFaukriJSxYMI/oHS2yP7TILZtyG7TeK37xaEHoeZ+Q2zWPW2Ei01vnSsQY0SEMSZMyXnGq6X&#10;7dschA/IBivHpOFBHlbLwcsCU+M6PlF7DrmIEPYpaihCqFMpfVaQRT9yNXH0bq6xGKJscmka7CLc&#10;VnKcJO/SYslxocCaNgVl9/OP1bDrsFtP1Gd7uN82j+/L9Ph1UKT18LVff4AI1If/8LO9Nxpmaq4U&#10;/N2JV0Au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LRVwMcAAADe&#10;AAAADwAAAAAAAAAAAAAAAACqAgAAZHJzL2Rvd25yZXYueG1sUEsFBgAAAAAEAAQA+gAAAJ4DAAAA&#10;AA==&#10;">
                        <v:group id="Grup 71812" o:spid="_x0000_s1265" style="position:absolute;width:4813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GbLt8gAAADeAAAADwAAAGRycy9kb3ducmV2LnhtbESPT2vCQBTE70K/w/IK&#10;3upmlVZJs4pIlR6koBZKb4/syx/Mvg3ZbRK/fbdQ8DjMzG+YbDPaRvTU+dqxBjVLQBDnztRcavi8&#10;7J9WIHxANtg4Jg038rBZP0wyTI0b+ET9OZQiQtinqKEKoU2l9HlFFv3MtcTRK1xnMUTZldJ0OES4&#10;beQ8SV6kxZrjQoUt7SrKr+cfq+Ew4LBdqLf+eC12t+/L88fXUZHW08dx+woi0Bju4f/2u9GwVCs1&#10;h7878QrI9S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MBmy7fIAAAA&#10;3gAAAA8AAAAAAAAAAAAAAAAAqgIAAGRycy9kb3ducmV2LnhtbFBLBQYAAAAABAAEAPoAAACfAwAA&#10;AAA=&#10;">
                          <v:line id="Düz Bağlayıcı 71819" o:spid="_x0000_s1266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q29McAAADeAAAADwAAAGRycy9kb3ducmV2LnhtbESPzWvCQBTE7wX/h+UJ3uomFfyIriIF&#10;padC/Th4e2Sf2Wj2bcyuSfrfdwuFHoeZ+Q2z2vS2Ei01vnSsIB0nIIhzp0suFJyOu9c5CB+QNVaO&#10;ScE3edisBy8rzLTr+IvaQyhEhLDPUIEJoc6k9Lkhi37sauLoXV1jMUTZFFI32EW4reRbkkylxZLj&#10;gsGa3g3l98PTKnhgviN7Oe/bpDPtZHqtP2e3i1KjYb9dggjUh//wX/tDK5il83QBv3fiF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Wrb0xwAAAN4AAAAPAAAAAAAA&#10;AAAAAAAAAKECAABkcnMvZG93bnJldi54bWxQSwUGAAAAAAQABAD5AAAAlQMAAAAA&#10;" strokecolor="#5b9bd5" strokeweight=".5pt">
                            <v:stroke joinstyle="miter"/>
                          </v:line>
                          <v:line id="Düz Bağlayıcı 71820" o:spid="_x0000_s1267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zV1MUAAADeAAAADwAAAGRycy9kb3ducmV2LnhtbESPvWrDMBSF90DfQdxCtlh2CnFwo4RQ&#10;cOgUqNsO2S7WjeXGunItxXbfvhoKHQ/nj293mG0nRhp861hBlqQgiGunW24UfLyXqy0IH5A1do5J&#10;wQ95OOwfFjsstJv4jcYqNCKOsC9QgQmhL6T0tSGLPnE9cfSubrAYohwaqQec4rjt5DpNN9Jiy/HB&#10;YE8vhupbdbcKvrEuyV4+T2M6mfFpc+3P+ddFqeXjfHwGEWgO/+G/9qtWkGfbdQSIOBEF5P4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wzV1MUAAADeAAAADwAAAAAAAAAA&#10;AAAAAAChAgAAZHJzL2Rvd25yZXYueG1sUEsFBgAAAAAEAAQA+QAAAJMDAAAAAA==&#10;" strokecolor="#5b9bd5" strokeweight=".5pt">
                            <v:stroke joinstyle="miter"/>
                          </v:line>
                          <v:line id="Düz Bağlayıcı 71821" o:spid="_x0000_s1268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BwT8YAAADeAAAADwAAAGRycy9kb3ducmV2LnhtbESPQWvCQBSE74X+h+UJvTWbWFBJ3QQp&#10;KJ4Ktfbg7ZF9ZqPZtzG7Jum/7xYKPQ4z8w2zLifbioF63zhWkCUpCOLK6YZrBcfP7fMKhA/IGlvH&#10;pOCbPJTF48Mac+1G/qDhEGoRIexzVGBC6HIpfWXIok9cRxy9s+sthij7Wuoexwi3rZyn6UJabDgu&#10;GOzozVB1PdytghtWW7Knr92QjmZ4WZy79+XlpNTTbNq8ggg0hf/wX3uvFSyz1TyD3zvxCsji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BAcE/GAAAA3gAAAA8AAAAAAAAA&#10;AAAAAAAAoQIAAGRycy9kb3ducmV2LnhtbFBLBQYAAAAABAAEAPkAAACUAwAAAAA=&#10;" strokecolor="#5b9bd5" strokeweight=".5pt">
                            <v:stroke joinstyle="miter"/>
                          </v:line>
                        </v:group>
                        <v:group id="Grup 71831" o:spid="_x0000_s1269" style="position:absolute;left:7429;width:4814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EJoMcAAADeAAAADwAAAGRycy9kb3ducmV2LnhtbESPQWvCQBSE70L/w/IK&#10;velmlaqkriJiSw8iqIXS2yP7TILZtyG7TeK/dwXB4zAz3zCLVW8r0VLjS8ca1CgBQZw5U3Ku4ef0&#10;OZyD8AHZYOWYNFzJw2r5MlhgalzHB2qPIRcRwj5FDUUIdSqlzwqy6EeuJo7e2TUWQ5RNLk2DXYTb&#10;So6TZCotlhwXCqxpU1B2Of5bDV8dduuJ2ra7y3lz/Tu97393irR+e+3XHyAC9eEZfrS/jYaZmk8U&#10;3O/EKyCXN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wEJoMcAAADe&#10;AAAADwAAAAAAAAAAAAAAAACqAgAAZHJzL2Rvd25yZXYueG1sUEsFBgAAAAAEAAQA+gAAAJ4DAAAA&#10;AA==&#10;">
                          <v:line id="Düz Bağlayıcı 71833" o:spid="_x0000_s1270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fdfsYAAADeAAAADwAAAGRycy9kb3ducmV2LnhtbESPQWvCQBSE7wX/w/KE3pqNBlRSN0EE&#10;S0+FWnvw9sg+s9Hs25jdJum/7xYKPQ4z8w2zLSfbioF63zhWsEhSEMSV0w3XCk4fh6cNCB+QNbaO&#10;ScE3eSiL2cMWc+1GfqfhGGoRIexzVGBC6HIpfWXIok9cRxy9i+sthij7Wuoexwi3rVym6UpabDgu&#10;GOxob6i6Hb+sgjtWB7Lnz5chHc2QrS7d2/p6VupxPu2eQQSawn/4r/2qFawXmyyD3zvxCsji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oH3X7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71834" o:spid="_x0000_s1271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5FCscAAADeAAAADwAAAGRycy9kb3ducmV2LnhtbESPzWrDMBCE74W+g9hCbo2cuMTBiRJK&#10;wCWnQvNzyG2xNpYTa+Vaqu2+fVUo9DjMzDfMejvaRvTU+dqxgtk0AUFcOl1zpeB0LJ6XIHxA1tg4&#10;JgXf5GG7eXxYY67dwB/UH0IlIoR9jgpMCG0upS8NWfRT1xJH7+o6iyHKrpK6wyHCbSPnSbKQFmuO&#10;CwZb2hkq74cvq+ATy4Ls5fzWJ4Pp08W1fc9uF6UmT+PrCkSgMfyH/9p7rSCbLdMX+L0Tr4Dc/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7kUKxwAAAN4AAAAPAAAAAAAA&#10;AAAAAAAAAKECAABkcnMvZG93bnJldi54bWxQSwUGAAAAAAQABAD5AAAAlQMAAAAA&#10;" strokecolor="#5b9bd5" strokeweight=".5pt">
                            <v:stroke joinstyle="miter"/>
                          </v:line>
                          <v:line id="Düz Bağlayıcı 71835" o:spid="_x0000_s1272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LgkccAAADeAAAADwAAAGRycy9kb3ducmV2LnhtbESPzWrDMBCE74W+g9hCbo2cmMbBiRJK&#10;wCWnQvNzyG2xNpYTa+Vaqu2+fVUo9DjMzDfMejvaRvTU+dqxgtk0AUFcOl1zpeB0LJ6XIHxA1tg4&#10;JgXf5GG7eXxYY67dwB/UH0IlIoR9jgpMCG0upS8NWfRT1xJH7+o6iyHKrpK6wyHCbSPnSbKQFmuO&#10;CwZb2hkq74cvq+ATy4Ls5fzWJ4Pp08W1fc9uF6UmT+PrCkSgMfyH/9p7rSCbLdMX+L0Tr4Dc/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ouCRxwAAAN4AAAAPAAAAAAAA&#10;AAAAAAAAAKECAABkcnMvZG93bnJldi54bWxQSwUGAAAAAAQABAD5AAAAlQMAAAAA&#10;" strokecolor="#5b9bd5" strokeweight=".5pt">
                            <v:stroke joinstyle="miter"/>
                          </v:line>
                        </v:group>
                      </v:group>
                      <v:group id="Grup 71836" o:spid="_x0000_s1273" style="position:absolute;left:71151;width:12243;height:106489" coordsize="12243,106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iR1McAAADeAAAADwAAAGRycy9kb3ducmV2LnhtbESPS4vCQBCE7wv+h6EF&#10;b+skig+io4isyx5kwQeItybTJsFMT8jMJvHfO4Kwx6KqvqKW686UoqHaFZYVxMMIBHFqdcGZgvNp&#10;9zkH4TyyxtIyKXiQg/Wq97HERNuWD9QcfSYChF2CCnLvq0RKl+Zk0A1tRRy8m60N+iDrTOoa2wA3&#10;pRxF0VQaLDgs5FjRNqf0fvwzCr5bbDfj+KvZ32/bx/U0+b3sY1Jq0O82CxCeOv8ffrd/tIJZPB9P&#10;4XUnXAG5e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9OiR1McAAADe&#10;AAAADwAAAAAAAAAAAAAAAACqAgAAZHJzL2Rvd25yZXYueG1sUEsFBgAAAAAEAAQA+gAAAJ4DAAAA&#10;AA==&#10;">
                        <v:group id="Grup 71837" o:spid="_x0000_s1274" style="position:absolute;width:4813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Q0T8cAAADeAAAADwAAAGRycy9kb3ducmV2LnhtbESPS4vCQBCE78L+h6EF&#10;bzrJig+io4josgcRfMCytybTJsFMT8iMSfz3zsKCx6KqvqKW686UoqHaFZYVxKMIBHFqdcGZgutl&#10;P5yDcB5ZY2mZFDzJwXr10Vtiom3LJ2rOPhMBwi5BBbn3VSKlS3My6Ea2Ig7ezdYGfZB1JnWNbYCb&#10;Un5G0VQaLDgs5FjRNqf0fn4YBV8ttptxvGsO99v2+XuZHH8OMSk16HebBQhPnX+H/9vfWsEsno9n&#10;8HcnXAG5e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6Q0T8cAAADe&#10;AAAADwAAAAAAAAAAAAAAAACqAgAAZHJzL2Rvd25yZXYueG1sUEsFBgAAAAAEAAQA+gAAAJ4DAAAA&#10;AA==&#10;">
                          <v:line id="Düz Bağlayıcı 71838" o:spid="_x0000_s1275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NPD8IAAADeAAAADwAAAGRycy9kb3ducmV2LnhtbERPy4rCMBTdC/MP4Q64s6kKKh2jyIDi&#10;SvC1cHdprk3H5qbTxLbz95OF4PJw3st1byvRUuNLxwrGSQqCOHe65ELB5bwdLUD4gKyxckwK/sjD&#10;evUxWGKmXcdHak+hEDGEfYYKTAh1JqXPDVn0iauJI3d3jcUQYVNI3WAXw20lJ2k6kxZLjg0Ga/o2&#10;lD9OT6vgF/Mt2dt116adaaeze32Y/9yUGn72my8QgfrwFr/ce61gPl5M4954J14B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KNPD8IAAADeAAAADwAAAAAAAAAAAAAA&#10;AAChAgAAZHJzL2Rvd25yZXYueG1sUEsFBgAAAAAEAAQA+QAAAJADAAAAAA==&#10;" strokecolor="#5b9bd5" strokeweight=".5pt">
                            <v:stroke joinstyle="miter"/>
                          </v:line>
                          <v:line id="Düz Bağlayıcı 71839" o:spid="_x0000_s1276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/qlMcAAADeAAAADwAAAGRycy9kb3ducmV2LnhtbESPT2vCQBTE74LfYXkFb3Wjgn/SrCIF&#10;pSehth68PbIv2bTZt2l2TdJv7xYKHoeZ+Q2T7QZbi45aXzlWMJsmIIhzpysuFXx+HJ7XIHxA1lg7&#10;JgW/5GG3HY8yTLXr+Z26cyhFhLBPUYEJoUml9Lkhi37qGuLoFa61GKJsS6lb7CPc1nKeJEtpseK4&#10;YLChV0P59/lmFfxgfiB7vRy7pDfdYlk0p9XXVanJ07B/ARFoCI/wf/tNK1jN1osN/N2JV0Bu7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7+qUxwAAAN4AAAAPAAAAAAAA&#10;AAAAAAAAAKECAABkcnMvZG93bnJldi54bWxQSwUGAAAAAAQABAD5AAAAlQMAAAAA&#10;" strokecolor="#5b9bd5" strokeweight=".5pt">
                            <v:stroke joinstyle="miter"/>
                          </v:line>
                          <v:line id="Düz Bağlayıcı 71840" o:spid="_x0000_s1277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MwdMYAAADeAAAADwAAAGRycy9kb3ducmV2LnhtbESPzWrCQBSF94W+w3AL7uokVVRSJ6EU&#10;UlwJVbtwd8lcM9HMnTQzTeLbdxaFLg/nj29bTLYVA/W+cawgnScgiCunG64VnI7l8waED8gaW8ek&#10;4E4eivzxYYuZdiN/0nAItYgj7DNUYELoMil9Zciin7uOOHoX11sMUfa11D2Ocdy28iVJVtJiw/HB&#10;YEfvhqrb4ccq+MaqJHv++hiS0QyL1aXbr69npWZP09sriEBT+A//tXdawTrdLCNAxIkoI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LTMHTGAAAA3gAAAA8AAAAAAAAA&#10;AAAAAAAAoQIAAGRycy9kb3ducmV2LnhtbFBLBQYAAAAABAAEAPkAAACUAwAAAAA=&#10;" strokecolor="#5b9bd5" strokeweight=".5pt">
                            <v:stroke joinstyle="miter"/>
                          </v:line>
                        </v:group>
                        <v:group id="Grup 71841" o:spid="_x0000_s1278" style="position:absolute;left:7429;width:4814;height:106489" coordsize="3429,103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d63ccAAADeAAAADwAAAGRycy9kb3ducmV2LnhtbESPQWvCQBSE7wX/w/IE&#10;b7pZbVVSVxHR0oMUqoXS2yP7TILZtyG7JvHfdwtCj8PMfMOsNr2tREuNLx1rUJMEBHHmTMm5hq/z&#10;YbwE4QOywcoxabiTh8168LTC1LiOP6k9hVxECPsUNRQh1KmUPivIop+4mjh6F9dYDFE2uTQNdhFu&#10;KzlNkrm0WHJcKLCmXUHZ9XSzGt467LYztW+P18vu/nN++fg+KtJ6NOy3ryAC9eE//Gi/Gw0LtXxW&#10;8HcnXgG5/gU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wd63ccAAADe&#10;AAAADwAAAAAAAAAAAAAAAACqAgAAZHJzL2Rvd25yZXYueG1sUEsFBgAAAAAEAAQA+gAAAJ4DAAAA&#10;AA==&#10;">
                          <v:line id="Düz Bağlayıcı 71842" o:spid="_x0000_s1279" style="position:absolute;visibility:visible" from="0,0" to="0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0LmMYAAADeAAAADwAAAGRycy9kb3ducmV2LnhtbESPT2vCQBTE70K/w/IKvdWNVoxEVymC&#10;paeC/w7eHtlnNpp9m2bXJP32rlDwOMzMb5jFqreVaKnxpWMFo2ECgjh3uuRCwWG/eZ+B8AFZY+WY&#10;FPyRh9XyZbDATLuOt9TuQiEihH2GCkwIdSalzw1Z9ENXE0fv7BqLIcqmkLrBLsJtJcdJMpUWS44L&#10;BmtaG8qvu5tV8Iv5huzp+NUmnWk/puf6J72clHp77T/nIAL14Rn+b39rBeloNhnD4068AnJ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1NC5jGAAAA3gAAAA8AAAAAAAAA&#10;AAAAAAAAoQIAAGRycy9kb3ducmV2LnhtbFBLBQYAAAAABAAEAPkAAACUAwAAAAA=&#10;" strokecolor="#5b9bd5" strokeweight=".5pt">
                            <v:stroke joinstyle="miter"/>
                          </v:line>
                          <v:line id="Düz Bağlayıcı 71843" o:spid="_x0000_s1280" style="position:absolute;visibility:visible" from="1714,0" to="1714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GuA8cAAADeAAAADwAAAGRycy9kb3ducmV2LnhtbESPzWrDMBCE74W+g9hCbo2cuMTBiRJK&#10;wCWnQvNzyG2xNpYTa+Vaqu2+fVUo9DjMzDfMejvaRvTU+dqxgtk0AUFcOl1zpeB0LJ6XIHxA1tg4&#10;JgXf5GG7eXxYY67dwB/UH0IlIoR9jgpMCG0upS8NWfRT1xJH7+o6iyHKrpK6wyHCbSPnSbKQFmuO&#10;CwZb2hkq74cvq+ATy4Ls5fzWJ4Pp08W1fc9uF6UmT+PrCkSgMfyH/9p7rSCbLV9S+L0Tr4Dc/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Aa4DxwAAAN4AAAAPAAAAAAAA&#10;AAAAAAAAAKECAABkcnMvZG93bnJldi54bWxQSwUGAAAAAAQABAD5AAAAlQMAAAAA&#10;" strokecolor="#5b9bd5" strokeweight=".5pt">
                            <v:stroke joinstyle="miter"/>
                          </v:line>
                          <v:line id="Düz Bağlayıcı 85760" o:spid="_x0000_s1281" style="position:absolute;visibility:visible" from="3429,0" to="3429,10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BuRsUAAADeAAAADwAAAGRycy9kb3ducmV2LnhtbESPy2rCQBSG9wXfYThCd3ViS6PETEQK&#10;SleFelm4O2SOmWjmTMyMSfr2nUWhy5//xpevR9uInjpfO1YwnyUgiEuna64UHA/blyUIH5A1No5J&#10;wQ95WBeTpxwz7Qb+pn4fKhFH2GeowITQZlL60pBFP3MtcfQurrMYouwqqTsc4rht5GuSpNJizfHB&#10;YEsfhsrb/mEV3LHckj2fdn0ymP4tvbRfi+tZqefpuFmBCDSG//Bf+1MrWL4v0ggQcSIKy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tBuRsUAAADeAAAADwAAAAAAAAAA&#10;AAAAAAChAgAAZHJzL2Rvd25yZXYueG1sUEsFBgAAAAAEAAQA+QAAAJMDAAAAAA==&#10;" strokecolor="#5b9bd5" strokeweight=".5pt">
                            <v:stroke joinstyle="miter"/>
                          </v:line>
                        </v:group>
                      </v:group>
                    </v:group>
                    <v:group id="Grup 85761" o:spid="_x0000_s1282" style="position:absolute;top:37623;width:76948;height:2096" coordorigin="-475" coordsize="57625,23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Qk78cAAADeAAAADwAAAGRycy9kb3ducmV2LnhtbESPS4vCQBCE74L/YWhh&#10;b+skig+io4isyx5kwQeItybTJsFMT8jMJvHf7wiCx6KqvqKW686UoqHaFZYVxMMIBHFqdcGZgvNp&#10;9zkH4TyyxtIyKXiQg/Wq31tiom3LB2qOPhMBwi5BBbn3VSKlS3My6Ia2Ig7ezdYGfZB1JnWNbYCb&#10;Uo6iaCoNFhwWcqxom1N6P/4ZBd8ttptx/NXs77ft43qa/F72MSn1Meg2CxCeOv8Ov9o/WsF8MpvG&#10;8LwTroBc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wQk78cAAADe&#10;AAAADwAAAAAAAAAAAAAAAACqAgAAZHJzL2Rvd25yZXYueG1sUEsFBgAAAAAEAAQA+gAAAJ4DAAAA&#10;AA==&#10;">
                      <v:line id="Düz Bağlayıcı 85762" o:spid="_x0000_s1283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5VqscAAADeAAAADwAAAGRycy9kb3ducmV2LnhtbESPzWrDMBCE74G8g9hAb4mclDrBtRJK&#10;IaWnQvNzyG2x1pYba+Vaqu2+fVUI5DjMzDdMvhttI3rqfO1YwXKRgCAunK65UnA67ucbED4ga2wc&#10;k4Jf8rDbTic5ZtoN/En9IVQiQthnqMCE0GZS+sKQRb9wLXH0StdZDFF2ldQdDhFuG7lKklRarDku&#10;GGzp1VBxPfxYBd9Y7Mlezm99Mpj+MS3bj/XXRamH2fjyDCLQGO7hW/tdK9g8rdMV/N+JV0Bu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TlWqxwAAAN4AAAAPAAAAAAAA&#10;AAAAAAAAAKECAABkcnMvZG93bnJldi54bWxQSwUGAAAAAAQABAD5AAAAlQMAAAAA&#10;" strokecolor="#5b9bd5" strokeweight=".5pt">
                        <v:stroke joinstyle="miter"/>
                      </v:line>
                      <v:line id="Düz Bağlayıcı 85763" o:spid="_x0000_s1284" style="position:absolute;visibility:visible" from="-475,2326" to="56678,2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LwMcYAAADeAAAADwAAAGRycy9kb3ducmV2LnhtbESPT2vCQBTE7wW/w/IEb3VjpVGiq0hB&#10;8VSofw7eHtlnNpp9G7Nrkn77bqHQ4zAzv2GW695WoqXGl44VTMYJCOLc6ZILBafj9nUOwgdkjZVj&#10;UvBNHtarwcsSM+06/qL2EAoRIewzVGBCqDMpfW7Ioh+7mjh6V9dYDFE2hdQNdhFuK/mWJKm0WHJc&#10;MFjTh6H8fnhaBQ/Mt2Qv512bdKadptf6c3a7KDUa9psFiEB9+A//tfdawfx9lk7h9068AnL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YC8DHGAAAA3gAAAA8AAAAAAAAA&#10;AAAAAAAAoQIAAGRycy9kb3ducmV2LnhtbFBLBQYAAAAABAAEAPkAAACUAwAAAAA=&#10;" strokecolor="#5b9bd5" strokeweight=".5pt">
                        <v:stroke joinstyle="miter"/>
                      </v:line>
                    </v:group>
                    <v:group id="Grup 85764" o:spid="_x0000_s1285" style="position:absolute;left:666;top:42195;width:76416;height:2572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3OHd8cAAADeAAAADwAAAGRycy9kb3ducmV2LnhtbESPT2vCQBTE74LfYXmC&#10;t7qJrX+IriJSpQcpVAXx9sg+k2D2bciuSfz23ULB4zAzv2GW686UoqHaFZYVxKMIBHFqdcGZgvNp&#10;9zYH4TyyxtIyKXiSg/Wq31tiom3LP9QcfSYChF2CCnLvq0RKl+Zk0I1sRRy8m60N+iDrTOoa2wA3&#10;pRxH0VQaLDgs5FjRNqf0fnwYBfsW2817/Nkc7rft83qafF8OMSk1HHSbBQhPnX+F/9tfWsF8Mpt+&#10;wN+dcAXk6h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13OHd8cAAADe&#10;AAAADwAAAAAAAAAAAAAAAACqAgAAZHJzL2Rvd25yZXYueG1sUEsFBgAAAAAEAAQA+gAAAJ4DAAAA&#10;AA==&#10;">
                      <v:line id="Düz Bağlayıcı 85765" o:spid="_x0000_s1286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fN3scAAADeAAAADwAAAGRycy9kb3ducmV2LnhtbESPzWrDMBCE74W8g9hAb4mcljjBtRJK&#10;IaWnQPNzyG2x1pYba+Vaqu2+fVQI9DjMzDdMvh1tI3rqfO1YwWKegCAunK65UnA67mZrED4ga2wc&#10;k4Jf8rDdTB5yzLQb+JP6Q6hEhLDPUIEJoc2k9IUhi37uWuLola6zGKLsKqk7HCLcNvIpSVJpsea4&#10;YLClN0PF9fBjFXxjsSN7Ob/3yWD657Rs96uvi1KP0/H1BUSgMfyH7+0PrWC9XKVL+LsTr4Dc3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p83exwAAAN4AAAAPAAAAAAAA&#10;AAAAAAAAAKECAABkcnMvZG93bnJldi54bWxQSwUGAAAAAAQABAD5AAAAlQMAAAAA&#10;" strokecolor="#5b9bd5" strokeweight=".5pt">
                        <v:stroke joinstyle="miter"/>
                      </v:line>
                      <v:line id="Düz Bağlayıcı 85766" o:spid="_x0000_s1287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VTqcYAAADeAAAADwAAAGRycy9kb3ducmV2LnhtbESPQWvCQBSE7wX/w/KE3upGpVFiVpGC&#10;0lOhth68PbIv2Wj2bZpdk/TfdwuFHoeZ+YbJd6NtRE+drx0rmM8SEMSF0zVXCj4/Dk9rED4ga2wc&#10;k4Jv8rDbTh5yzLQb+J36U6hEhLDPUIEJoc2k9IUhi37mWuLola6zGKLsKqk7HCLcNnKRJKm0WHNc&#10;MNjSi6HidrpbBV9YHMhezsc+GUy/TMv2bXW9KPU4HfcbEIHG8B/+a79qBevnVZrC7514Be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1U6nGAAAA3gAAAA8AAAAAAAAA&#10;AAAAAAAAoQIAAGRycy9kb3ducmV2LnhtbFBLBQYAAAAABAAEAPkAAACUAwAAAAA=&#10;" strokecolor="#5b9bd5" strokeweight=".5pt">
                        <v:stroke joinstyle="miter"/>
                      </v:line>
                    </v:group>
                    <v:group id="Grup 85767" o:spid="_x0000_s1288" style="position:absolute;left:952;top:47053;width:76415;height:2572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6EZAMcAAADeAAAADwAAAGRycy9kb3ducmV2LnhtbESPT4vCMBTE7wt+h/AE&#10;b2taxT9Uo4josgcRVgXx9miebbF5KU1s67ffLAh7HGbmN8xy3ZlSNFS7wrKCeBiBIE6tLjhTcDnv&#10;P+cgnEfWWFomBS9ysF71PpaYaNvyDzUnn4kAYZeggtz7KpHSpTkZdENbEQfvbmuDPsg6k7rGNsBN&#10;KUdRNJUGCw4LOVa0zSl9nJ5GwVeL7WYc75rD47593c6T4/UQk1KDfrdZgPDU+f/wu/2tFcwns+kM&#10;/u6EKyB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6EZAMcAAADe&#10;AAAADwAAAAAAAAAAAAAAAACqAgAAZHJzL2Rvd25yZXYueG1sUEsFBgAAAAAEAAQA+gAAAJ4DAAAA&#10;AA==&#10;">
                      <v:line id="Düz Bağlayıcı 85768" o:spid="_x0000_s1289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ZiQMQAAADeAAAADwAAAGRycy9kb3ducmV2LnhtbERPy2rCQBTdF/yH4Qrd1YktjRIzESko&#10;XRXqY+Hukrlmopk7MTMm6d93FoUuD+edr0fbiJ46XztWMJ8lIIhLp2uuFBwP25clCB+QNTaOScEP&#10;eVgXk6ccM+0G/qZ+HyoRQ9hnqMCE0GZS+tKQRT9zLXHkLq6zGCLsKqk7HGK4beRrkqTSYs2xwWBL&#10;H4bK2/5hFdyx3JI9n3Z9Mpj+Lb20X4vrWann6bhZgQg0hn/xn/tTK1i+L9K4N96JV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pmJAxAAAAN4AAAAPAAAAAAAAAAAA&#10;AAAAAKECAABkcnMvZG93bnJldi54bWxQSwUGAAAAAAQABAD5AAAAkgMAAAAA&#10;" strokecolor="#5b9bd5" strokeweight=".5pt">
                        <v:stroke joinstyle="miter"/>
                      </v:line>
                      <v:line id="Düz Bağlayıcı 85769" o:spid="_x0000_s1290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rH28YAAADeAAAADwAAAGRycy9kb3ducmV2LnhtbESPQWvCQBSE74L/YXmCN91YadToKqWg&#10;9FSorQdvj+wzG82+TbNrkv77bqHgcZiZb5jNrreVaKnxpWMFs2kCgjh3uuRCwdfnfrIE4QOyxsox&#10;KfghD7vtcLDBTLuOP6g9hkJECPsMFZgQ6kxKnxuy6KeuJo7exTUWQ5RNIXWDXYTbSj4lSSotlhwX&#10;DNb0aii/He9WwTfme7Ln06FNOtPO00v9vrielRqP+pc1iEB9eIT/229awfJ5ka7g7068AnL7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fqx9vGAAAA3gAAAA8AAAAAAAAA&#10;AAAAAAAAoQIAAGRycy9kb3ducmV2LnhtbFBLBQYAAAAABAAEAPkAAACUAwAAAAA=&#10;" strokecolor="#5b9bd5" strokeweight=".5pt">
                        <v:stroke joinstyle="miter"/>
                      </v:line>
                    </v:group>
                  </v:group>
                  <v:group id="Grup 85770" o:spid="_x0000_s1291" style="position:absolute;left:666;top:71056;width:76701;height:7430" coordsize="76701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EXqcYAAADeAAAADwAAAGRycy9kb3ducmV2LnhtbESPy4rCMBSG98K8QziC&#10;O007g1aqUURmxIUIXkDcHZpjW2xOSpNp69ubxcAsf/4b33Ldm0q01LjSsoJ4EoEgzqwuOVdwvfyM&#10;5yCcR9ZYWSYFL3KwXn0Mlphq2/GJ2rPPRRhhl6KCwvs6ldJlBRl0E1sTB+9hG4M+yCaXusEujJtK&#10;fkbRTBosOTwUWNO2oOx5/jUKdh12m6/4uz08H9vX/TI93g4xKTUa9psFCE+9/w//tfdawXyaJAEg&#10;4AQUkKs3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kRepxgAAAN4A&#10;AAAPAAAAAAAAAAAAAAAAAKoCAABkcnMvZG93bnJldi54bWxQSwUGAAAAAAQABAD6AAAAnQMAAAAA&#10;">
                    <v:group id="Grup 85771" o:spid="_x0000_s1292" style="position:absolute;width:76415;height:2571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t2yMscAAADeAAAADwAAAGRycy9kb3ducmV2LnhtbESPT4vCMBTE74LfITxh&#10;b5pWcZVqFJF12YMs+AfE26N5tsXmpTTZtn77jSB4HGbmN8xy3ZlSNFS7wrKCeBSBIE6tLjhTcD7t&#10;hnMQziNrLC2Tggc5WK/6vSUm2rZ8oOboMxEg7BJUkHtfJVK6NCeDbmQr4uDdbG3QB1lnUtfYBrgp&#10;5TiKPqXBgsNCjhVtc0rvxz+j4LvFdjOJv5r9/bZ9XE/T38s+JqU+Bt1mAcJT59/hV/tHK5hPZ7MY&#10;nnfCFZCr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t2yMscAAADe&#10;AAAADwAAAAAAAAAAAAAAAACqAgAAZHJzL2Rvd25yZXYueG1sUEsFBgAAAAAEAAQA+gAAAJ4DAAAA&#10;AA==&#10;">
                      <v:line id="Düz Bağlayıcı 85772" o:spid="_x0000_s1293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fDd8YAAADeAAAADwAAAGRycy9kb3ducmV2LnhtbESPT2vCQBTE7wW/w/KE3upGpUaiq0hB&#10;6Umofw7eHtlnNpp9G7PbJH77bqHQ4zAzv2GW695WoqXGl44VjEcJCOLc6ZILBafj9m0OwgdkjZVj&#10;UvAkD+vV4GWJmXYdf1F7CIWIEPYZKjAh1JmUPjdk0Y9cTRy9q2sshiibQuoGuwi3lZwkyUxaLDku&#10;GKzpw1B+P3xbBQ/Mt2Qv512bdKadzq71Pr1dlHod9psFiEB9+A//tT+1gvl7mk7g9068AnL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Xw3fGAAAA3gAAAA8AAAAAAAAA&#10;AAAAAAAAoQIAAGRycy9kb3ducmV2LnhtbFBLBQYAAAAABAAEAPkAAACUAwAAAAA=&#10;" strokecolor="#5b9bd5" strokeweight=".5pt">
                        <v:stroke joinstyle="miter"/>
                      </v:line>
                      <v:line id="Düz Bağlayıcı 85773" o:spid="_x0000_s1294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tm7MYAAADeAAAADwAAAGRycy9kb3ducmV2LnhtbESPT2vCQBTE7wW/w/KE3urGSo1EV5GC&#10;0pNQ/xy8PbLPbDT7NmbXJH77bqHQ4zAzv2EWq95WoqXGl44VjEcJCOLc6ZILBcfD5m0GwgdkjZVj&#10;UvAkD6vl4GWBmXYdf1O7D4WIEPYZKjAh1JmUPjdk0Y9cTRy9i2sshiibQuoGuwi3lXxPkqm0WHJc&#10;MFjTp6H8tn9YBXfMN2TPp22bdKadTC/1Lr2elXod9us5iEB9+A//tb+0gtlHmk7g9068AnL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bZuzGAAAA3gAAAA8AAAAAAAAA&#10;AAAAAAAAoQIAAGRycy9kb3ducmV2LnhtbFBLBQYAAAAABAAEAPkAAACUAwAAAAA=&#10;" strokecolor="#5b9bd5" strokeweight=".5pt">
                        <v:stroke joinstyle="miter"/>
                      </v:line>
                    </v:group>
                    <v:group id="Grup 85774" o:spid="_x0000_s1295" style="position:absolute;left:285;top:4857;width:76416;height:2572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qoRqscAAADeAAAADwAAAGRycy9kb3ducmV2LnhtbESPT2vCQBTE74LfYXmC&#10;t7qJrX+IriJSpQcpVAXx9sg+k2D2bciuSfz23ULB4zAzv2GW686UoqHaFZYVxKMIBHFqdcGZgvNp&#10;9zYH4TyyxtIyKXiSg/Wq31tiom3LP9QcfSYChF2CCnLvq0RKl+Zk0I1sRRy8m60N+iDrTOoa2wA3&#10;pRxH0VQaLDgs5FjRNqf0fnwYBfsW2817/Nkc7rft83qafF8OMSk1HHSbBQhPnX+F/9tfWsF8Mpt9&#10;wN+dcAXk6h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qoRqscAAADe&#10;AAAADwAAAAAAAAAAAAAAAACqAgAAZHJzL2Rvd25yZXYueG1sUEsFBgAAAAAEAAQA+gAAAJ4DAAAA&#10;AA==&#10;">
                      <v:line id="Düz Bağlayıcı 85775" o:spid="_x0000_s1296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5bA8cAAADeAAAADwAAAGRycy9kb3ducmV2LnhtbESPzWrDMBCE74G8g9hAb7WclsTBjRJK&#10;IaWnQPNzyG2x1pYba+Vaqu2+fVQo5DjMzDfMejvaRvTU+dqxgnmSgiAunK65UnA67h5XIHxA1tg4&#10;JgW/5GG7mU7WmGs38Cf1h1CJCGGfowITQptL6QtDFn3iWuLola6zGKLsKqk7HCLcNvIpTZfSYs1x&#10;wWBLb4aK6+HHKvjGYkf2cn7v08H0z8uy3WdfF6UeZuPrC4hAY7iH/9sfWsFqkWUL+LsTr4Dc3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flsDxwAAAN4AAAAPAAAAAAAA&#10;AAAAAAAAAKECAABkcnMvZG93bnJldi54bWxQSwUGAAAAAAQABAD5AAAAlQMAAAAA&#10;" strokecolor="#5b9bd5" strokeweight=".5pt">
                        <v:stroke joinstyle="miter"/>
                      </v:line>
                      <v:line id="Düz Bağlayıcı 85776" o:spid="_x0000_s1297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zFdMYAAADeAAAADwAAAGRycy9kb3ducmV2LnhtbESPQWvCQBSE70L/w/KE3nRjxURSVykF&#10;paeCtj14e2Sf2Wj2bZrdJum/dwXB4zAz3zCrzWBr0VHrK8cKZtMEBHHhdMWlgu+v7WQJwgdkjbVj&#10;UvBPHjbrp9EKc+163lN3CKWIEPY5KjAhNLmUvjBk0U9dQxy9k2sthijbUuoW+wi3tXxJklRarDgu&#10;GGzo3VBxOfxZBb9YbMkef3Zd0ptunp6az+x8VOp5PLy9ggg0hEf43v7QCpaLLEvhdideAbm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OsxXTGAAAA3gAAAA8AAAAAAAAA&#10;AAAAAAAAoQIAAGRycy9kb3ducmV2LnhtbFBLBQYAAAAABAAEAPkAAACUAwAAAAA=&#10;" strokecolor="#5b9bd5" strokeweight=".5pt">
                        <v:stroke joinstyle="miter"/>
                      </v:line>
                    </v:group>
                  </v:group>
                  <v:group id="Grup 85777" o:spid="_x0000_s1298" style="position:absolute;top:80962;width:77463;height:26289" coordsize="77463,26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niP3ccAAADeAAAADwAAAGRycy9kb3ducmV2LnhtbESPQWvCQBSE74X+h+UJ&#10;3uomFY1EVxFR6UGEakG8PbLPJJh9G7JrEv99t1DwOMzMN8xi1ZtKtNS40rKCeBSBIM6sLjlX8HPe&#10;fcxAOI+ssbJMCp7kYLV8f1tgqm3H39SefC4ChF2KCgrv61RKlxVk0I1sTRy8m20M+iCbXOoGuwA3&#10;lfyMoqk0WHJYKLCmTUHZ/fQwCvYddutxvG0P99vmeT1PjpdDTEoNB/16DsJT71/h//aXVjCbJEkC&#10;f3fCFZDL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niP3ccAAADe&#10;AAAADwAAAAAAAAAAAAAAAACqAgAAZHJzL2Rvd25yZXYueG1sUEsFBgAAAAAEAAQA+gAAAJ4DAAAA&#10;AA==&#10;">
                    <v:group id="Grup 85778" o:spid="_x0000_s1299" style="position:absolute;width:77367;height:12001" coordsize="77367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+cbr8QAAADeAAAADwAAAGRycy9kb3ducmV2LnhtbERPy4rCMBTdC/MP4Qru&#10;NO0MWqlGEZkRFyL4AHF3aa5tsbkpTaatf28WA7M8nPdy3ZtKtNS40rKCeBKBIM6sLjlXcL38jOcg&#10;nEfWWFkmBS9ysF59DJaYatvxidqzz0UIYZeigsL7OpXSZQUZdBNbEwfuYRuDPsAml7rBLoSbSn5G&#10;0UwaLDk0FFjTtqDsef41CnYddpuv+Ls9PB/b1/0yPd4OMSk1GvabBQhPvf8X/7n3WsF8miRhb7gT&#10;roBcvQ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+cbr8QAAADeAAAA&#10;DwAAAAAAAAAAAAAAAACqAgAAZHJzL2Rvd25yZXYueG1sUEsFBgAAAAAEAAQA+gAAAJsDAAAAAA==&#10;">
                      <v:group id="Grup 85779" o:spid="_x0000_s1300" style="position:absolute;width:76948;height:2095" coordorigin="-475" coordsize="57625,23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Ku+NMcAAADeAAAADwAAAGRycy9kb3ducmV2LnhtbESPT2vCQBTE70K/w/IK&#10;3nQTxX/RVURs8SCFakG8PbLPJJh9G7LbJH77riD0OMzMb5jVpjOlaKh2hWUF8TACQZxaXXCm4Of8&#10;MZiDcB5ZY2mZFDzIwWb91lthom3L39ScfCYChF2CCnLvq0RKl+Zk0A1tRRy8m60N+iDrTOoa2wA3&#10;pRxF0VQaLDgs5FjRLqf0fvo1Cj5bbLfjeN8c77fd43qefF2OMSnVf++2SxCeOv8ffrUPWsF8Mpst&#10;4HknXAG5/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Ku+NMcAAADe&#10;AAAADwAAAAAAAAAAAAAAAACqAgAAZHJzL2Rvd25yZXYueG1sUEsFBgAAAAAEAAQA+gAAAJ4DAAAA&#10;AA==&#10;">
                        <v:line id="Düz Bağlayıcı 85780" o:spid="_x0000_s1301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yIvMUAAADeAAAADwAAAGRycy9kb3ducmV2LnhtbESPzWrCQBSF90LfYbiF7nSiRROioxTB&#10;0pWgtgt3l8w1E83cSTPTJH17ZyG4PJw/vtVmsLXoqPWVYwXTSQKCuHC64lLB92k3zkD4gKyxdkwK&#10;/snDZv0yWmGuXc8H6o6hFHGEfY4KTAhNLqUvDFn0E9cQR+/iWoshyraUusU+jttazpJkIS1WHB8M&#10;NrQ1VNyOf1bBLxY7suefzy7pTfe+uDT79HpW6u11+FiCCDSEZ/jR/tIKsnmaRYCIE1F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yIvMUAAADeAAAADwAAAAAAAAAA&#10;AAAAAAChAgAAZHJzL2Rvd25yZXYueG1sUEsFBgAAAAAEAAQA+QAAAJMDAAAAAA==&#10;" strokecolor="#5b9bd5" strokeweight=".5pt">
                          <v:stroke joinstyle="miter"/>
                        </v:line>
                        <v:line id="Düz Bağlayıcı 85781" o:spid="_x0000_s1302" style="position:absolute;visibility:visible" from="-475,2326" to="56678,2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AtJ8YAAADeAAAADwAAAGRycy9kb3ducmV2LnhtbESPT2vCQBTE7wW/w/KE3nRjpRqiq0hB&#10;6Umofw7eHtlnNpp9m2a3Sfz23YLQ4zAzv2GW695WoqXGl44VTMYJCOLc6ZILBafjdpSC8AFZY+WY&#10;FDzIw3o1eFlipl3HX9QeQiEihH2GCkwIdSalzw1Z9GNXE0fv6hqLIcqmkLrBLsJtJd+SZCYtlhwX&#10;DNb0YSi/H36sgm/Mt2Qv512bdKadzq71fn67KPU67DcLEIH68B9+tj+1gvR9nk7g7068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mQLSfGAAAA3gAAAA8AAAAAAAAA&#10;AAAAAAAAoQIAAGRycy9kb3ducmV2LnhtbFBLBQYAAAAABAAEAPkAAACUAwAAAAA=&#10;" strokecolor="#5b9bd5" strokeweight=".5pt">
                          <v:stroke joinstyle="miter"/>
                        </v:line>
                      </v:group>
                      <v:group id="Grup 85782" o:spid="_x0000_s1303" style="position:absolute;left:666;top:4572;width:76416;height:2571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9pcYscAAADeAAAADwAAAGRycy9kb3ducmV2LnhtbESPQWvCQBSE74X+h+UJ&#10;3uomim2IriLSigcpGAvi7ZF9JsHs25DdJvHfu0Khx2FmvmGW68HUoqPWVZYVxJMIBHFudcWFgp/T&#10;11sCwnlkjbVlUnAnB+vV68sSU217PlKX+UIECLsUFZTeN6mULi/JoJvYhjh4V9sa9EG2hdQt9gFu&#10;ajmNondpsOKwUGJD25LyW/ZrFOx67Dez+LM73K7b++U0/z4fYlJqPBo2CxCeBv8f/mvvtYJk/pFM&#10;4XknXAG5e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9pcYscAAADe&#10;AAAADwAAAAAAAAAAAAAAAACqAgAAZHJzL2Rvd25yZXYueG1sUEsFBgAAAAAEAAQA+gAAAJ4DAAAA&#10;AA==&#10;">
                        <v:line id="Düz Bağlayıcı 85783" o:spid="_x0000_s1304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4Wy8YAAADeAAAADwAAAGRycy9kb3ducmV2LnhtbESPT2vCQBTE7wW/w/KE3urGSjVEV5GC&#10;0pNQ/xy8PbLPbDT7NmbXJH77bqHQ4zAzv2EWq95WoqXGl44VjEcJCOLc6ZILBcfD5i0F4QOyxsox&#10;KXiSh9Vy8LLATLuOv6ndh0JECPsMFZgQ6kxKnxuy6EeuJo7exTUWQ5RNIXWDXYTbSr4nyVRaLDku&#10;GKzp01B+2z+sgjvmG7Ln07ZNOtNOppd6N7uelXod9us5iEB9+A//tb+0gvRjlk7g9068AnL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OFsvGAAAA3gAAAA8AAAAAAAAA&#10;AAAAAAAAoQIAAGRycy9kb3ducmV2LnhtbFBLBQYAAAAABAAEAPkAAACUAwAAAAA=&#10;" strokecolor="#5b9bd5" strokeweight=".5pt">
                          <v:stroke joinstyle="miter"/>
                        </v:line>
                        <v:line id="Düz Bağlayıcı 85784" o:spid="_x0000_s1305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eOv8cAAADeAAAADwAAAGRycy9kb3ducmV2LnhtbESPT2vCQBTE7wW/w/KE3urG2mqIriKC&#10;4qlQ/xy8PbLPbDT7Ns1uk/TbdwsFj8PM/IZZrHpbiZYaXzpWMB4lIIhzp0suFJyO25cUhA/IGivH&#10;pOCHPKyWg6cFZtp1/EntIRQiQthnqMCEUGdS+tyQRT9yNXH0rq6xGKJsCqkb7CLcVvI1SabSYslx&#10;wWBNG0P5/fBtFXxhviV7Oe/apDPtZHqtP2a3i1LPw349BxGoD4/wf3uvFaTvs/QN/u7EK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546/xwAAAN4AAAAPAAAAAAAA&#10;AAAAAAAAAKECAABkcnMvZG93bnJldi54bWxQSwUGAAAAAAQABAD5AAAAlQMAAAAA&#10;" strokecolor="#5b9bd5" strokeweight=".5pt">
                          <v:stroke joinstyle="miter"/>
                        </v:line>
                      </v:group>
                      <v:group id="Grup 85785" o:spid="_x0000_s1306" style="position:absolute;left:952;top:9429;width:76415;height:2572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PEFsgAAADeAAAADwAAAGRycy9kb3ducmV2LnhtbESPT2vCQBTE74V+h+UV&#10;equbtKSG1I2IVPEgBbVQentkX/5g9m3Irkn89q5Q6HGYmd8wi+VkWjFQ7xrLCuJZBIK4sLrhSsH3&#10;afOSgnAeWWNrmRRcycEyf3xYYKbtyAcajr4SAcIuQwW1910mpStqMuhmtiMOXml7gz7IvpK6xzHA&#10;TStfo+hdGmw4LNTY0bqm4ny8GAXbEcfVW/w57M/l+vp7Sr5+9jEp9fw0rT5AeJr8f/ivvdMK0mSe&#10;JnC/E66AzG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AgzxBbIAAAA&#10;3gAAAA8AAAAAAAAAAAAAAAAAqgIAAGRycy9kb3ducmV2LnhtbFBLBQYAAAAABAAEAPoAAACfAwAA&#10;AAA=&#10;">
                        <v:line id="Düz Bağlayıcı 85786" o:spid="_x0000_s1307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m1U8YAAADeAAAADwAAAGRycy9kb3ducmV2LnhtbESPQWvCQBSE7wX/w/IK3uqmliYhuooI&#10;Fk+F2nrw9sg+s9Hs25hdk/TfdwuFHoeZ+YZZrkfbiJ46XztW8DxLQBCXTtdcKfj63D3lIHxA1tg4&#10;JgXf5GG9mjwssdBu4A/qD6ESEcK+QAUmhLaQ0peGLPqZa4mjd3adxRBlV0nd4RDhtpHzJEmlxZrj&#10;gsGWtobK6+FuFdyw3JE9Hd/6ZDD9S3pu37PLSanp47hZgAg0hv/wX3uvFeSvWZ7C7514Be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5tVPGAAAA3gAAAA8AAAAAAAAA&#10;AAAAAAAAoQIAAGRycy9kb3ducmV2LnhtbFBLBQYAAAAABAAEAPkAAACUAwAAAAA=&#10;" strokecolor="#5b9bd5" strokeweight=".5pt">
                          <v:stroke joinstyle="miter"/>
                        </v:line>
                        <v:line id="Düz Bağlayıcı 85787" o:spid="_x0000_s1308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UQyMYAAADeAAAADwAAAGRycy9kb3ducmV2LnhtbESPQWvCQBSE7wX/w/IKvemmLZoQXUUK&#10;lp4EbT14e2Sf2Wj2bZrdJvHfu4LQ4zAz3zCL1WBr0VHrK8cKXicJCOLC6YpLBT/fm3EGwgdkjbVj&#10;UnAlD6vl6GmBuXY976jbh1JECPscFZgQmlxKXxiy6CeuIY7eybUWQ5RtKXWLfYTbWr4lyUxarDgu&#10;GGzow1Bx2f9ZBb9YbMgeD59d0pvufXZqtun5qNTL87Cegwg0hP/wo/2lFWTTNEvhfideAb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k1EMjGAAAA3gAAAA8AAAAAAAAA&#10;AAAAAAAAoQIAAGRycy9kb3ducmV2LnhtbFBLBQYAAAAABAAEAPkAAACUAwAAAAA=&#10;" strokecolor="#5b9bd5" strokeweight=".5pt">
                          <v:stroke joinstyle="miter"/>
                        </v:line>
                      </v:group>
                    </v:group>
                    <v:group id="Grup 85788" o:spid="_x0000_s1309" style="position:absolute;top:14382;width:76948;height:2096" coordorigin="-475" coordsize="57625,23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JriMQAAADeAAAADwAAAGRycy9kb3ducmV2LnhtbERPy4rCMBTdC/MP4Qru&#10;NO2IWqpRREZxIYIPGGZ3aa5tsbkpTaatf28WA7M8nPdq05tKtNS40rKCeBKBIM6sLjlXcL/txwkI&#10;55E1VpZJwYscbNYfgxWm2nZ8ofbqcxFC2KWooPC+TqV0WUEG3cTWxIF72MagD7DJpW6wC+Gmkp9R&#10;NJcGSw4NBda0Kyh7Xn+NgkOH3XYaf7Wn52P3+rnNzt+nmJQaDfvtEoSn3v+L/9xHrSCZLZKwN9wJ&#10;V0Cu3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JriMQAAADeAAAA&#10;DwAAAAAAAAAAAAAAAACqAgAAZHJzL2Rvd25yZXYueG1sUEsFBgAAAAAEAAQA+gAAAJsDAAAAAA==&#10;">
                      <v:line id="Düz Bağlayıcı 85789" o:spid="_x0000_s1310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YhIcYAAADeAAAADwAAAGRycy9kb3ducmV2LnhtbESPQWvCQBSE74L/YXmCN91YqcboKqWg&#10;9FSorQdvj+wzG82+TbNrkv77bqHgcZiZb5jNrreVaKnxpWMFs2kCgjh3uuRCwdfnfpKC8AFZY+WY&#10;FPyQh912ONhgpl3HH9QeQyEihH2GCkwIdSalzw1Z9FNXE0fv4hqLIcqmkLrBLsJtJZ+SZCEtlhwX&#10;DNb0aii/He9WwTfme7Ln06FNOtPOF5f6fXk9KzUe9S9rEIH68Aj/t9+0gvR5ma7g7068AnL7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fmISHGAAAA3gAAAA8AAAAAAAAA&#10;AAAAAAAAoQIAAGRycy9kb3ducmV2LnhtbFBLBQYAAAAABAAEAPkAAACUAwAAAAA=&#10;" strokecolor="#5b9bd5" strokeweight=".5pt">
                        <v:stroke joinstyle="miter"/>
                      </v:line>
                      <v:line id="Düz Bağlayıcı 85790" o:spid="_x0000_s1311" style="position:absolute;visibility:visible" from="-475,2326" to="56678,2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UeYcYAAADeAAAADwAAAGRycy9kb3ducmV2LnhtbESPy2rDMBBF94X+g5hCdo3clsaJEyWU&#10;QkpXgeax8G6wxpYTa+Raiu3+fbQoZHm5L85qM9pG9NT52rGCl2kCgrhwuuZKwfGwfZ6D8AFZY+OY&#10;FPyRh8368WGFmXYD/1C/D5WII+wzVGBCaDMpfWHIop+6ljh6pesshii7SuoOhzhuG/maJDNpseb4&#10;YLClT0PFZX+1Cn6x2JLNT199Mpj+bVa2u/ScKzV5Gj+WIAKN4R7+b39rBfP3dBEBIk5EAbm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FHmHGAAAA3gAAAA8AAAAAAAAA&#10;AAAAAAAAoQIAAGRycy9kb3ducmV2LnhtbFBLBQYAAAAABAAEAPkAAACUAwAAAAA=&#10;" strokecolor="#5b9bd5" strokeweight=".5pt">
                        <v:stroke joinstyle="miter"/>
                      </v:line>
                    </v:group>
                    <v:group id="Grup 85791" o:spid="_x0000_s1312" style="position:absolute;left:666;top:18954;width:76416;height:2572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tFUyMcAAADeAAAADwAAAGRycy9kb3ducmV2LnhtbESPT2vCQBTE7wW/w/IE&#10;b7qJxarRVUTa0oMI/gHx9sg+k2D2bciuSfz23YLQ4zAzv2GW686UoqHaFZYVxKMIBHFqdcGZgvPp&#10;azgD4TyyxtIyKXiSg/Wq97bERNuWD9QcfSYChF2CCnLvq0RKl+Zk0I1sRRy8m60N+iDrTOoa2wA3&#10;pRxH0Yc0WHBYyLGibU7p/fgwCr5bbDfv8Wezu9+2z+tpsr/sYlJq0O82CxCeOv8ffrV/tILZZDqP&#10;4e9OuAJy9Qs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8tFUyMcAAADe&#10;AAAADwAAAAAAAAAAAAAAAACqAgAAZHJzL2Rvd25yZXYueG1sUEsFBgAAAAAEAAQA+gAAAJ4DAAAA&#10;AA==&#10;">
                      <v:line id="Düz Bağlayıcı 85792" o:spid="_x0000_s1313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sljccAAADeAAAADwAAAGRycy9kb3ducmV2LnhtbESPT2vCQBTE7wW/w/IEb3Wj4p+mWUUK&#10;Fk8FrR68PbIv2bTZt2l2m6TfvlsQehxm5jdMthtsLTpqfeVYwWyagCDOna64VHB5PzxuQPiArLF2&#10;TAp+yMNuO3rIMNWu5xN151CKCGGfogITQpNK6XNDFv3UNcTRK1xrMUTZllK32Ee4reU8SVbSYsVx&#10;wWBDL4byz/O3VfCF+YHs7fraJb3pFquieVt/3JSajIf9M4hAQ/gP39tHrWCzXD/N4e9OvAJy+w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myWNxwAAAN4AAAAPAAAAAAAA&#10;AAAAAAAAAKECAABkcnMvZG93bnJldi54bWxQSwUGAAAAAAQABAD5AAAAlQMAAAAA&#10;" strokecolor="#5b9bd5" strokeweight=".5pt">
                        <v:stroke joinstyle="miter"/>
                      </v:line>
                      <v:line id="Düz Bağlayıcı 85793" o:spid="_x0000_s1314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eAFscAAADeAAAADwAAAGRycy9kb3ducmV2LnhtbESPzWrDMBCE74W+g9hCb43chvw5VkIp&#10;pOQUSNoeclusteXEWrmWajtvHwUCPQ4z8w2TrQdbi45aXzlW8DpKQBDnTldcKvj+2rzMQfiArLF2&#10;TAou5GG9enzIMNWu5z11h1CKCGGfogITQpNK6XNDFv3INcTRK1xrMUTZllK32Ee4reVbkkylxYrj&#10;gsGGPgzl58OfVfCL+Ybs8eezS3rTjadFs5udjko9Pw3vSxCBhvAfvre3WsF8MluM4XYnXgG5u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14AWxwAAAN4AAAAPAAAAAAAA&#10;AAAAAAAAAKECAABkcnMvZG93bnJldi54bWxQSwUGAAAAAAQABAD5AAAAlQMAAAAA&#10;" strokecolor="#5b9bd5" strokeweight=".5pt">
                        <v:stroke joinstyle="miter"/>
                      </v:line>
                    </v:group>
                    <v:group id="Grup 85794" o:spid="_x0000_s1315" style="position:absolute;left:1047;top:23717;width:76416;height:2572" coordorigin="-75" coordsize="57225,2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b3UMcAAADeAAAADwAAAGRycy9kb3ducmV2LnhtbESPQWvCQBSE7wX/w/KE&#10;3nSTVq1NXUWkFQ8iqAXx9sg+k2D2bchuk/jvXUHocZiZb5jZojOlaKh2hWUF8TACQZxaXXCm4Pf4&#10;M5iCcB5ZY2mZFNzIwWLee5lhom3Le2oOPhMBwi5BBbn3VSKlS3My6Ia2Ig7exdYGfZB1JnWNbYCb&#10;Ur5F0UQaLDgs5FjRKqf0evgzCtYttsv3+LvZXi+r2/k43p22MSn12u+WXyA8df4//GxvtILp+ONz&#10;BI874QrI+R0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qb3UMcAAADe&#10;AAAADwAAAAAAAAAAAAAAAACqAgAAZHJzL2Rvd25yZXYueG1sUEsFBgAAAAAEAAQA+gAAAJ4DAAAA&#10;AA==&#10;">
                      <v:line id="Düz Bağlayıcı 85795" o:spid="_x0000_s1316" style="position:absolute;visibility:visible" from="0,0" to="57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K9+cYAAADeAAAADwAAAGRycy9kb3ducmV2LnhtbESPT2vCQBTE74V+h+UVvNVNLf6LrlIK&#10;lp4EtT14e2Sf2Wj2bcyuSfz2riB4HGbmN8x82dlSNFT7wrGCj34CgjhzuuBcwd9u9T4B4QOyxtIx&#10;KbiSh+Xi9WWOqXYtb6jZhlxECPsUFZgQqlRKnxmy6PuuIo7ewdUWQ5R1LnWNbYTbUg6SZCQtFhwX&#10;DFb0bSg7bS9WwRmzFdn9/0+TtKb5HB2q9fi4V6r31n3NQATqwjP8aP9qBZPheDqE+514Be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yvfnGAAAA3gAAAA8AAAAAAAAA&#10;AAAAAAAAoQIAAGRycy9kb3ducmV2LnhtbFBLBQYAAAAABAAEAPkAAACUAwAAAAA=&#10;" strokecolor="#5b9bd5" strokeweight=".5pt">
                        <v:stroke joinstyle="miter"/>
                      </v:line>
                      <v:line id="Düz Bağlayıcı 85796" o:spid="_x0000_s1317" style="position:absolute;visibility:visible" from="-75,2855" to="57078,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AjjsYAAADeAAAADwAAAGRycy9kb3ducmV2LnhtbESPQWvCQBSE74L/YXmCN91YadToKqWg&#10;9FSorQdvj+wzG82+TbNrkv77bqHgcZiZb5jNrreVaKnxpWMFs2kCgjh3uuRCwdfnfrIE4QOyxsox&#10;KfghD7vtcLDBTLuOP6g9hkJECPsMFZgQ6kxKnxuy6KeuJo7exTUWQ5RNIXWDXYTbSj4lSSotlhwX&#10;DNb0aii/He9WwTfme7Ln06FNOtPO00v9vrielRqP+pc1iEB9eIT/229awfJ5sUrh7068AnL7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OgI47GAAAA3gAAAA8AAAAAAAAA&#10;AAAAAAAAoQIAAGRycy9kb3ducmV2LnhtbFBLBQYAAAAABAAEAPkAAACUAwAAAAA=&#10;" strokecolor="#5b9bd5" strokeweight=".5pt">
                        <v:stroke joinstyle="miter"/>
                      </v:line>
                    </v:group>
                  </v:group>
                </v:group>
              </v:group>
            </v:group>
          </v:group>
        </w:pict>
      </w:r>
      <w:r w:rsidRPr="00D8276B">
        <w:rPr>
          <w:rFonts w:ascii="ALFABET98" w:hAnsi="ALFABET98"/>
          <w:color w:val="FF0000"/>
          <w:sz w:val="28"/>
          <w:szCs w:val="28"/>
        </w:rPr>
        <w:t>-</w:t>
      </w:r>
      <w:r w:rsidRPr="00D8276B">
        <w:rPr>
          <w:rFonts w:ascii="ALFABET98" w:hAnsi="ALFABET98"/>
          <w:b/>
          <w:color w:val="FF0000"/>
          <w:sz w:val="28"/>
          <w:szCs w:val="28"/>
        </w:rPr>
        <w:t>Aşağıdaki problemleri çözelim.</w:t>
      </w:r>
    </w:p>
    <w:p w:rsidR="00B54415" w:rsidRDefault="00B54415" w:rsidP="001502C3">
      <w:pPr>
        <w:pStyle w:val="NoSpacing"/>
        <w:rPr>
          <w:rFonts w:ascii="ALFABET98" w:hAnsi="ALFABET98"/>
          <w:sz w:val="28"/>
          <w:szCs w:val="28"/>
        </w:rPr>
      </w:pPr>
      <w:r>
        <w:rPr>
          <w:noProof/>
        </w:rPr>
        <w:pict>
          <v:group id="Grup 85842" o:spid="_x0000_s1318" style="position:absolute;margin-left:-6.35pt;margin-top:39.35pt;width:509.25pt;height:651.75pt;z-index:251660800" coordsize="64674,82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AYGTgYAABtJAAAOAAAAZHJzL2Uyb0RvYy54bWzsXN1uozgUvl9p3wFxvw2/+VPTUdVuq5Wq&#10;mWo7q7l2iUnQAGaN06T7YPMC+2J7bLCTElJCtqWZyDcp+Ac45nzHn79jev5plcTGE6Z5RNKJaZ9Z&#10;poHTgEyjdDYx//p689vQNHKG0imKSYon5jPOzU8Xv/5yvszG2CFzEk8xNeAiaT5eZhNzzlg27vXy&#10;YI4TlJ+RDKdQGRKaIAandNabUrSEqydxz7Gsfm9J6DSjJMB5DqXXRaV5Ia4fhjhgX8Iwx8yIJyY8&#10;GxO/VPw+8t/exTkazyjK5lFQPgY64CkSFKVwU3Wpa8SQsaDR1qWSKKAkJyE7C0jSI2EYBVjYANbY&#10;VsWaW0oWmbBlNl7OMjVMMLSVcTr4ssHnp3tqRNOJOfSHnmMaKUrgNd3SRWYUJTBCy2w2hoa3NHvI&#10;7mlZMCvOuNGrkCb8L5hjrMTYPquxxStmBFDY9/oDb+CbRgB1Q2cwcBy/GP1gDq9oq18w/72hZ0/e&#10;uMefTz2OOlHPvTbQARd4aSCUvJmBtuWCTcJAe2iPHLBWuFezgfU9DzDQdqsGQskbGejaNrxDZaA1&#10;GvglfhoNdMBAC8aev3sbYGsXPXcaCLEgX7t7/v/c/WGOMixQlHMvXnuDbcvBuo6+T//9QdkMp9zr&#10;oUKMmWivXD4f5+D9Nf7e74th4bZZ3kC+deX4tuf2lV9YI98tWijj0TijObvFJDH4wcSkELVEMEFP&#10;dzmDJ4GmsgmcLDP5JOKIPceYP1Sc/olDQDJgzRG9RQzFVzE1nhBEPxQEOGV9bhlcT7Tm3cIojlVH&#10;u65jzMRwQKeyLe+GRWxVHa26ji/vqHqIu5KUqc5JlBJad4Hpd3Xnor20vrCZm89WjysRvkbylT2S&#10;6TO8Y0qKWJ9nwU0Ew3qHcnaPKAR38EOYsNgX+AljspyYpDwyjTmh/9SV8/bghFBrGkuYLCZm/vcC&#10;UWwa8R8puOfI9jw+u4gTzx/wOEM3ax43a9JFckXgjYD7wdOJQ96exfIwpCT5BvPaJb8rVKE0gHtP&#10;zIBReXLFikkMZsYAX16KZjCjZIjdpQ9ZwC/Ox5m7zdfVN0Sz0rcYuOVnIiGBxhUXK9rynim5XDAS&#10;RsL/+EgX41q+AYAnD68d4VRNS1WcOvKlA66bcQojuT0vOYM+n4lEaHIAyBCmCoTISU0iby9wcmAV&#10;o3cDuJJQk24rwocG7Rq0djn7Su/SqH1/1K7ZUkGQBHGq4Ur2QM6OkgxCCXh0SzLour4z5HM/QG/k&#10;S84nJ0fX8ge8sCRNJ8ApYL1TMMxqrBq2ilWaU8DExyPpqyzmnTnFmgdqUnFypGK0C6iKSWpSUQHf&#10;z7ESsBUr1KjtCrWbpGLz+FUxRi2/JcFwynV3K7XJHlmgJnB6ASqDb1UZRt+rF1fQuFG12NFTLdzX&#10;hnJZ4FVT1QpGmVo6aStTaxcwJyfLOErDqlAoqBD8U8syXM/5SYKxemc6GHcVjLvSZRxvB4WCijZA&#10;rQ1rWpfhKbBd8u17L3zUC9So7Qq1azbRwCVALanksESeSesykP+VwjYPgS9yPU5fjlqVVIiMSNm+&#10;WUPWuswx6DKlw2vZ+PSSPY6SnatALdXnPdm/JhXHlqG1VaTVpOIjSMXeBEOlMJRYUeYuWokVItnD&#10;ZRkPNnxsJX76kCUfcd1GbAlpt1umvuchsozSgJWlpfjbytLaUHNysowLZtZmtqCizWpPM6hjYFBq&#10;MtWxuKtY3JUs4ypdvcKgoKINUGvDmpZlPlKWUXsINGq7Qu2+rMndSvFAiYBbKy7RsF0GMlx87+wB&#10;22Vca2C5INge1xZcd1euByraxKoGUuF4lusD2RPG6y24Id9YE775Flxb7ZzQ4amr8NQZqdiV64GY&#10;0gaomlQcmyzjqOWbRm1XqN0kFZvHr+0hcbfyPlByAMEY2uVuXCnBwDXgew71sdURbJdxVbJG6jJQ&#10;0t7U2lhzerrMLsHcVWv8vTYyNlAo/RWT+G7qnRPvcgeczmydXmbLVbp6VZdRy/q9gFob1rQu84G6&#10;jKN3HBtdf3y4N23ayvG4h+R4GnSZU/uMiX/NWpvsgYo2yz1NKo4g2bPeN61XeF2t8LrSZbxdyR6o&#10;aANUTSqOTpdRwppGbVeo3SQVW8fwH3jEErD8b0H8X/xsnouP/Nf/0+jiPwAAAP//AwBQSwMEFAAG&#10;AAgAAAAhANeLH+jiAAAADAEAAA8AAABkcnMvZG93bnJldi54bWxMj0FrwkAQhe+F/odlCr3pJhFr&#10;SLMRkbYnKVQLpbc1OybB7GzIrkn89x1P9TQzvMeb7+XrybZiwN43jhTE8wgEUulMQ5WC78P7LAXh&#10;gyajW0eo4Ioe1sXjQ64z40b6wmEfKsEh5DOtoA6hy6T0ZY1W+7nrkFg7ud7qwGdfSdPrkcNtK5Mo&#10;epFWN8Qfat3htsbyvL9YBR+jHjeL+G3YnU/b6+9h+fmzi1Gp56dp8woi4BT+zXDDZ3QomOnoLmS8&#10;aBXM4mTFVgWrlOfNEEVLLnPkbZEmCcgil/clij8AAAD//wMAUEsBAi0AFAAGAAgAAAAhALaDOJL+&#10;AAAA4QEAABMAAAAAAAAAAAAAAAAAAAAAAFtDb250ZW50X1R5cGVzXS54bWxQSwECLQAUAAYACAAA&#10;ACEAOP0h/9YAAACUAQAACwAAAAAAAAAAAAAAAAAvAQAAX3JlbHMvLnJlbHNQSwECLQAUAAYACAAA&#10;ACEAxCQGBk4GAAAbSQAADgAAAAAAAAAAAAAAAAAuAgAAZHJzL2Uyb0RvYy54bWxQSwECLQAUAAYA&#10;CAAAACEA14sf6OIAAAAMAQAADwAAAAAAAAAAAAAAAACoCAAAZHJzL2Rvd25yZXYueG1sUEsFBgAA&#10;AAAEAAQA8wAAALcJAAAAAA==&#10;">
            <v:group id="Grup 85820" o:spid="_x0000_s1319" style="position:absolute;width:64103;height:18192" coordsize="64103,18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Jas4sQAAADeAAAADwAAAGRycy9kb3ducmV2LnhtbESPzYrCMBSF94LvEK7g&#10;TtMqDqUaRUTFhQyMCuLu0lzbYnNTmtjWt58sBmZ5OH98q01vKtFS40rLCuJpBII4s7rkXMHtepgk&#10;IJxH1lhZJgUfcrBZDwcrTLXt+Ifai89FGGGXooLC+zqV0mUFGXRTWxMH72kbgz7IJpe6wS6Mm0rO&#10;ouhLGiw5PBRY066g7HV5GwXHDrvtPN6359dz93lcF9/3c0xKjUf9dgnCU+//w3/tk1aQLJJZAAg4&#10;AQXk+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Jas4sQAAADeAAAA&#10;DwAAAAAAAAAAAAAAAACqAgAAZHJzL2Rvd25yZXYueG1sUEsFBgAAAAAEAAQA+gAAAJsDAAAAAA==&#10;">
              <v:group id="Grup 85813" o:spid="_x0000_s1320" style="position:absolute;width:31146;height:18097" coordsize="62103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ij4KMYAAADeAAAADwAAAGRycy9kb3ducmV2LnhtbESPQYvCMBSE7wv+h/AE&#10;b2taxaVUo4ioeBBhdWHx9miebbF5KU1s6783wsIeh5n5hlmselOJlhpXWlYQjyMQxJnVJecKfi67&#10;zwSE88gaK8uk4EkOVsvBxwJTbTv+pvbscxEg7FJUUHhfp1K6rCCDbmxr4uDdbGPQB9nkUjfYBbip&#10;5CSKvqTBksNCgTVtCsru54dRsO+wW0/jbXu83zbP62V2+j3GpNRo2K/nIDz1/j/81z5oBcksiafw&#10;vhOugFy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KPgoxgAAAN4A&#10;AAAPAAAAAAAAAAAAAAAAAKoCAABkcnMvZG93bnJldi54bWxQSwUGAAAAAAQABAD6AAAAnQMAAAAA&#10;">
                <v:rect id="Dikdörtgen 85811" o:spid="_x0000_s1321" style="position:absolute;left:666;top:1047;width:61437;height:109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XracYA&#10;AADeAAAADwAAAGRycy9kb3ducmV2LnhtbESPQWvCQBSE74L/YXlCb7qJpSWmrhItth5t1Pb6yL4m&#10;wezbkN1o+u+7QqHHYWa+YZbrwTTiSp2rLSuIZxEI4sLqmksFp+NumoBwHlljY5kU/JCD9Wo8WmKq&#10;7Y0/6Jr7UgQIuxQVVN63qZSuqMigm9mWOHjftjPog+xKqTu8Bbhp5DyKnqXBmsNChS1tKyoueW8U&#10;9MXb5qtss8Pr7pHfpY0X5vyplXqYDNkLCE+D/w//tfdaQfKUxDHc74Qr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XracYAAADeAAAADwAAAAAAAAAAAAAAAACYAgAAZHJz&#10;L2Rvd25yZXYueG1sUEsFBgAAAAAEAAQA9QAAAIsDAAAAAA==&#10;" strokecolor="#70ad47" strokeweight="1pt">
                  <v:textbox>
                    <w:txbxContent>
                      <w:p w:rsidR="00B54415" w:rsidRPr="001502C3" w:rsidRDefault="00B54415" w:rsidP="001502C3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  <w:r w:rsidRPr="001502C3">
                          <w:rPr>
                            <w:rFonts w:ascii="3AlfabeQuarkOTF Tur" w:hAnsi="3AlfabeQuarkOTF Tur"/>
                            <w:sz w:val="28"/>
                            <w:szCs w:val="28"/>
                          </w:rPr>
                          <w:t>9 tane elmanın 5 katı kaç elmadır?</w:t>
                        </w:r>
                      </w:p>
                      <w:p w:rsidR="00B54415" w:rsidRPr="00D8276B" w:rsidRDefault="00B54415" w:rsidP="001502C3">
                        <w:pPr>
                          <w:jc w:val="both"/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8276B"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  <w:t>Çözüm:</w:t>
                        </w:r>
                        <w:r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hyperlink r:id="rId4" w:history="1">
                          <w:r>
                            <w:rPr>
                              <w:rStyle w:val="Hyperlink"/>
                              <w:rFonts w:ascii="Comic Sans MS" w:hAnsi="Comic Sans MS" w:cs="Calibri"/>
                              <w:sz w:val="20"/>
                              <w:szCs w:val="20"/>
                            </w:rPr>
                            <w:t>www.sorubak.c</w:t>
                          </w:r>
                          <w:r w:rsidRPr="001713AD">
                            <w:rPr>
                              <w:rStyle w:val="Hyperlink"/>
                              <w:rFonts w:ascii="Comic Sans MS" w:hAnsi="Comic Sans MS" w:cs="Calibri"/>
                              <w:sz w:val="20"/>
                              <w:szCs w:val="20"/>
                            </w:rPr>
                            <w:t>om</w:t>
                          </w:r>
                        </w:hyperlink>
                      </w:p>
                      <w:p w:rsidR="00B54415" w:rsidRDefault="00B54415" w:rsidP="001502C3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</w:p>
                      <w:p w:rsidR="00B54415" w:rsidRPr="001502C3" w:rsidRDefault="00B54415" w:rsidP="001502C3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Dikdörtgen 85812" o:spid="_x0000_s1322" style="position:absolute;width:2762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w2ockA&#10;AADeAAAADwAAAGRycy9kb3ducmV2LnhtbESPQWvCQBSE7wX/w/KE3nSjsTWkriLSUKEHaVrB4yP7&#10;TFKzb2N2q/HfdwtCj8PMfMMsVr1pxIU6V1tWMBlHIIgLq2suFXx9ZqMEhPPIGhvLpOBGDlbLwcMC&#10;U22v/EGX3JciQNilqKDyvk2ldEVFBt3YtsTBO9rOoA+yK6Xu8BrgppHTKHqWBmsOCxW2tKmoOOU/&#10;RsH7tz7PysPrLq7nm/n+PHvLs2Os1OOwX7+A8NT7//C9vdUKkqdkMoW/O+EKyOU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Dpw2ockAAADeAAAADwAAAAAAAAAAAAAAAACYAgAA&#10;ZHJzL2Rvd25yZXYueG1sUEsFBgAAAAAEAAQA9QAAAI4DAAAAAA==&#10;" stroked="f" strokeweight="1pt">
                  <v:textbox>
                    <w:txbxContent>
                      <w:p w:rsidR="00B54415" w:rsidRPr="001502C3" w:rsidRDefault="00B54415" w:rsidP="001502C3">
                        <w:pPr>
                          <w:jc w:val="center"/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1502C3"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ect>
              </v:group>
              <v:group id="Grup 85817" o:spid="_x0000_s1323" style="position:absolute;left:33528;top:95;width:30575;height:18097" coordsize="62103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RP+K8cAAADeAAAADwAAAGRycy9kb3ducmV2LnhtbESPQWvCQBSE74X+h+UV&#10;equbWKwhuoqIlh5EMBaKt0f2mQSzb0N2TeK/dwWhx2FmvmHmy8HUoqPWVZYVxKMIBHFudcWFgt/j&#10;9iMB4TyyxtoyKbiRg+Xi9WWOqbY9H6jLfCEChF2KCkrvm1RKl5dk0I1sQxy8s20N+iDbQuoW+wA3&#10;tRxH0Zc0WHFYKLGhdUn5JbsaBd899qvPeNPtLuf17XSc7P92MSn1/jasZiA8Df4//Gz/aAXJJImn&#10;8LgTroBc3A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RP+K8cAAADe&#10;AAAADwAAAAAAAAAAAAAAAACqAgAAZHJzL2Rvd25yZXYueG1sUEsFBgAAAAAEAAQA+gAAAJ4DAAAA&#10;AA==&#10;">
                <v:rect id="Dikdörtgen 85818" o:spid="_x0000_s1324" style="position:absolute;left:666;top:1047;width:61437;height:109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9C9MMA&#10;AADeAAAADwAAAGRycy9kb3ducmV2LnhtbERPyU7DMBC9I/UfrKnEjTqhAqVp3aqlCnCErtdRPE2i&#10;xuModhb+Hh+QOD69fbUZTS16al1lWUE8i0AQ51ZXXCg4HbOnBITzyBpry6Tghxxs1pOHFabaDvxN&#10;/cEXIoSwS1FB6X2TSunykgy6mW2IA3ezrUEfYFtI3eIQwk0tn6PoVRqsODSU2NBbSfn90BkFXf6+&#10;uxbN9mufzflD2nhhzhet1ON03C5BeBr9v/jP/akVJC9JHPaGO+EK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9C9MMAAADeAAAADwAAAAAAAAAAAAAAAACYAgAAZHJzL2Rv&#10;d25yZXYueG1sUEsFBgAAAAAEAAQA9QAAAIgDAAAAAA==&#10;" strokecolor="#70ad47" strokeweight="1pt">
                  <v:textbox>
                    <w:txbxContent>
                      <w:p w:rsidR="00B54415" w:rsidRPr="001502C3" w:rsidRDefault="00B54415" w:rsidP="001502C3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3AlfabeQuarkOTF Tur" w:hAnsi="3AlfabeQuarkOTF Tur"/>
                            <w:sz w:val="28"/>
                            <w:szCs w:val="28"/>
                          </w:rPr>
                          <w:t>3’ün 5 katı 1 desteden kaç fazladır</w:t>
                        </w:r>
                        <w:r w:rsidRPr="001502C3"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  <w:t>?</w:t>
                        </w:r>
                      </w:p>
                      <w:p w:rsidR="00B54415" w:rsidRPr="00D8276B" w:rsidRDefault="00B54415" w:rsidP="001502C3">
                        <w:pPr>
                          <w:jc w:val="both"/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8276B"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  <w:t>Çözüm:</w:t>
                        </w:r>
                      </w:p>
                      <w:p w:rsidR="00B54415" w:rsidRDefault="00B54415" w:rsidP="001502C3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</w:p>
                      <w:p w:rsidR="00B54415" w:rsidRPr="001502C3" w:rsidRDefault="00B54415" w:rsidP="001502C3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Dikdörtgen 85819" o:spid="_x0000_s1325" style="position:absolute;width:2762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ik0MkA&#10;AADeAAAADwAAAGRycy9kb3ducmV2LnhtbESPT2vCQBTE7wW/w/IEb3Xjn9Y0dRURpQUPxajg8ZF9&#10;JtHs25jdavrtu4WCx2FmfsNM562pxI0aV1pWMOhHIIgzq0vOFex36+cYhPPIGivLpOCHHMxnnacp&#10;JtreeUu31OciQNglqKDwvk6kdFlBBl3f1sTBO9nGoA+yyaVu8B7gppLDKHqVBksOCwXWtCwou6Tf&#10;RsHmrK/j/Lj6GpWT5eRwHX+k69NIqV63XbyD8NT6R/i//akVxC/x4A3+7oQrIGe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ADik0MkAAADeAAAADwAAAAAAAAAAAAAAAACYAgAA&#10;ZHJzL2Rvd25yZXYueG1sUEsFBgAAAAAEAAQA9QAAAI4DAAAAAA==&#10;" stroked="f" strokeweight="1pt">
                  <v:textbox>
                    <w:txbxContent>
                      <w:p w:rsidR="00B54415" w:rsidRPr="001502C3" w:rsidRDefault="00B54415" w:rsidP="001502C3">
                        <w:pPr>
                          <w:jc w:val="center"/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</v:group>
            </v:group>
            <v:group id="Grup 85821" o:spid="_x0000_s1326" style="position:absolute;left:190;top:21050;width:64103;height:18193" coordsize="64103,18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9oJecYAAADeAAAADwAAAGRycy9kb3ducmV2LnhtbESPQYvCMBSE7wv+h/AE&#10;b2taxaVUo4ioeBBhdWHx9miebbF5KU1s6783wsIeh5n5hlmselOJlhpXWlYQjyMQxJnVJecKfi67&#10;zwSE88gaK8uk4EkOVsvBxwJTbTv+pvbscxEg7FJUUHhfp1K6rCCDbmxr4uDdbGPQB9nkUjfYBbip&#10;5CSKvqTBksNCgTVtCsru54dRsO+wW0/jbXu83zbP62V2+j3GpNRo2K/nIDz1/j/81z5oBcksmcTw&#10;vhOugFy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n2gl5xgAAAN4A&#10;AAAPAAAAAAAAAAAAAAAAAKoCAABkcnMvZG93bnJldi54bWxQSwUGAAAAAAQABAD6AAAAnQMAAAAA&#10;">
              <v:group id="Grup 85822" o:spid="_x0000_s1327" style="position:absolute;width:31146;height:18097" coordsize="62103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iXDsYAAADeAAAADwAAAGRycy9kb3ducmV2LnhtbESPQWvCQBSE74X+h+UV&#10;vNVNIpaQuoqIigcRqoXS2yP7TILZtyG7JvHfu4LgcZiZb5jZYjC16Kh1lWUF8TgCQZxbXXGh4Pe0&#10;+UxBOI+ssbZMCm7kYDF/f5thpm3PP9QdfSEChF2GCkrvm0xKl5dk0I1tQxy8s20N+iDbQuoW+wA3&#10;tUyi6EsarDgslNjQqqT8crwaBdse++UkXnf7y3l1+z9ND3/7mJQafQzLbxCeBv8KP9s7rSCdpkkC&#10;jzvhCsj5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CJcOxgAAAN4A&#10;AAAPAAAAAAAAAAAAAAAAAKoCAABkcnMvZG93bnJldi54bWxQSwUGAAAAAAQABAD6AAAAnQMAAAAA&#10;">
                <v:rect id="Dikdörtgen 85823" o:spid="_x0000_s1328" style="position:absolute;left:666;top:1047;width:61437;height:109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caOMYA&#10;AADeAAAADwAAAGRycy9kb3ducmV2LnhtbESPQWvCQBSE7wX/w/IEb80mSksaXYO2aHvUtNXrI/tM&#10;gtm3Ibtq+u+7hYLHYWa+YRb5YFpxpd41lhUkUQyCuLS64UrB1+fmMQXhPLLG1jIp+CEH+XL0sMBM&#10;2xvv6Vr4SgQIuwwV1N53mZSurMmgi2xHHLyT7Q36IPtK6h5vAW5aOY3jZ2mw4bBQY0evNZXn4mIU&#10;XMrt+lh1q93bZsbv0iYv5vuglZqMh9UchKfB38P/7Q+tIH1KpzP4uxOu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5caOMYAAADeAAAADwAAAAAAAAAAAAAAAACYAgAAZHJz&#10;L2Rvd25yZXYueG1sUEsFBgAAAAAEAAQA9QAAAIsDAAAAAA==&#10;" strokecolor="#70ad47" strokeweight="1pt">
                  <v:textbox>
                    <w:txbxContent>
                      <w:p w:rsidR="00B54415" w:rsidRPr="001502C3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3AlfabeQuarkOTF Tur" w:hAnsi="3AlfabeQuarkOTF Tur"/>
                            <w:sz w:val="28"/>
                            <w:szCs w:val="28"/>
                          </w:rPr>
                          <w:t xml:space="preserve"> 8’in 2 katına 10 eklersek sonuç ne olur</w:t>
                        </w:r>
                        <w:r w:rsidRPr="001502C3"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  <w:t>?</w:t>
                        </w:r>
                      </w:p>
                      <w:p w:rsidR="00B54415" w:rsidRPr="00D8276B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8276B"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  <w:t>Çözüm:</w:t>
                        </w:r>
                      </w:p>
                      <w:p w:rsidR="00B54415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</w:p>
                      <w:p w:rsidR="00B54415" w:rsidRPr="001502C3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Dikdörtgen 85824" o:spid="_x0000_s1329" style="position:absolute;width:2762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XB88gA&#10;AADeAAAADwAAAGRycy9kb3ducmV2LnhtbESPQWvCQBSE70L/w/IK3uqmmtYQXUVEseBBTFvw+Mg+&#10;k9Ts25hdNf33bqHgcZiZb5jpvDO1uFLrKssKXgcRCOLc6ooLBV+f65cEhPPIGmvLpOCXHMxnT70p&#10;ptreeE/XzBciQNilqKD0vkmldHlJBt3ANsTBO9rWoA+yLaRu8RbgppbDKHqXBisOCyU2tCwpP2UX&#10;o2D7o89xcVjtRtV4Of4+x5tsfRwp1X/uFhMQnjr/CP+3P7SC5C0ZxvB3J1wBObs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gVcHzyAAAAN4AAAAPAAAAAAAAAAAAAAAAAJgCAABk&#10;cnMvZG93bnJldi54bWxQSwUGAAAAAAQABAD1AAAAjQMAAAAA&#10;" stroked="f" strokeweight="1pt">
                  <v:textbox>
                    <w:txbxContent>
                      <w:p w:rsidR="00B54415" w:rsidRPr="001502C3" w:rsidRDefault="00B54415" w:rsidP="00D8276B">
                        <w:pPr>
                          <w:jc w:val="center"/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</v:group>
              <v:group id="Grup 85825" o:spid="_x0000_s1330" style="position:absolute;left:33528;top:95;width:30575;height:18097" coordsize="62103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OEPesYAAADeAAAADwAAAGRycy9kb3ducmV2LnhtbESPQWvCQBSE74X+h+UV&#10;vNVNlJSQuoqIigcRqoXS2yP7TILZtyG7JvHfu4LgcZiZb5jZYjC16Kh1lWUF8TgCQZxbXXGh4Pe0&#10;+UxBOI+ssbZMCm7kYDF/f5thpm3PP9QdfSEChF2GCkrvm0xKl5dk0I1tQxy8s20N+iDbQuoW+wA3&#10;tZxE0Zc0WHFYKLGhVUn55Xg1CrY99stpvO72l/Pq9n9KDn/7mJQafQzLbxCeBv8KP9s7rSBN0kkC&#10;jzvhCsj5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Q96xgAAAN4A&#10;AAAPAAAAAAAAAAAAAAAAAKoCAABkcnMvZG93bnJldi54bWxQSwUGAAAAAAQABAD6AAAAnQMAAAAA&#10;">
                <v:rect id="Dikdörtgen 85826" o:spid="_x0000_s1331" style="position:absolute;left:666;top:1047;width:61437;height:109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C5oMYA&#10;AADeAAAADwAAAGRycy9kb3ducmV2LnhtbESPS2vDMBCE74X8B7GB3ho5KQ2OayWkLWlyzLO9LtbW&#10;NrVWxpIf+fdVIZDjMDPfMOlqMJXoqHGlZQXTSQSCOLO65FzB+bR5ikE4j6yxskwKruRgtRw9pJho&#10;2/OBuqPPRYCwS1BB4X2dSOmyggy6ia2Jg/djG4M+yCaXusE+wE0lZ1E0lwZLDgsF1vReUPZ7bI2C&#10;Nvt8+87r9f5j88xbaacLc/nSSj2Oh/UrCE+Dv4dv7Z1WEL/Eszn83wlX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+C5oMYAAADeAAAADwAAAAAAAAAAAAAAAACYAgAAZHJz&#10;L2Rvd25yZXYueG1sUEsFBgAAAAAEAAQA9QAAAIsDAAAAAA==&#10;" strokecolor="#70ad47" strokeweight="1pt">
                  <v:textbox>
                    <w:txbxContent>
                      <w:p w:rsidR="00B54415" w:rsidRPr="001502C3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3AlfabeQuarkOTF Tur" w:hAnsi="3AlfabeQuarkOTF Tur"/>
                            <w:sz w:val="28"/>
                            <w:szCs w:val="28"/>
                          </w:rPr>
                          <w:t xml:space="preserve">7’nin 3 katı 23’den kaç eksiktir </w:t>
                        </w:r>
                        <w:r w:rsidRPr="001502C3"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  <w:t>?</w:t>
                        </w:r>
                      </w:p>
                      <w:p w:rsidR="00B54415" w:rsidRPr="00D8276B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8276B"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  <w:t>Çözüm:</w:t>
                        </w:r>
                      </w:p>
                      <w:p w:rsidR="00B54415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</w:p>
                      <w:p w:rsidR="00B54415" w:rsidRPr="001502C3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Dikdörtgen 85827" o:spid="_x0000_s1332" style="position:absolute;width:2762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dfhMgA&#10;AADeAAAADwAAAGRycy9kb3ducmV2LnhtbESPQWvCQBSE70L/w/IK3uqmapsQXUVEseBBTFvw+Mg+&#10;k9Ts25hdNf33bqHgcZiZb5jpvDO1uFLrKssKXgcRCOLc6ooLBV+f65cEhPPIGmvLpOCXHMxnT70p&#10;ptreeE/XzBciQNilqKD0vkmldHlJBt3ANsTBO9rWoA+yLaRu8RbgppbDKHqXBisOCyU2tCwpP2UX&#10;o2D7o8/j4rDajap4GX+fx5tsfRwp1X/uFhMQnjr/CP+3P7SC5C0ZxvB3J1wBObs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Qh1+EyAAAAN4AAAAPAAAAAAAAAAAAAAAAAJgCAABk&#10;cnMvZG93bnJldi54bWxQSwUGAAAAAAQABAD1AAAAjQMAAAAA&#10;" stroked="f" strokeweight="1pt">
                  <v:textbox>
                    <w:txbxContent>
                      <w:p w:rsidR="00B54415" w:rsidRPr="001502C3" w:rsidRDefault="00B54415" w:rsidP="00D8276B">
                        <w:pPr>
                          <w:jc w:val="center"/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</v:group>
            </v:group>
            <v:group id="Grup 85828" o:spid="_x0000_s1333" style="position:absolute;left:95;top:42005;width:64579;height:18193" coordsize="64579,18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uCg5MMAAADeAAAADwAAAGRycy9kb3ducmV2LnhtbERPTYvCMBC9C/6HMII3&#10;Tau4lGoUERUPsrAqiLehGdtiMylNbOu/3xwW9vh436tNbyrRUuNKywriaQSCOLO65FzB7XqYJCCc&#10;R9ZYWSYFH3KwWQ8HK0y17fiH2ovPRQhhl6KCwvs6ldJlBRl0U1sTB+5pG4M+wCaXusEuhJtKzqLo&#10;SxosOTQUWNOuoOx1eRsFxw677Tzet+fXc/d5XBff93NMSo1H/XYJwlPv/8V/7pNWkCySWdgb7oQr&#10;INe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24KDkwwAAAN4AAAAP&#10;AAAAAAAAAAAAAAAAAKoCAABkcnMvZG93bnJldi54bWxQSwUGAAAAAAQABAD6AAAAmgMAAAAA&#10;">
              <v:group id="Grup 85829" o:spid="_x0000_s1334" style="position:absolute;width:31146;height:18097" coordsize="62103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awFf8cAAADeAAAADwAAAGRycy9kb3ducmV2LnhtbESPT2vCQBTE7wW/w/KE&#10;3uomipKmriKipQcR/AOlt0f2mQSzb0N2TeK37wqCx2FmfsPMl72pREuNKy0riEcRCOLM6pJzBefT&#10;9iMB4TyyxsoyKbiTg+Vi8DbHVNuOD9QefS4ChF2KCgrv61RKlxVk0I1sTRy8i20M+iCbXOoGuwA3&#10;lRxH0UwaLDksFFjTuqDserwZBd8ddqtJvGl318v6/nea7n93MSn1PuxXXyA89f4VfrZ/tIJkmow/&#10;4XEnXAG5+A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awFf8cAAADe&#10;AAAADwAAAAAAAAAAAAAAAACqAgAAZHJzL2Rvd25yZXYueG1sUEsFBgAAAAAEAAQA+gAAAJ4DAAAA&#10;AA==&#10;">
                <v:rect id="Dikdörtgen 85830" o:spid="_x0000_s1335" style="position:absolute;left:666;top:1047;width:61437;height:109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wSksUA&#10;AADeAAAADwAAAGRycy9kb3ducmV2LnhtbESPzU7CQBSF9ya8w+SauJMpNpBaGAhqKiyxCmxvOte2&#10;oXOn6UxLeXtmYeLy5PzlW21G04iBOldbVjCbRiCIC6trLhX8fGfPCQjnkTU2lknBjRxs1pOHFaba&#10;XvmLhtyXIoywS1FB5X2bSumKigy6qW2Jg/drO4M+yK6UusNrGDeNfImihTRYc3iosKX3iopL3hsF&#10;ffH5di7b7eEji3kn7ezVHE9aqafHcbsE4Wn0/+G/9l4rSOZJHAACTkAB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nBKSxQAAAN4AAAAPAAAAAAAAAAAAAAAAAJgCAABkcnMv&#10;ZG93bnJldi54bWxQSwUGAAAAAAQABAD1AAAAigMAAAAA&#10;" strokecolor="#70ad47" strokeweight="1pt">
                  <v:textbox>
                    <w:txbxContent>
                      <w:p w:rsidR="00B54415" w:rsidRPr="001502C3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3AlfabeQuarkOTF Tur" w:hAnsi="3AlfabeQuarkOTF Tur"/>
                            <w:sz w:val="28"/>
                            <w:szCs w:val="28"/>
                          </w:rPr>
                          <w:t xml:space="preserve"> 2’nin 5 katına 1 deste eklersek sonuç ne olur</w:t>
                        </w:r>
                        <w:r w:rsidRPr="001502C3"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  <w:t>?</w:t>
                        </w:r>
                      </w:p>
                      <w:p w:rsidR="00B54415" w:rsidRPr="00D8276B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8276B"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  <w:t>Çözüm:</w:t>
                        </w:r>
                      </w:p>
                      <w:p w:rsidR="00B54415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</w:p>
                      <w:p w:rsidR="00B54415" w:rsidRPr="001502C3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Dikdörtgen 85831" o:spid="_x0000_s1336" style="position:absolute;width:2762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0tsgA&#10;AADeAAAADwAAAGRycy9kb3ducmV2LnhtbESPQWvCQBSE70L/w/IK3upGY2uIriKiWPAgpi14fGSf&#10;Sdrs25hdNf33bqHgcZiZb5jZojO1uFLrKssKhoMIBHFudcWFgs+PzUsCwnlkjbVlUvBLDhbzp94M&#10;U21vfKBr5gsRIOxSVFB636RSurwkg25gG+LgnWxr0AfZFlK3eAtwU8tRFL1JgxWHhRIbWpWU/2QX&#10;o2D3rc/j4rjex9VkNfk6j7fZ5hQr1X/ullMQnjr/CP+337WC5DWJh/B3J1wBOb8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1+/S2yAAAAN4AAAAPAAAAAAAAAAAAAAAAAJgCAABk&#10;cnMvZG93bnJldi54bWxQSwUGAAAAAAQABAD1AAAAjQMAAAAA&#10;" stroked="f" strokeweight="1pt">
                  <v:textbox>
                    <w:txbxContent>
                      <w:p w:rsidR="00B54415" w:rsidRPr="001502C3" w:rsidRDefault="00B54415" w:rsidP="00D8276B">
                        <w:pPr>
                          <w:jc w:val="center"/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</v:group>
              <v:group id="Grup 85832" o:spid="_x0000_s1337" style="position:absolute;left:33528;top:95;width:31051;height:18097" coordsize="63070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tEB08YAAADeAAAADwAAAGRycy9kb3ducmV2LnhtbESPQYvCMBSE7wv7H8Jb&#10;8LamVVxK1ygiq3gQYVUQb4/m2Rabl9LEtv57Iwgeh5n5hpnOe1OJlhpXWlYQDyMQxJnVJecKjofV&#10;dwLCeWSNlWVScCcH89nnxxRTbTv+p3bvcxEg7FJUUHhfp1K6rCCDbmhr4uBdbGPQB9nkUjfYBbip&#10;5CiKfqTBksNCgTUtC8qu+5tRsO6wW4zjv3Z7vSzv58Nkd9rGpNTgq1/8gvDU+3f41d5oBckkGY/g&#10;eSdcATl7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0QHTxgAAAN4A&#10;AAAPAAAAAAAAAAAAAAAAAKoCAABkcnMvZG93bnJldi54bWxQSwUGAAAAAAQABAD6AAAAnQMAAAAA&#10;">
                <v:rect id="Dikdörtgen 85833" o:spid="_x0000_s1338" style="position:absolute;left:666;top:1047;width:62404;height:109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6M5cYA&#10;AADeAAAADwAAAGRycy9kb3ducmV2LnhtbESPT2vCQBTE74V+h+UVvNWNBkuMriG2aD22qX+uj+xr&#10;Epp9G7Krxm/fFQo9DjPzG2aZDaYVF+pdY1nBZByBIC6tbrhSsP/aPCcgnEfW2FomBTdykK0eH5aY&#10;anvlT7oUvhIBwi5FBbX3XSqlK2sy6Ma2Iw7et+0N+iD7SuoerwFuWjmNohdpsOGwUGNHrzWVP8XZ&#10;KDiX2/Wp6vKPt03M79JO5uZw1EqNnoZ8AcLT4P/Df+2dVpDMkjiG+51wBe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6M5cYAAADeAAAADwAAAAAAAAAAAAAAAACYAgAAZHJz&#10;L2Rvd25yZXYueG1sUEsFBgAAAAAEAAQA9QAAAIsDAAAAAA==&#10;" strokecolor="#70ad47" strokeweight="1pt">
                  <v:textbox>
                    <w:txbxContent>
                      <w:p w:rsidR="00B54415" w:rsidRDefault="00B54415" w:rsidP="00D8276B">
                        <w:pPr>
                          <w:spacing w:after="0"/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3AlfabeQuarkOTF Tur" w:hAnsi="3AlfabeQuarkOTF Tur"/>
                            <w:sz w:val="28"/>
                            <w:szCs w:val="28"/>
                          </w:rPr>
                          <w:t xml:space="preserve">5’in 4 katına 5 eklersek sonuç ne </w:t>
                        </w:r>
                      </w:p>
                      <w:p w:rsidR="00B54415" w:rsidRPr="001502C3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  <w:t xml:space="preserve">olur </w:t>
                        </w:r>
                        <w:r w:rsidRPr="001502C3"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  <w:t>?</w:t>
                        </w:r>
                      </w:p>
                      <w:p w:rsidR="00B54415" w:rsidRPr="00D8276B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8276B"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  <w:t>Çözüm:</w:t>
                        </w:r>
                      </w:p>
                      <w:p w:rsidR="00B54415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</w:p>
                      <w:p w:rsidR="00B54415" w:rsidRPr="001502C3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Dikdörtgen 85834" o:spid="_x0000_s1339" style="position:absolute;width:2762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xXLsgA&#10;AADeAAAADwAAAGRycy9kb3ducmV2LnhtbESPQWvCQBSE74L/YXlCb3WjiTWkriJSacGDNG2hx0f2&#10;maRm38bsVtN/7woFj8PMfMMsVr1pxJk6V1tWMBlHIIgLq2suFXx+bB9TEM4ja2wsk4I/crBaDgcL&#10;zLS98Dudc1+KAGGXoYLK+zaT0hUVGXRj2xIH72A7gz7IrpS6w0uAm0ZOo+hJGqw5LFTY0qai4pj/&#10;GgW7H31Kyu+XfVzPN/OvU/Kabw+xUg+jfv0MwlPv7+H/9ptWkM7SOIHbnXAF5PIK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ljFcuyAAAAN4AAAAPAAAAAAAAAAAAAAAAAJgCAABk&#10;cnMvZG93bnJldi54bWxQSwUGAAAAAAQABAD1AAAAjQMAAAAA&#10;" stroked="f" strokeweight="1pt">
                  <v:textbox>
                    <w:txbxContent>
                      <w:p w:rsidR="00B54415" w:rsidRPr="001502C3" w:rsidRDefault="00B54415" w:rsidP="00D8276B">
                        <w:pPr>
                          <w:jc w:val="center"/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</v:group>
            </v:group>
            <v:group id="Grup 85835" o:spid="_x0000_s1340" style="position:absolute;left:381;top:64579;width:64103;height:18193" coordsize="64103,18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iZp8YAAADeAAAADwAAAGRycy9kb3ducmV2LnhtbESPQWvCQBSE74X+h+UV&#10;vNVNlJSQuoqIigcRqoXS2yP7TILZtyG7JvHfu4LgcZiZb5jZYjC16Kh1lWUF8TgCQZxbXXGh4Pe0&#10;+UxBOI+ssbZMCm7kYDF/f5thpm3PP9QdfSEChF2GCkrvm0xKl5dk0I1tQxy8s20N+iDbQuoW+wA3&#10;tZxE0Zc0WHFYKLGhVUn55Xg1CrY99stpvO72l/Pq9n9KDn/7mJQafQzLbxCeBv8KP9s7rSBN0mkC&#10;jzvhCsj5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OJmnxgAAAN4A&#10;AAAPAAAAAAAAAAAAAAAAAKoCAABkcnMvZG93bnJldi54bWxQSwUGAAAAAAQABAD6AAAAnQMAAAAA&#10;">
              <v:group id="Grup 85836" o:spid="_x0000_s1341" style="position:absolute;width:31146;height:18097" coordsize="62103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oH0McAAADeAAAADwAAAGRycy9kb3ducmV2LnhtbESPT4vCMBTE78J+h/AW&#10;vGlaRSldo4is4kEW/APi7dE822LzUprY1m+/WVjwOMzMb5jFqjeVaKlxpWUF8TgCQZxZXXKu4HLe&#10;jhIQziNrrCyTghc5WC0/BgtMte34SO3J5yJA2KWooPC+TqV0WUEG3djWxMG728agD7LJpW6wC3BT&#10;yUkUzaXBksNCgTVtCsoep6dRsOuwW0/j7/bwuG9et/Ps53qISanhZ7/+AuGp9+/wf3uvFSSzZDqH&#10;vzvhCs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eoH0McAAADe&#10;AAAADwAAAAAAAAAAAAAAAACqAgAAZHJzL2Rvd25yZXYueG1sUEsFBgAAAAAEAAQA+gAAAJ4DAAAA&#10;AA==&#10;">
                <v:rect id="Dikdörtgen 85837" o:spid="_x0000_s1342" style="position:absolute;left:666;top:1047;width:61437;height:109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WK5sYA&#10;AADeAAAADwAAAGRycy9kb3ducmV2LnhtbESPQWvCQBSE7wX/w/IKvekmSm1M3Yi2aD3WaNvrI/ua&#10;BLNvQ3bV+O+7gtDjMDPfMPNFbxpxps7VlhXEowgEcWF1zaWCw349TEA4j6yxsUwKruRgkQ0e5phq&#10;e+EdnXNfigBhl6KCyvs2ldIVFRl0I9sSB+/XdgZ9kF0pdYeXADeNHEfRVBqsOSxU2NJbRcUxPxkF&#10;p2Kz+inb5ef7esIf0sYz8/WtlXp67JevIDz1/j98b2+1guQ5mbzA7U64AjL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WK5sYAAADeAAAADwAAAAAAAAAAAAAAAACYAgAAZHJz&#10;L2Rvd25yZXYueG1sUEsFBgAAAAAEAAQA9QAAAIsDAAAAAA==&#10;" strokecolor="#70ad47" strokeweight="1pt">
                  <v:textbox>
                    <w:txbxContent>
                      <w:p w:rsidR="00B54415" w:rsidRPr="001502C3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3AlfabeQuarkOTF Tur" w:hAnsi="3AlfabeQuarkOTF Tur"/>
                            <w:sz w:val="28"/>
                            <w:szCs w:val="28"/>
                          </w:rPr>
                          <w:t xml:space="preserve"> 6’nın 5 katı kaç deste eder</w:t>
                        </w:r>
                        <w:r w:rsidRPr="001502C3"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  <w:t>?</w:t>
                        </w:r>
                      </w:p>
                      <w:p w:rsidR="00B54415" w:rsidRPr="00D8276B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8276B"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  <w:t>Çözüm:</w:t>
                        </w:r>
                      </w:p>
                      <w:p w:rsidR="00B54415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</w:p>
                      <w:p w:rsidR="00B54415" w:rsidRPr="001502C3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Dikdörtgen 85838" o:spid="_x0000_s1343" style="position:absolute;width:2762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FdK8YA&#10;AADeAAAADwAAAGRycy9kb3ducmV2LnhtbERPy2rCQBTdC/2H4Rbc6aTG1pBmlCKKQhdi2kKXl8zN&#10;o83ciZlR07/vLASXh/POVoNpxYV611hW8DSNQBAXVjdcKfj82E4SEM4ja2wtk4I/crBaPowyTLW9&#10;8pEuua9ECGGXooLa+y6V0hU1GXRT2xEHrrS9QR9gX0nd4zWEm1bOouhFGmw4NNTY0bqm4jc/GwXv&#10;P/o0r743h7hZrBdfp/ku35axUuPH4e0VhKfB38U3914rSJ6TOOwNd8IV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FdK8YAAADeAAAADwAAAAAAAAAAAAAAAACYAgAAZHJz&#10;L2Rvd25yZXYueG1sUEsFBgAAAAAEAAQA9QAAAIsDAAAAAA==&#10;" stroked="f" strokeweight="1pt">
                  <v:textbox>
                    <w:txbxContent>
                      <w:p w:rsidR="00B54415" w:rsidRPr="001502C3" w:rsidRDefault="00B54415" w:rsidP="00D8276B">
                        <w:pPr>
                          <w:jc w:val="center"/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ect>
              </v:group>
              <v:group id="Grup 85839" o:spid="_x0000_s1344" style="position:absolute;left:33528;top:95;width:30575;height:18097" coordsize="62103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HWToscAAADeAAAADwAAAGRycy9kb3ducmV2LnhtbESPQWvCQBSE70L/w/IK&#10;vekmipKmriKipQcRjELp7ZF9JsHs25Bdk/jvu4WCx2FmvmGW68HUoqPWVZYVxJMIBHFudcWFgst5&#10;P05AOI+ssbZMCh7kYL16GS0x1bbnE3WZL0SAsEtRQel9k0rp8pIMuoltiIN3ta1BH2RbSN1iH+Cm&#10;ltMoWkiDFYeFEhvalpTfsrtR8Nljv5nFu+5wu24fP+f58fsQk1Jvr8PmA4SnwT/D/+0vrSCZJ7N3&#10;+LsTroBc/Q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3HWToscAAADe&#10;AAAADwAAAAAAAAAAAAAAAACqAgAAZHJzL2Rvd25yZXYueG1sUEsFBgAAAAAEAAQA+gAAAJ4DAAAA&#10;AA==&#10;">
                <v:rect id="Dikdörtgen 85840" o:spid="_x0000_s1345" style="position:absolute;left:666;top:1047;width:61437;height:109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ph78UA&#10;AADeAAAADwAAAGRycy9kb3ducmV2LnhtbESPy27CMBBF90j9B2uQugOHR6uQYlCgCmXZUtpuR/GQ&#10;RI3HUeyE9O/rBRLLq/vSWW8HU4ueWldZVjCbRiCIc6srLhScP7NJDMJ5ZI21ZVLwRw62m4fRGhNt&#10;r/xB/ckXIoywS1BB6X2TSOnykgy6qW2Ig3exrUEfZFtI3eI1jJtazqPoWRqsODyU2NC+pPz31BkF&#10;XX7Y/RRN+v6aLfhN2tnKfH1rpR7HQ/oCwtPg7+Fb+6gVxE/xMgAEnIACcvM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mmHvxQAAAN4AAAAPAAAAAAAAAAAAAAAAAJgCAABkcnMv&#10;ZG93bnJldi54bWxQSwUGAAAAAAQABAD1AAAAigMAAAAA&#10;" strokecolor="#70ad47" strokeweight="1pt">
                  <v:textbox>
                    <w:txbxContent>
                      <w:p w:rsidR="00B54415" w:rsidRPr="001502C3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3AlfabeQuarkOTF Tur" w:hAnsi="3AlfabeQuarkOTF Tur"/>
                            <w:sz w:val="28"/>
                            <w:szCs w:val="28"/>
                          </w:rPr>
                          <w:t xml:space="preserve">4’ün 6 katının 10 eksiği kaç eder </w:t>
                        </w:r>
                        <w:r w:rsidRPr="001502C3"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  <w:t>?</w:t>
                        </w:r>
                      </w:p>
                      <w:p w:rsidR="00B54415" w:rsidRPr="00D8276B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8276B"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  <w:t>Çözüm:</w:t>
                        </w:r>
                      </w:p>
                      <w:p w:rsidR="00B54415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</w:p>
                      <w:p w:rsidR="00B54415" w:rsidRPr="001502C3" w:rsidRDefault="00B54415" w:rsidP="00D8276B">
                        <w:pPr>
                          <w:jc w:val="both"/>
                          <w:rPr>
                            <w:rFonts w:ascii="3AlfabeQuarkOTF" w:hAnsi="3AlfabeQuarkOT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Dikdörtgen 85841" o:spid="_x0000_s1346" style="position:absolute;width:2762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2Hy8gA&#10;AADeAAAADwAAAGRycy9kb3ducmV2LnhtbESPQWvCQBSE70L/w/IK3upGTTVEVxFRLPRQGhU8PrLP&#10;JG32bcyumv77bqHgcZiZb5j5sjO1uFHrKssKhoMIBHFudcWFgsN++5KAcB5ZY22ZFPyQg+XiqTfH&#10;VNs7f9It84UIEHYpKii9b1IpXV6SQTewDXHwzrY16INsC6lbvAe4qeUoiibSYMVhocSG1iXl39nV&#10;KHj/0pe4OG0+xtV0PT1e4l22PY+V6j93qxkIT51/hP/bb1pB8prEQ/i7E66AXP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t/YfLyAAAAN4AAAAPAAAAAAAAAAAAAAAAAJgCAABk&#10;cnMvZG93bnJldi54bWxQSwUGAAAAAAQABAD1AAAAjQMAAAAA&#10;" stroked="f" strokeweight="1pt">
                  <v:textbox>
                    <w:txbxContent>
                      <w:p w:rsidR="00B54415" w:rsidRPr="001502C3" w:rsidRDefault="00B54415" w:rsidP="00D8276B">
                        <w:pPr>
                          <w:jc w:val="center"/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3AlfabeQuarkOTF" w:hAnsi="3AlfabeQuarkOTF"/>
                            <w:b/>
                            <w:color w:val="FF000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</v:group>
            </v:group>
          </v:group>
        </w:pict>
      </w:r>
    </w:p>
    <w:sectPr w:rsidR="00B54415" w:rsidSect="00031D7A">
      <w:pgSz w:w="11906" w:h="16838"/>
      <w:pgMar w:top="709" w:right="991" w:bottom="799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3AlfabeQuarkOTF Tur">
    <w:panose1 w:val="00000000000000000000"/>
    <w:charset w:val="A2"/>
    <w:family w:val="modern"/>
    <w:notTrueType/>
    <w:pitch w:val="variable"/>
    <w:sig w:usb0="00000005" w:usb1="00000000" w:usb2="00000000" w:usb3="00000000" w:csb0="00000010" w:csb1="00000000"/>
  </w:font>
  <w:font w:name="3AlfabeQuark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1E3C"/>
    <w:rsid w:val="0001772B"/>
    <w:rsid w:val="00031D7A"/>
    <w:rsid w:val="001422B3"/>
    <w:rsid w:val="001502C3"/>
    <w:rsid w:val="001713AD"/>
    <w:rsid w:val="001A3B76"/>
    <w:rsid w:val="001F1E3C"/>
    <w:rsid w:val="00301663"/>
    <w:rsid w:val="0044775D"/>
    <w:rsid w:val="004838EF"/>
    <w:rsid w:val="0056791B"/>
    <w:rsid w:val="005E2668"/>
    <w:rsid w:val="006278B7"/>
    <w:rsid w:val="00670981"/>
    <w:rsid w:val="00875720"/>
    <w:rsid w:val="00AD560D"/>
    <w:rsid w:val="00B54415"/>
    <w:rsid w:val="00C33EDC"/>
    <w:rsid w:val="00D8276B"/>
    <w:rsid w:val="00DB74D7"/>
    <w:rsid w:val="00E8648B"/>
    <w:rsid w:val="00EF7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91B"/>
    <w:pPr>
      <w:spacing w:after="160" w:line="259" w:lineRule="auto"/>
    </w:pPr>
    <w:rPr>
      <w:rFonts w:cs="Calibri"/>
      <w:color w:val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56791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99"/>
    <w:qFormat/>
    <w:rsid w:val="00AD560D"/>
    <w:rPr>
      <w:rFonts w:cs="Calibri"/>
      <w:color w:val="000000"/>
    </w:rPr>
  </w:style>
  <w:style w:type="table" w:styleId="TableGrid0">
    <w:name w:val="Table Grid"/>
    <w:basedOn w:val="TableNormal"/>
    <w:uiPriority w:val="99"/>
    <w:rsid w:val="00031D7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B7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74D7"/>
    <w:rPr>
      <w:rFonts w:ascii="Segoe UI" w:eastAsia="Times New Roman" w:hAnsi="Segoe UI" w:cs="Segoe UI"/>
      <w:color w:val="000000"/>
      <w:sz w:val="18"/>
      <w:szCs w:val="18"/>
    </w:rPr>
  </w:style>
  <w:style w:type="character" w:styleId="Hyperlink">
    <w:name w:val="Hyperlink"/>
    <w:basedOn w:val="DefaultParagraphFont"/>
    <w:uiPriority w:val="99"/>
    <w:rsid w:val="0087572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42</Words>
  <Characters>245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belkis54</dc:creator>
  <cp:keywords>www.sorubak.com</cp:keywords>
  <dc:description>www.sorubak.com</dc:description>
  <cp:lastModifiedBy>edanur</cp:lastModifiedBy>
  <cp:revision>6</cp:revision>
  <cp:lastPrinted>2015-01-15T23:51:00Z</cp:lastPrinted>
  <dcterms:created xsi:type="dcterms:W3CDTF">2015-01-15T23:02:00Z</dcterms:created>
  <dcterms:modified xsi:type="dcterms:W3CDTF">2015-02-12T16:33:00Z</dcterms:modified>
  <cp:category>www.sorubak.com</cp:category>
</cp:coreProperties>
</file>