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D8" w:rsidRDefault="00CE60D8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 Tur" w:hAnsi="ALFABET98 Tur"/>
          <w:b/>
          <w:sz w:val="22"/>
          <w:szCs w:val="22"/>
        </w:rPr>
        <w:t xml:space="preserve">  Adı ve Soyadı:</w:t>
      </w:r>
      <w:r>
        <w:rPr>
          <w:b/>
          <w:sz w:val="22"/>
          <w:szCs w:val="22"/>
        </w:rPr>
        <w:t>………………………………………………</w:t>
      </w:r>
      <w:r>
        <w:rPr>
          <w:rFonts w:ascii="ALFABET98" w:hAnsi="ALFABET98"/>
          <w:b/>
          <w:sz w:val="22"/>
          <w:szCs w:val="22"/>
        </w:rPr>
        <w:t xml:space="preserve">..    </w:t>
      </w:r>
    </w:p>
    <w:p w:rsidR="00CE60D8" w:rsidRPr="001810F7" w:rsidRDefault="00CE60D8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No:</w:t>
      </w:r>
      <w:r>
        <w:rPr>
          <w:b/>
          <w:sz w:val="22"/>
          <w:szCs w:val="22"/>
        </w:rPr>
        <w:t>………………</w:t>
      </w: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 Tur" w:hAnsi="ALFABET98 Tur"/>
          <w:b/>
          <w:sz w:val="22"/>
          <w:szCs w:val="22"/>
        </w:rPr>
        <w:t>İNKILAP İLKOKULU</w:t>
      </w: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2-J</w:t>
      </w:r>
      <w:r w:rsidRPr="001810F7">
        <w:rPr>
          <w:rFonts w:ascii="ALFABET98 Tur" w:hAnsi="ALFABET98 Tur"/>
          <w:b/>
          <w:sz w:val="22"/>
          <w:szCs w:val="22"/>
        </w:rPr>
        <w:t xml:space="preserve"> SINIFI SENE BAŞI SEVİYE TESPİT SINAVI</w:t>
      </w:r>
    </w:p>
    <w:p w:rsidR="00CE60D8" w:rsidRPr="001810F7" w:rsidRDefault="00CE60D8" w:rsidP="00705C16">
      <w:pPr>
        <w:jc w:val="center"/>
        <w:outlineLvl w:val="0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TÜRKÇE</w:t>
      </w:r>
    </w:p>
    <w:p w:rsidR="00CE60D8" w:rsidRPr="001810F7" w:rsidRDefault="00CE60D8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705C16">
      <w:pPr>
        <w:ind w:left="708"/>
        <w:rPr>
          <w:rFonts w:ascii="ALFABET98" w:hAnsi="ALFABET98" w:cs="Aparajita"/>
          <w:b/>
          <w:color w:val="000000"/>
          <w:sz w:val="22"/>
          <w:szCs w:val="22"/>
          <w:u w:val="single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t xml:space="preserve">                                                </w:t>
      </w:r>
      <w:hyperlink r:id="rId6" w:history="1">
        <w:r w:rsidRPr="001810F7">
          <w:rPr>
            <w:rFonts w:ascii="ALFABET98 Tur" w:hAnsi="ALFABET98 Tur" w:cs="Aparajita"/>
            <w:b/>
            <w:color w:val="000000"/>
            <w:sz w:val="22"/>
            <w:szCs w:val="22"/>
            <w:u w:val="single"/>
          </w:rPr>
          <w:t>Ağaç Diyor Ki</w:t>
        </w:r>
      </w:hyperlink>
    </w:p>
    <w:p w:rsidR="00CE60D8" w:rsidRPr="001810F7" w:rsidRDefault="00CE60D8" w:rsidP="00705C16">
      <w:pPr>
        <w:spacing w:before="100" w:beforeAutospacing="1" w:after="100" w:afterAutospacing="1"/>
        <w:rPr>
          <w:rFonts w:ascii="ALFABET98" w:hAnsi="ALFABET98" w:cs="Aparajita"/>
          <w:color w:val="000000"/>
          <w:sz w:val="22"/>
          <w:szCs w:val="22"/>
        </w:rPr>
        <w:sectPr w:rsidR="00CE60D8" w:rsidRPr="001810F7" w:rsidSect="001810F7">
          <w:footerReference w:type="default" r:id="rId7"/>
          <w:pgSz w:w="11906" w:h="16838"/>
          <w:pgMar w:top="567" w:right="567" w:bottom="567" w:left="567" w:header="567" w:footer="567" w:gutter="0"/>
          <w:pgBorders w:offsetFrom="page">
            <w:top w:val="flowersDaisies" w:sz="10" w:space="24" w:color="00B0F0"/>
            <w:left w:val="flowersDaisies" w:sz="10" w:space="24" w:color="00B0F0"/>
            <w:bottom w:val="flowersDaisies" w:sz="10" w:space="24" w:color="00B0F0"/>
            <w:right w:val="flowersDaisies" w:sz="10" w:space="24" w:color="00B0F0"/>
          </w:pgBorders>
          <w:cols w:space="708"/>
          <w:docGrid w:linePitch="360"/>
        </w:sectPr>
      </w:pPr>
    </w:p>
    <w:p w:rsidR="00CE60D8" w:rsidRPr="001810F7" w:rsidRDefault="00CE60D8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 Tur" w:hAnsi="ALFABET98 Tur" w:cs="Aparajita"/>
          <w:color w:val="000000"/>
          <w:sz w:val="22"/>
          <w:szCs w:val="22"/>
        </w:rPr>
        <w:t>Ben küçücük bir ağacım,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Yurdumun bir bahçesinde,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Topraklar tüterken görün,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Dallarım çiçeklensin de.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Her şeyimle yararlıyım,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İnsanoğluna dünyada,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Çiçeğim, yaprağım, gölgem.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İri dallı zerdalimle.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</w:r>
    </w:p>
    <w:p w:rsidR="00CE60D8" w:rsidRPr="001810F7" w:rsidRDefault="00CE60D8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 Tur" w:hAnsi="ALFABET98 Tur" w:cs="Aparajita"/>
          <w:color w:val="000000"/>
          <w:sz w:val="22"/>
          <w:szCs w:val="22"/>
        </w:rPr>
        <w:t>Kuşlar mutlu şarkısını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Hep dalımda söylerler,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Şen arılar vızır vızır,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Kokuma koşup gelirler.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Sakın,sakın dalımızı,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Çocuklar çekip kırmayın.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 xml:space="preserve">Çakınızla gövdemizde </w:t>
      </w:r>
      <w:r w:rsidRPr="001810F7">
        <w:rPr>
          <w:rFonts w:ascii="ALFABET98 Tur" w:hAnsi="ALFABET98 Tur" w:cs="Aparajita"/>
          <w:color w:val="000000"/>
          <w:sz w:val="22"/>
          <w:szCs w:val="22"/>
        </w:rPr>
        <w:br/>
        <w:t>Derin yaralar açmayın.</w:t>
      </w:r>
    </w:p>
    <w:p w:rsidR="00CE60D8" w:rsidRPr="001810F7" w:rsidRDefault="00CE60D8" w:rsidP="00705C16">
      <w:pPr>
        <w:spacing w:before="100" w:beforeAutospacing="1" w:after="100" w:afterAutospacing="1"/>
        <w:rPr>
          <w:rFonts w:ascii="ALFABET98" w:hAnsi="ALFABET98" w:cs="Aparajita"/>
          <w:sz w:val="22"/>
          <w:szCs w:val="22"/>
        </w:rPr>
        <w:sectPr w:rsidR="00CE60D8" w:rsidRPr="001810F7" w:rsidSect="001810F7">
          <w:type w:val="continuous"/>
          <w:pgSz w:w="11906" w:h="16838"/>
          <w:pgMar w:top="567" w:right="567" w:bottom="567" w:left="567" w:header="567" w:footer="567" w:gutter="0"/>
          <w:pgBorders w:offsetFrom="page">
            <w:top w:val="flowersDaisies" w:sz="10" w:space="24" w:color="00B0F0"/>
            <w:left w:val="flowersDaisies" w:sz="10" w:space="24" w:color="00B0F0"/>
            <w:bottom w:val="flowersDaisies" w:sz="10" w:space="24" w:color="00B0F0"/>
            <w:right w:val="flowersDaisies" w:sz="10" w:space="24" w:color="00B0F0"/>
          </w:pgBorders>
          <w:cols w:num="2" w:space="708"/>
          <w:docGrid w:linePitch="360"/>
        </w:sectPr>
      </w:pPr>
      <w:r w:rsidRPr="001810F7">
        <w:rPr>
          <w:rFonts w:ascii="ALFABET98 Tur" w:hAnsi="ALFABET98 Tur" w:cs="Aparajita"/>
          <w:sz w:val="22"/>
          <w:szCs w:val="22"/>
        </w:rPr>
        <w:t xml:space="preserve">               Halim YAĞCIOĞLU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  <w:b/>
        </w:rPr>
      </w:pPr>
      <w:r w:rsidRPr="001810F7">
        <w:rPr>
          <w:rFonts w:ascii="ALFABET98 Tur" w:hAnsi="ALFABET98 Tur" w:cs="Tahoma"/>
          <w:b/>
          <w:lang w:eastAsia="tr-TR"/>
        </w:rPr>
        <w:t xml:space="preserve">    1-Ağaç neredeymiş?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A. bahçede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B. ormanda     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  C. Yolda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 w:cs="Tahoma"/>
          <w:b/>
          <w:lang w:eastAsia="tr-TR"/>
        </w:rPr>
      </w:pPr>
      <w:r w:rsidRPr="001810F7">
        <w:rPr>
          <w:rFonts w:ascii="ALFABET98 Tur" w:hAnsi="ALFABET98 Tur" w:cs="Tahoma"/>
          <w:b/>
          <w:lang w:eastAsia="tr-TR"/>
        </w:rPr>
        <w:t xml:space="preserve">         2-Ağaç neleri ile yararlıymış?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 w:cs="Tahoma"/>
          <w:lang w:eastAsia="tr-TR"/>
        </w:rPr>
        <w:t xml:space="preserve">            </w:t>
      </w:r>
      <w:r w:rsidRPr="001810F7">
        <w:rPr>
          <w:rFonts w:ascii="ALFABET98 Tur" w:hAnsi="ALFABET98 Tur"/>
        </w:rPr>
        <w:t>A. Çiçeği,yaprağı ve gölgesi ile yararlı, hayvanlardan bazılarına yuvaymış.</w:t>
      </w:r>
      <w:r w:rsidRPr="001810F7">
        <w:rPr>
          <w:rFonts w:ascii="ALFABET98 Tur" w:hAnsi="ALFABET98 Tur"/>
        </w:rPr>
        <w:tab/>
      </w:r>
      <w:r w:rsidRPr="001810F7">
        <w:rPr>
          <w:rFonts w:ascii="ALFABET98 Tur" w:hAnsi="ALFABET98 Tur"/>
        </w:rPr>
        <w:tab/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 Tur" w:hAnsi="ALFABET98 Tur"/>
        </w:rPr>
        <w:t xml:space="preserve">            B. Rengiyle yararlıymış.</w:t>
      </w:r>
      <w:r w:rsidRPr="001810F7">
        <w:rPr>
          <w:rFonts w:ascii="ALFABET98 Tur" w:hAnsi="ALFABET98 Tur"/>
        </w:rPr>
        <w:tab/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 Tur" w:hAnsi="ALFABET98 Tur"/>
        </w:rPr>
        <w:t xml:space="preserve">            C. Biçimiyle yararlıymış.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 w:cs="Tahoma"/>
          <w:lang w:eastAsia="tr-TR"/>
        </w:rPr>
      </w:pP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 w:cs="Tahoma"/>
          <w:b/>
          <w:lang w:eastAsia="tr-TR"/>
        </w:rPr>
      </w:pPr>
      <w:r w:rsidRPr="001810F7">
        <w:rPr>
          <w:rFonts w:ascii="ALFABET98 Tur" w:hAnsi="ALFABET98 Tur" w:cs="Tahoma"/>
          <w:b/>
          <w:lang w:eastAsia="tr-TR"/>
        </w:rPr>
        <w:t xml:space="preserve">        3-Ağaç çocuklardan ne istiyor?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 w:cs="Tahoma"/>
          <w:lang w:eastAsia="tr-TR"/>
        </w:rPr>
        <w:t xml:space="preserve">           </w:t>
      </w:r>
      <w:r w:rsidRPr="001810F7">
        <w:rPr>
          <w:rFonts w:ascii="ALFABET98" w:hAnsi="ALFABET98"/>
        </w:rPr>
        <w:t xml:space="preserve">A. </w:t>
      </w:r>
      <w:r>
        <w:rPr>
          <w:rFonts w:ascii="ALFABET98" w:hAnsi="ALFABET98"/>
        </w:rPr>
        <w:t>Kavga etmemelerini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 Tur" w:hAnsi="ALFABET98 Tur"/>
        </w:rPr>
        <w:t xml:space="preserve">           B. Derslerine çalışmalarını</w:t>
      </w:r>
      <w:r w:rsidRPr="001810F7">
        <w:rPr>
          <w:rFonts w:ascii="ALFABET98 Tur" w:hAnsi="ALFABET98 Tur"/>
        </w:rPr>
        <w:tab/>
      </w:r>
      <w:r w:rsidRPr="001810F7">
        <w:rPr>
          <w:rFonts w:ascii="ALFABET98 Tur" w:hAnsi="ALFABET98 Tur"/>
        </w:rPr>
        <w:tab/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 Tur" w:hAnsi="ALFABET98 Tur"/>
        </w:rPr>
        <w:t xml:space="preserve">           C. Çocukların dallarını kırmamasını ve gövdesini çizip derin yarıklar açmamasını istiyor.</w:t>
      </w:r>
    </w:p>
    <w:p w:rsidR="00CE60D8" w:rsidRPr="001810F7" w:rsidRDefault="00CE60D8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</w:p>
    <w:p w:rsidR="00CE60D8" w:rsidRPr="001810F7" w:rsidRDefault="00CE60D8" w:rsidP="00D328F4">
      <w:pPr>
        <w:pStyle w:val="ListParagraph"/>
        <w:shd w:val="clear" w:color="auto" w:fill="FFFFFF"/>
        <w:spacing w:before="100" w:beforeAutospacing="1" w:after="100" w:afterAutospacing="1" w:line="240" w:lineRule="auto"/>
        <w:ind w:left="105"/>
        <w:rPr>
          <w:rFonts w:ascii="ALFABET98" w:hAnsi="ALFABET98"/>
        </w:rPr>
      </w:pPr>
      <w:r w:rsidRPr="00D328F4">
        <w:rPr>
          <w:rFonts w:ascii="ALFABET98 Tur" w:hAnsi="ALFABET98 Tur"/>
          <w:b/>
        </w:rPr>
        <w:t>4- Bu şiire bir başlık da siz bulunuz.</w:t>
      </w:r>
      <w:r w:rsidRPr="001810F7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    </w:t>
      </w:r>
      <w:r w:rsidRPr="001810F7">
        <w:rPr>
          <w:rFonts w:ascii="Times New Roman" w:hAnsi="Times New Roman"/>
        </w:rPr>
        <w:t>……………………………………………………………………</w:t>
      </w:r>
      <w:r w:rsidRPr="001810F7">
        <w:rPr>
          <w:rFonts w:ascii="ALFABET98" w:hAnsi="ALFABET98"/>
        </w:rPr>
        <w:t>..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  <w:smartTag w:uri="urn:schemas-microsoft-com:office:smarttags" w:element="metricconverter">
        <w:smartTagPr>
          <w:attr w:name="ProductID" w:val="5. “"/>
        </w:smartTagPr>
        <w:r w:rsidRPr="001810F7">
          <w:rPr>
            <w:rFonts w:ascii="ALFABET98" w:hAnsi="ALFABET98"/>
            <w:b/>
            <w:sz w:val="22"/>
            <w:szCs w:val="22"/>
          </w:rPr>
          <w:t>5.</w:t>
        </w:r>
        <w:r w:rsidRPr="001810F7">
          <w:rPr>
            <w:rFonts w:ascii="ALFABET98" w:hAnsi="ALFABET98"/>
            <w:sz w:val="22"/>
            <w:szCs w:val="22"/>
          </w:rPr>
          <w:t xml:space="preserve"> “</w:t>
        </w:r>
      </w:smartTag>
      <w:r w:rsidRPr="001810F7">
        <w:rPr>
          <w:rFonts w:ascii="ALFABET98" w:hAnsi="ALFABET98"/>
          <w:sz w:val="22"/>
          <w:szCs w:val="22"/>
        </w:rPr>
        <w:t xml:space="preserve"> zerdali” </w:t>
      </w:r>
      <w:r w:rsidRPr="001810F7">
        <w:rPr>
          <w:rFonts w:ascii="ALFABET98 Tur" w:hAnsi="ALFABET98 Tur"/>
          <w:b/>
          <w:sz w:val="22"/>
          <w:szCs w:val="22"/>
        </w:rPr>
        <w:t>sözcüğünde kaç ünsüz harf vardır?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4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C) 3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C</w:t>
      </w:r>
      <w:r w:rsidRPr="001810F7">
        <w:rPr>
          <w:rFonts w:ascii="ALFABET98 Tur" w:hAnsi="ALFABET98 Tur"/>
          <w:b/>
          <w:sz w:val="22"/>
          <w:szCs w:val="22"/>
        </w:rPr>
        <w:t>ins isimlerin ilk harfi nasıl yazılır?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bazen küçük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küçük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büyük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D328F4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D328F4">
        <w:rPr>
          <w:rFonts w:ascii="ALFABET98 Tur" w:hAnsi="ALFABET98 Tur"/>
          <w:b/>
          <w:sz w:val="22"/>
          <w:szCs w:val="22"/>
        </w:rPr>
        <w:t>7. “Yarım kaşık duvara yapışık.” bilmecesinin cevabı nedir?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kaşık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kulak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resim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8. Aşağıdaki tümcelerin hangisinde bir duygu vardır?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Ödevimi hemen yaptım.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</w:p>
    <w:p w:rsidR="00CE60D8" w:rsidRPr="001810F7" w:rsidRDefault="00CE60D8" w:rsidP="00705C16">
      <w:pPr>
        <w:ind w:firstLine="70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B) </w:t>
      </w:r>
      <w:r w:rsidRPr="001810F7">
        <w:rPr>
          <w:rFonts w:ascii="ALFABET98 Tur" w:hAnsi="ALFABET98 Tur"/>
          <w:sz w:val="22"/>
          <w:szCs w:val="22"/>
        </w:rPr>
        <w:t>Annemin yaptığı yemekleri çok seviyorum.</w:t>
      </w:r>
      <w:r w:rsidRPr="001810F7">
        <w:rPr>
          <w:rFonts w:ascii="ALFABET98 Tur" w:hAnsi="ALFABET98 Tur"/>
          <w:sz w:val="22"/>
          <w:szCs w:val="22"/>
        </w:rPr>
        <w:tab/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C) Babam yarın okula gelecek.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smartTag w:uri="urn:schemas-microsoft-com:office:smarttags" w:element="metricconverter">
        <w:smartTagPr>
          <w:attr w:name="ProductID" w:val="9. “"/>
        </w:smartTagPr>
        <w:r w:rsidRPr="001810F7">
          <w:rPr>
            <w:rFonts w:ascii="ALFABET98" w:hAnsi="ALFABET98"/>
            <w:b/>
            <w:sz w:val="22"/>
            <w:szCs w:val="22"/>
          </w:rPr>
          <w:t>9. “</w:t>
        </w:r>
      </w:smartTag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Pr="001810F7">
        <w:rPr>
          <w:rFonts w:ascii="ALFABET98 Tur" w:hAnsi="ALFABET98 Tur"/>
          <w:sz w:val="22"/>
          <w:szCs w:val="22"/>
        </w:rPr>
        <w:t>Ayla tirafik kurallarına uyar.</w:t>
      </w:r>
      <w:r w:rsidRPr="001810F7">
        <w:rPr>
          <w:rFonts w:ascii="ALFABET98 Tur" w:hAnsi="ALFABET98 Tur"/>
          <w:b/>
          <w:sz w:val="22"/>
          <w:szCs w:val="22"/>
        </w:rPr>
        <w:t>” Cümlesinde yanlış yazılan kelime aşağıdakilerden hangisidir?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ku</w:t>
      </w:r>
      <w:r w:rsidRPr="001810F7">
        <w:rPr>
          <w:rFonts w:ascii="ALFABET98" w:hAnsi="ALFABET98"/>
          <w:sz w:val="22"/>
          <w:szCs w:val="22"/>
        </w:rPr>
        <w:t>r</w:t>
      </w:r>
      <w:r>
        <w:rPr>
          <w:rFonts w:ascii="ALFABET98" w:hAnsi="ALFABET98"/>
          <w:sz w:val="22"/>
          <w:szCs w:val="22"/>
        </w:rPr>
        <w:t>a</w:t>
      </w:r>
      <w:r w:rsidRPr="001810F7">
        <w:rPr>
          <w:rFonts w:ascii="ALFABET98 Tur" w:hAnsi="ALFABET98 Tur"/>
          <w:sz w:val="22"/>
          <w:szCs w:val="22"/>
        </w:rPr>
        <w:t>llarına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Ayla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tirafik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10. Aşağıdaki cümlelerin hangisinde “</w:t>
      </w:r>
      <w:r w:rsidRPr="001810F7">
        <w:rPr>
          <w:rFonts w:ascii="ALFABET98" w:hAnsi="ALFABET98"/>
          <w:sz w:val="22"/>
          <w:szCs w:val="22"/>
        </w:rPr>
        <w:t>siyah</w:t>
      </w:r>
      <w:r w:rsidRPr="001810F7">
        <w:rPr>
          <w:rFonts w:ascii="ALFABET98" w:hAnsi="ALFABET98"/>
          <w:b/>
          <w:sz w:val="22"/>
          <w:szCs w:val="22"/>
        </w:rPr>
        <w:t>” k</w:t>
      </w:r>
      <w:r w:rsidRPr="001810F7">
        <w:rPr>
          <w:rFonts w:ascii="ALFABET98 Tur" w:hAnsi="ALFABET98 Tur"/>
          <w:b/>
          <w:sz w:val="22"/>
          <w:szCs w:val="22"/>
        </w:rPr>
        <w:t>elimesi yerine geçen kelime kullanılmıştır?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Pr="001810F7">
        <w:rPr>
          <w:rFonts w:ascii="ALFABET98 Tur" w:hAnsi="ALFABET98 Tur"/>
          <w:sz w:val="22"/>
          <w:szCs w:val="22"/>
        </w:rPr>
        <w:t xml:space="preserve">A) Ayşe </w:t>
      </w:r>
      <w:r w:rsidRPr="001810F7">
        <w:rPr>
          <w:rFonts w:ascii="ALFABET98" w:hAnsi="ALFABET98"/>
          <w:sz w:val="22"/>
          <w:szCs w:val="22"/>
          <w:u w:val="single"/>
        </w:rPr>
        <w:t>renkli</w:t>
      </w:r>
      <w:r w:rsidRPr="001810F7">
        <w:rPr>
          <w:rFonts w:ascii="ALFABET98 Tur" w:hAnsi="ALFABET98 Tur"/>
          <w:sz w:val="22"/>
          <w:szCs w:val="22"/>
        </w:rPr>
        <w:t xml:space="preserve"> elbise giymiş.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Pr="001810F7">
        <w:rPr>
          <w:rFonts w:ascii="ALFABET98" w:hAnsi="ALFABET98"/>
          <w:sz w:val="22"/>
          <w:szCs w:val="22"/>
        </w:rPr>
        <w:t xml:space="preserve">B) Faruk </w:t>
      </w:r>
      <w:r w:rsidRPr="001810F7">
        <w:rPr>
          <w:rFonts w:ascii="ALFABET98" w:hAnsi="ALFABET98"/>
          <w:sz w:val="22"/>
          <w:szCs w:val="22"/>
          <w:u w:val="single"/>
        </w:rPr>
        <w:t>kara</w:t>
      </w:r>
      <w:r w:rsidRPr="001810F7">
        <w:rPr>
          <w:rFonts w:ascii="ALFABET98 Tur" w:hAnsi="ALFABET98 Tur"/>
          <w:sz w:val="22"/>
          <w:szCs w:val="22"/>
        </w:rPr>
        <w:t xml:space="preserve"> saçlı bir çocuktur.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 Tur" w:hAnsi="ALFABET98 Tur"/>
          <w:sz w:val="22"/>
          <w:szCs w:val="22"/>
        </w:rPr>
        <w:t xml:space="preserve">C) Burcu’nun kitabı </w:t>
      </w:r>
      <w:r w:rsidRPr="001810F7">
        <w:rPr>
          <w:rFonts w:ascii="ALFABET98 Tur" w:hAnsi="ALFABET98 Tur"/>
          <w:sz w:val="22"/>
          <w:szCs w:val="22"/>
          <w:u w:val="single"/>
        </w:rPr>
        <w:t>kırmızı</w:t>
      </w:r>
      <w:r w:rsidRPr="001810F7">
        <w:rPr>
          <w:rFonts w:ascii="ALFABET98 Tur" w:hAnsi="ALFABET98 Tur"/>
          <w:sz w:val="22"/>
          <w:szCs w:val="22"/>
        </w:rPr>
        <w:t xml:space="preserve"> kaplı.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smartTag w:uri="urn:schemas-microsoft-com:office:smarttags" w:element="metricconverter">
        <w:smartTagPr>
          <w:attr w:name="ProductID" w:val="11. “"/>
        </w:smartTagPr>
        <w:r w:rsidRPr="001810F7">
          <w:rPr>
            <w:rFonts w:ascii="ALFABET98" w:hAnsi="ALFABET98"/>
            <w:b/>
            <w:sz w:val="22"/>
            <w:szCs w:val="22"/>
          </w:rPr>
          <w:t>11.</w:t>
        </w:r>
        <w:r w:rsidRPr="001810F7">
          <w:rPr>
            <w:rFonts w:ascii="ALFABET98 Tur" w:hAnsi="ALFABET98 Tur"/>
            <w:sz w:val="22"/>
            <w:szCs w:val="22"/>
          </w:rPr>
          <w:t xml:space="preserve"> “</w:t>
        </w:r>
      </w:smartTag>
      <w:r w:rsidRPr="001810F7">
        <w:rPr>
          <w:rFonts w:ascii="ALFABET98 Tur" w:hAnsi="ALFABET98 Tur"/>
          <w:sz w:val="22"/>
          <w:szCs w:val="22"/>
        </w:rPr>
        <w:t xml:space="preserve"> Kurşun kalemimi gördün mü “ </w:t>
      </w:r>
      <w:r w:rsidRPr="001810F7">
        <w:rPr>
          <w:rFonts w:ascii="ALFABET98 Tur" w:hAnsi="ALFABET98 Tur"/>
          <w:b/>
          <w:sz w:val="22"/>
          <w:szCs w:val="22"/>
        </w:rPr>
        <w:t>cümlesinin sonuna hangi noktalama işareti konulmalıdır?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nokta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soru işareti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virgül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“rar </w:t>
      </w:r>
      <w:r w:rsidRPr="001810F7">
        <w:rPr>
          <w:sz w:val="22"/>
          <w:szCs w:val="22"/>
        </w:rPr>
        <w:t>–</w:t>
      </w:r>
      <w:r w:rsidRPr="001810F7">
        <w:rPr>
          <w:rFonts w:ascii="ALFABET98 Tur" w:hAnsi="ALFABET98 Tur"/>
          <w:sz w:val="22"/>
          <w:szCs w:val="22"/>
        </w:rPr>
        <w:t xml:space="preserve"> ya - lı “ </w:t>
      </w:r>
      <w:r w:rsidRPr="001810F7">
        <w:rPr>
          <w:rFonts w:ascii="ALFABET98 Tur" w:hAnsi="ALFABET98 Tur"/>
          <w:b/>
          <w:sz w:val="22"/>
          <w:szCs w:val="22"/>
        </w:rPr>
        <w:t>heceleri ile anlamlı bir kelime oluşturulduğunda hangi hece başta yer alır?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A)rar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ya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lı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 Tur" w:hAnsi="ALFABET98 Tur"/>
          <w:b/>
          <w:color w:val="0D0D0D"/>
          <w:sz w:val="22"/>
          <w:szCs w:val="22"/>
        </w:rPr>
        <w:t>13. Aşağıdaki tümcelerin hangisinde özel ad vardır?</w:t>
      </w:r>
    </w:p>
    <w:p w:rsidR="00CE60D8" w:rsidRPr="001810F7" w:rsidRDefault="00CE60D8" w:rsidP="00705C16">
      <w:pPr>
        <w:ind w:firstLine="708"/>
        <w:rPr>
          <w:rFonts w:ascii="ALFABET98" w:hAnsi="ALFABET98"/>
          <w:color w:val="0D0D0D"/>
          <w:sz w:val="22"/>
          <w:szCs w:val="22"/>
        </w:rPr>
      </w:pPr>
      <w:r>
        <w:rPr>
          <w:rFonts w:ascii="ALFABET98 Tur" w:hAnsi="ALFABET98 Tur"/>
          <w:color w:val="0D0D0D"/>
          <w:sz w:val="22"/>
          <w:szCs w:val="22"/>
        </w:rPr>
        <w:t>A. Babam çalışmaya</w:t>
      </w:r>
      <w:r w:rsidRPr="001810F7">
        <w:rPr>
          <w:rFonts w:ascii="ALFABET98 Tur" w:hAnsi="ALFABET98 Tur"/>
          <w:color w:val="0D0D0D"/>
          <w:sz w:val="22"/>
          <w:szCs w:val="22"/>
        </w:rPr>
        <w:t xml:space="preserve"> gitti.</w:t>
      </w:r>
      <w:r w:rsidRPr="001810F7">
        <w:rPr>
          <w:rFonts w:ascii="ALFABET98 Tur" w:hAnsi="ALFABET98 Tur"/>
          <w:color w:val="0D0D0D"/>
          <w:sz w:val="22"/>
          <w:szCs w:val="22"/>
        </w:rPr>
        <w:tab/>
        <w:t>B. Kalemimi Ahmet aldı.</w:t>
      </w:r>
      <w:r w:rsidRPr="001810F7">
        <w:rPr>
          <w:rFonts w:ascii="ALFABET98 Tur" w:hAnsi="ALFABET98 Tur"/>
          <w:color w:val="0D0D0D"/>
          <w:sz w:val="22"/>
          <w:szCs w:val="22"/>
        </w:rPr>
        <w:tab/>
        <w:t>C. Dün akşam halam geldi.</w:t>
      </w:r>
    </w:p>
    <w:p w:rsidR="00CE60D8" w:rsidRPr="001810F7" w:rsidRDefault="00CE60D8" w:rsidP="00705C16">
      <w:pPr>
        <w:rPr>
          <w:rFonts w:ascii="ALFABET98" w:hAnsi="ALFABET98"/>
          <w:color w:val="0D0D0D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bCs/>
          <w:color w:val="000000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14.</w:t>
      </w: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  <w:r w:rsidRPr="001810F7">
        <w:rPr>
          <w:rFonts w:ascii="ALFABET98 Tur" w:hAnsi="ALFABET98 Tur"/>
          <w:b/>
          <w:bCs/>
          <w:color w:val="000000"/>
          <w:sz w:val="22"/>
          <w:szCs w:val="22"/>
        </w:rPr>
        <w:t>Aşağıdaki tümcelerde altı çizili sözcüklerden hangisi farklı bir varlık adıdır?</w:t>
      </w:r>
    </w:p>
    <w:p w:rsidR="00CE60D8" w:rsidRPr="001810F7" w:rsidRDefault="00CE60D8" w:rsidP="00705C16">
      <w:pPr>
        <w:rPr>
          <w:rFonts w:ascii="ALFABET98" w:hAnsi="ALFABET98"/>
          <w:color w:val="000000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ab/>
      </w:r>
      <w:r w:rsidRPr="001810F7">
        <w:rPr>
          <w:rFonts w:ascii="ALFABET98" w:hAnsi="ALFABET98"/>
          <w:color w:val="000000"/>
          <w:sz w:val="22"/>
          <w:szCs w:val="22"/>
        </w:rPr>
        <w:t>A)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Kediye</w:t>
      </w:r>
      <w:r w:rsidRPr="001810F7">
        <w:rPr>
          <w:rFonts w:ascii="ALFABET98" w:hAnsi="ALFABET98"/>
          <w:color w:val="000000"/>
          <w:sz w:val="22"/>
          <w:szCs w:val="22"/>
        </w:rPr>
        <w:t xml:space="preserve"> süt içirdim.</w:t>
      </w:r>
      <w:r w:rsidRPr="001810F7">
        <w:rPr>
          <w:rFonts w:ascii="ALFABET98" w:hAnsi="ALFABET98"/>
          <w:color w:val="000000"/>
          <w:sz w:val="22"/>
          <w:szCs w:val="22"/>
        </w:rPr>
        <w:tab/>
        <w:t>B)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Pazardan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elma</w:t>
      </w:r>
      <w:r w:rsidRPr="001810F7">
        <w:rPr>
          <w:rFonts w:ascii="ALFABET98 Tur" w:hAnsi="ALFABET98 Tur"/>
          <w:color w:val="000000"/>
          <w:sz w:val="22"/>
          <w:szCs w:val="22"/>
        </w:rPr>
        <w:t xml:space="preserve"> aldık.</w:t>
      </w:r>
      <w:r w:rsidRPr="001810F7">
        <w:rPr>
          <w:rFonts w:ascii="ALFABET98 Tur" w:hAnsi="ALFABET98 Tur"/>
          <w:color w:val="000000"/>
          <w:sz w:val="22"/>
          <w:szCs w:val="22"/>
        </w:rPr>
        <w:tab/>
        <w:t>C)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Bahçeden </w:t>
      </w:r>
      <w:r>
        <w:rPr>
          <w:rFonts w:ascii="ALFABET98" w:hAnsi="ALFABET98"/>
          <w:color w:val="000000"/>
          <w:sz w:val="22"/>
          <w:szCs w:val="22"/>
          <w:u w:val="single"/>
        </w:rPr>
        <w:t>karanfil</w:t>
      </w:r>
      <w:r w:rsidRPr="001810F7">
        <w:rPr>
          <w:rFonts w:ascii="ALFABET98 Tur" w:hAnsi="ALFABET98 Tur"/>
          <w:color w:val="000000"/>
          <w:sz w:val="22"/>
          <w:szCs w:val="22"/>
        </w:rPr>
        <w:t xml:space="preserve"> topladım.</w:t>
      </w:r>
    </w:p>
    <w:p w:rsidR="00CE60D8" w:rsidRPr="001810F7" w:rsidRDefault="00CE60D8" w:rsidP="00705C16">
      <w:pPr>
        <w:rPr>
          <w:rFonts w:ascii="ALFABET98" w:hAnsi="ALFABET98" w:cs="Arial"/>
          <w:color w:val="000000"/>
          <w:sz w:val="22"/>
          <w:szCs w:val="22"/>
        </w:rPr>
      </w:pPr>
    </w:p>
    <w:p w:rsidR="00CE60D8" w:rsidRPr="001810F7" w:rsidRDefault="00CE60D8" w:rsidP="00705C16">
      <w:pPr>
        <w:pStyle w:val="BodyText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b w:val="0"/>
          <w:sz w:val="22"/>
          <w:szCs w:val="22"/>
        </w:rPr>
      </w:pPr>
      <w:r w:rsidRPr="001810F7">
        <w:rPr>
          <w:rFonts w:ascii="ALFABET98" w:hAnsi="ALFABET98" w:cs="Times New Roman"/>
          <w:color w:val="000000"/>
          <w:sz w:val="22"/>
          <w:szCs w:val="22"/>
        </w:rPr>
        <w:t>15.</w:t>
      </w:r>
      <w:r w:rsidRPr="001810F7">
        <w:rPr>
          <w:rFonts w:ascii="ALFABET98" w:hAnsi="ALFABET98" w:cs="Times New Roman"/>
          <w:b w:val="0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 w:cs="Times New Roman"/>
          <w:b w:val="0"/>
          <w:sz w:val="22"/>
          <w:szCs w:val="22"/>
        </w:rPr>
        <w:t xml:space="preserve">”Sabahleyin okula gittim. Dersimi iyi dinledim. Beslenmemi </w:t>
      </w:r>
      <w:r w:rsidRPr="001810F7">
        <w:rPr>
          <w:rFonts w:ascii="ALFABET98 Tur" w:hAnsi="ALFABET98 Tur" w:cs="Times New Roman"/>
          <w:b w:val="0"/>
          <w:sz w:val="22"/>
          <w:szCs w:val="22"/>
        </w:rPr>
        <w:t>yaptım. Ödevimi yazdım”</w:t>
      </w:r>
    </w:p>
    <w:p w:rsidR="00CE60D8" w:rsidRPr="001810F7" w:rsidRDefault="00CE60D8" w:rsidP="00705C16">
      <w:pPr>
        <w:pStyle w:val="BodyText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sz w:val="22"/>
          <w:szCs w:val="22"/>
        </w:rPr>
      </w:pPr>
      <w:r w:rsidRPr="001810F7">
        <w:rPr>
          <w:rFonts w:ascii="ALFABET98" w:hAnsi="ALFABET98" w:cs="Times New Roman"/>
          <w:b w:val="0"/>
          <w:sz w:val="22"/>
          <w:szCs w:val="22"/>
        </w:rPr>
        <w:t xml:space="preserve">       </w:t>
      </w:r>
      <w:r w:rsidRPr="001810F7">
        <w:rPr>
          <w:rFonts w:ascii="ALFABET98 Tur" w:hAnsi="ALFABET98 Tur" w:cs="Times New Roman"/>
          <w:sz w:val="22"/>
          <w:szCs w:val="22"/>
        </w:rPr>
        <w:t>Yukarıda kaç cümle vardır?</w:t>
      </w:r>
    </w:p>
    <w:p w:rsidR="00CE60D8" w:rsidRPr="001810F7" w:rsidRDefault="00CE60D8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  <w:r>
        <w:rPr>
          <w:rFonts w:ascii="ALFABET98" w:hAnsi="ALFABET98"/>
          <w:iCs/>
          <w:sz w:val="22"/>
          <w:szCs w:val="22"/>
        </w:rPr>
        <w:t xml:space="preserve">A) 2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  </w:t>
      </w:r>
      <w:r>
        <w:rPr>
          <w:rFonts w:ascii="ALFABET98" w:hAnsi="ALFABET98"/>
          <w:iCs/>
          <w:sz w:val="22"/>
          <w:szCs w:val="22"/>
        </w:rPr>
        <w:tab/>
        <w:t xml:space="preserve">B) 4 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C) 3</w:t>
      </w:r>
      <w:r w:rsidRPr="001810F7">
        <w:rPr>
          <w:rFonts w:ascii="ALFABET98" w:hAnsi="ALFABET98"/>
          <w:iCs/>
          <w:sz w:val="22"/>
          <w:szCs w:val="22"/>
        </w:rPr>
        <w:t xml:space="preserve">  </w:t>
      </w:r>
    </w:p>
    <w:p w:rsidR="00CE60D8" w:rsidRPr="001810F7" w:rsidRDefault="00CE60D8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b/>
          <w:iCs/>
          <w:sz w:val="22"/>
          <w:szCs w:val="22"/>
        </w:rPr>
      </w:pPr>
      <w:r w:rsidRPr="001810F7">
        <w:rPr>
          <w:rFonts w:ascii="ALFABET98 Tur" w:hAnsi="ALFABET98 Tur"/>
          <w:b/>
          <w:iCs/>
          <w:sz w:val="22"/>
          <w:szCs w:val="22"/>
        </w:rPr>
        <w:t>16. “yaşlı”  kelimesinin zıt anlamı olan kelime aşağıdakilerden hangisidir?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 Tur" w:hAnsi="ALFABET98 Tur"/>
          <w:iCs/>
          <w:sz w:val="22"/>
          <w:szCs w:val="22"/>
        </w:rPr>
        <w:t xml:space="preserve">          A) uzak                        B) kısa                C) genç</w:t>
      </w:r>
      <w:r w:rsidRPr="001810F7">
        <w:rPr>
          <w:rFonts w:ascii="ALFABET98" w:hAnsi="ALFABET98"/>
          <w:color w:val="0D0D0D"/>
          <w:sz w:val="22"/>
          <w:szCs w:val="22"/>
        </w:rPr>
        <w:tab/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 xml:space="preserve">17. </w:t>
      </w:r>
      <w:r w:rsidRPr="001810F7">
        <w:rPr>
          <w:rFonts w:ascii="ALFABET98 Tur" w:hAnsi="ALFABET98 Tur"/>
          <w:b/>
          <w:color w:val="0D0D0D"/>
          <w:sz w:val="22"/>
          <w:szCs w:val="22"/>
        </w:rPr>
        <w:t>“Kıratsiyeden defter, kalem, silgi ve kalemtraş aldım.” Cümlesinde kaç kelime vardır?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 xml:space="preserve">          A)7</w:t>
      </w:r>
      <w:r w:rsidRPr="001810F7">
        <w:rPr>
          <w:rFonts w:ascii="ALFABET98" w:hAnsi="ALFABET98"/>
          <w:color w:val="0D0D0D"/>
          <w:sz w:val="22"/>
          <w:szCs w:val="22"/>
        </w:rPr>
        <w:t xml:space="preserve">                   </w:t>
      </w:r>
      <w:r>
        <w:rPr>
          <w:rFonts w:ascii="ALFABET98" w:hAnsi="ALFABET98"/>
          <w:color w:val="0D0D0D"/>
          <w:sz w:val="22"/>
          <w:szCs w:val="22"/>
        </w:rPr>
        <w:t xml:space="preserve">    B)6                      C)5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smartTag w:uri="urn:schemas-microsoft-com:office:smarttags" w:element="metricconverter">
        <w:smartTagPr>
          <w:attr w:name="ProductID" w:val="18. “"/>
        </w:smartTagPr>
        <w:r w:rsidRPr="001810F7">
          <w:rPr>
            <w:rFonts w:ascii="ALFABET98" w:hAnsi="ALFABET98"/>
            <w:b/>
            <w:color w:val="0D0D0D"/>
            <w:sz w:val="22"/>
            <w:szCs w:val="22"/>
          </w:rPr>
          <w:t>18. “</w:t>
        </w:r>
      </w:smartTag>
      <w:r w:rsidRPr="001810F7">
        <w:rPr>
          <w:rFonts w:ascii="ALFABET98" w:hAnsi="ALFABET98"/>
          <w:b/>
          <w:color w:val="0D0D0D"/>
          <w:sz w:val="22"/>
          <w:szCs w:val="22"/>
        </w:rPr>
        <w:t xml:space="preserve"> Bugün </w:t>
      </w:r>
      <w:r>
        <w:rPr>
          <w:rFonts w:ascii="ALFABET98 Tur" w:hAnsi="ALFABET98 Tur"/>
          <w:b/>
          <w:color w:val="0D0D0D"/>
          <w:sz w:val="22"/>
          <w:szCs w:val="22"/>
        </w:rPr>
        <w:t>hava yağmurlu.” Cevabı verilmiş. S</w:t>
      </w:r>
      <w:r w:rsidRPr="001810F7">
        <w:rPr>
          <w:rFonts w:ascii="ALFABET98 Tur" w:hAnsi="ALFABET98 Tur"/>
          <w:b/>
          <w:color w:val="0D0D0D"/>
          <w:sz w:val="22"/>
          <w:szCs w:val="22"/>
        </w:rPr>
        <w:t>oru cümlesi aşağıdakilerden hangisidir?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 Tur" w:hAnsi="ALFABET98 Tur"/>
          <w:color w:val="0D0D0D"/>
          <w:sz w:val="22"/>
          <w:szCs w:val="22"/>
        </w:rPr>
        <w:t xml:space="preserve">      A)Beslenmeni yaptın mı?       B) Bu kitap kimin?    C) Hava durumu nasıl?   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 Tur" w:hAnsi="ALFABET98 Tur"/>
          <w:b/>
          <w:color w:val="0D0D0D"/>
          <w:sz w:val="22"/>
          <w:szCs w:val="22"/>
        </w:rPr>
        <w:t>19. Aşağıdakilerden hangisi hecelerine doğru ayrılmıştır?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 Tur" w:hAnsi="ALFABET98 Tur"/>
          <w:color w:val="0D0D0D"/>
          <w:sz w:val="22"/>
          <w:szCs w:val="22"/>
        </w:rPr>
        <w:t xml:space="preserve">       A) aç-ac-ak                     B) hem-şi-re           C) tem-iz-lik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 Tur" w:hAnsi="ALFABET98 Tur"/>
          <w:b/>
          <w:color w:val="0D0D0D"/>
          <w:sz w:val="22"/>
          <w:szCs w:val="22"/>
        </w:rPr>
        <w:t>20. Aşağıdakilerden hangisi cümle değ</w:t>
      </w:r>
      <w:r w:rsidRPr="001810F7">
        <w:rPr>
          <w:rFonts w:ascii="ALFABET98" w:hAnsi="ALFABET98"/>
          <w:b/>
          <w:color w:val="0D0D0D"/>
          <w:sz w:val="22"/>
          <w:szCs w:val="22"/>
        </w:rPr>
        <w:t>ildir?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</w:t>
      </w:r>
      <w:r w:rsidRPr="001810F7">
        <w:rPr>
          <w:rFonts w:ascii="ALFABET98" w:hAnsi="ALFABET98"/>
          <w:sz w:val="22"/>
          <w:szCs w:val="22"/>
        </w:rPr>
        <w:t xml:space="preserve"> Kurnaz tilki bir plân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    B) Kartal uzaklara gidiyormuş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    C) Sahibi keçiyi iyi beslemiş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CE60D8" w:rsidRPr="001810F7" w:rsidRDefault="00CE60D8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CE60D8" w:rsidRPr="001810F7" w:rsidRDefault="00CE60D8" w:rsidP="001810F7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 Tur" w:hAnsi="ALFABET98 Tur"/>
          <w:b/>
          <w:color w:val="0D0D0D"/>
          <w:sz w:val="22"/>
          <w:szCs w:val="22"/>
        </w:rPr>
        <w:t>BAŞARILAR  DİLERİM</w:t>
      </w: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 Tur" w:hAnsi="ALFABET98 Tur"/>
          <w:b/>
          <w:sz w:val="22"/>
          <w:szCs w:val="22"/>
          <w:u w:val="single"/>
        </w:rPr>
        <w:t>MATEMATİK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1.     </w:t>
      </w:r>
      <w:r w:rsidRPr="00E66E95">
        <w:rPr>
          <w:rFonts w:ascii="Hand writing Mutlu" w:hAnsi="Hand writing Mutlu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38.25pt;height:30.75pt;visibility:visible">
            <v:imagedata r:id="rId8" o:title=""/>
          </v:shape>
        </w:pict>
      </w:r>
      <w:r w:rsidRPr="00E66E95">
        <w:rPr>
          <w:rFonts w:ascii="Hand writing Mutlu" w:hAnsi="Hand writing Mutlu"/>
          <w:noProof/>
          <w:sz w:val="22"/>
          <w:szCs w:val="22"/>
        </w:rPr>
        <w:pict>
          <v:shape id="_x0000_i1026" type="#_x0000_t75" style="width:38.25pt;height:30.75pt;visibility:visible">
            <v:imagedata r:id="rId8" o:title=""/>
          </v:shape>
        </w:pict>
      </w:r>
      <w:r w:rsidRPr="001810F7">
        <w:rPr>
          <w:rFonts w:ascii="ALFABET98" w:hAnsi="ALFABET98"/>
          <w:b/>
          <w:sz w:val="22"/>
          <w:szCs w:val="22"/>
        </w:rPr>
        <w:t xml:space="preserve">  </w:t>
      </w:r>
      <w:r w:rsidRPr="00E66E95">
        <w:rPr>
          <w:rFonts w:ascii="Hand writing Mutlu" w:hAnsi="Hand writing Mutlu"/>
          <w:noProof/>
          <w:sz w:val="22"/>
          <w:szCs w:val="22"/>
        </w:rPr>
        <w:pict>
          <v:shape id="Resim 3" o:spid="_x0000_i1027" type="#_x0000_t75" style="width:28.5pt;height:27.75pt;visibility:visible">
            <v:imagedata r:id="rId9" o:title=""/>
          </v:shape>
        </w:pict>
      </w:r>
      <w:r w:rsidRPr="001810F7">
        <w:rPr>
          <w:rFonts w:ascii="ALFABET98" w:hAnsi="ALFABET98"/>
          <w:b/>
          <w:sz w:val="22"/>
          <w:szCs w:val="22"/>
        </w:rPr>
        <w:t xml:space="preserve">    </w:t>
      </w:r>
      <w:hyperlink r:id="rId10" w:history="1">
        <w:r w:rsidRPr="00E66E95">
          <w:rPr>
            <w:rFonts w:ascii="Arial" w:hAnsi="Arial" w:cs="Arial"/>
            <w:noProof/>
            <w:color w:val="0000FF"/>
            <w:sz w:val="22"/>
            <w:szCs w:val="22"/>
          </w:rPr>
          <w:pict>
            <v:shape id="Resim 8" o:spid="_x0000_i1028" type="#_x0000_t75" alt="http://t3.gstatic.com/images?q=tbn:ANd9GcTkrYPd2z6y84GLYIudpnHk_MDX9Md9TIiSXAF_Egd0BVdah0aR" href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" style="width:26.25pt;height:27.75pt;visibility:visible" o:button="t">
              <v:fill o:detectmouseclick="t"/>
              <v:imagedata r:id="rId11" o:title=""/>
            </v:shape>
          </w:pict>
        </w:r>
      </w:hyperlink>
      <w:hyperlink r:id="rId12" w:history="1">
        <w:r w:rsidRPr="00E66E95">
          <w:rPr>
            <w:rFonts w:ascii="Arial" w:hAnsi="Arial" w:cs="Arial"/>
            <w:noProof/>
            <w:color w:val="0000FF"/>
            <w:sz w:val="22"/>
            <w:szCs w:val="22"/>
          </w:rPr>
          <w:pict>
            <v:shape id="_x0000_i1029" type="#_x0000_t75" alt="http://t3.gstatic.com/images?q=tbn:ANd9GcTkrYPd2z6y84GLYIudpnHk_MDX9Md9TIiSXAF_Egd0BVdah0aR" href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" style="width:26.25pt;height:27.75pt;visibility:visible" o:button="t">
              <v:fill o:detectmouseclick="t"/>
              <v:imagedata r:id="rId11" o:title=""/>
            </v:shape>
          </w:pict>
        </w:r>
      </w:hyperlink>
      <w:r w:rsidRPr="001810F7">
        <w:rPr>
          <w:rFonts w:ascii="ALFABET98" w:hAnsi="ALFABET98"/>
          <w:b/>
          <w:sz w:val="22"/>
          <w:szCs w:val="22"/>
        </w:rPr>
        <w:t xml:space="preserve">   </w:t>
      </w:r>
      <w:r w:rsidRPr="00E66E95">
        <w:rPr>
          <w:rFonts w:ascii="ALFABET98" w:hAnsi="ALFABET98"/>
          <w:b/>
          <w:noProof/>
          <w:sz w:val="22"/>
          <w:szCs w:val="22"/>
        </w:rPr>
        <w:pict>
          <v:shape id="_x0000_i1030" type="#_x0000_t75" style="width:38.25pt;height:30.75pt;visibility:visible">
            <v:imagedata r:id="rId8" o:title=""/>
          </v:shape>
        </w:pict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Pr="00E66E95">
        <w:rPr>
          <w:rFonts w:ascii="ALFABET98" w:hAnsi="ALFABET98"/>
          <w:b/>
          <w:noProof/>
          <w:sz w:val="22"/>
          <w:szCs w:val="22"/>
        </w:rPr>
        <w:pict>
          <v:shape id="_x0000_i1031" type="#_x0000_t75" style="width:38.25pt;height:30.75pt;visibility:visible">
            <v:imagedata r:id="rId8" o:title=""/>
          </v:shape>
        </w:pict>
      </w:r>
      <w:r w:rsidRPr="001810F7">
        <w:rPr>
          <w:rFonts w:ascii="ALFABET98" w:hAnsi="ALFABET98"/>
          <w:b/>
          <w:sz w:val="22"/>
          <w:szCs w:val="22"/>
        </w:rPr>
        <w:t xml:space="preserve">  </w:t>
      </w:r>
      <w:r w:rsidRPr="001810F7">
        <w:rPr>
          <w:b/>
          <w:sz w:val="22"/>
          <w:szCs w:val="22"/>
        </w:rPr>
        <w:t>………</w:t>
      </w:r>
      <w:r w:rsidRPr="001810F7">
        <w:rPr>
          <w:rFonts w:ascii="ALFABET98" w:hAnsi="ALFABET98"/>
          <w:b/>
          <w:sz w:val="22"/>
          <w:szCs w:val="22"/>
        </w:rPr>
        <w:t xml:space="preserve">                                          </w:t>
      </w: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Yukarıdaki örüntüde noktalı yere hangi şekil gelmelidir?</w:t>
      </w: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ab/>
        <w:t xml:space="preserve"> A) </w:t>
      </w:r>
      <w:r w:rsidRPr="00E66E95">
        <w:rPr>
          <w:rFonts w:ascii="ALFABET98" w:hAnsi="ALFABET98"/>
          <w:noProof/>
          <w:sz w:val="22"/>
          <w:szCs w:val="22"/>
        </w:rPr>
        <w:pict>
          <v:shape id="_x0000_i1032" type="#_x0000_t75" style="width:38.25pt;height:30.75pt;visibility:visible">
            <v:imagedata r:id="rId8" o:title=""/>
          </v:shape>
        </w:pic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Pr="00E66E95">
        <w:rPr>
          <w:rFonts w:ascii="ALFABET98" w:hAnsi="ALFABET98"/>
          <w:noProof/>
          <w:sz w:val="22"/>
          <w:szCs w:val="22"/>
        </w:rPr>
        <w:pict>
          <v:shape id="_x0000_i1033" type="#_x0000_t75" style="width:28.5pt;height:27.75pt;visibility:visible">
            <v:imagedata r:id="rId9" o:title=""/>
          </v:shape>
        </w:pict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hyperlink r:id="rId13" w:history="1">
        <w:r w:rsidRPr="00E66E95">
          <w:rPr>
            <w:rFonts w:ascii="ALFABET98" w:hAnsi="ALFABET98"/>
            <w:noProof/>
            <w:sz w:val="22"/>
            <w:szCs w:val="22"/>
          </w:rPr>
          <w:pict>
            <v:shape id="_x0000_i1034" type="#_x0000_t75" alt="http://t3.gstatic.com/images?q=tbn:ANd9GcTkrYPd2z6y84GLYIudpnHk_MDX9Md9TIiSXAF_Egd0BVdah0aR" href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" style="width:26.25pt;height:27.75pt;visibility:visible" o:button="t">
              <v:fill o:detectmouseclick="t"/>
              <v:imagedata r:id="rId11" o:title=""/>
            </v:shape>
          </w:pict>
        </w:r>
      </w:hyperlink>
    </w:p>
    <w:p w:rsidR="00CE60D8" w:rsidRPr="001810F7" w:rsidRDefault="00CE60D8" w:rsidP="00705C16">
      <w:pPr>
        <w:tabs>
          <w:tab w:val="left" w:pos="2055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CE60D8" w:rsidRPr="001810F7" w:rsidRDefault="00CE60D8" w:rsidP="00705C16">
      <w:pPr>
        <w:tabs>
          <w:tab w:val="left" w:pos="2055"/>
        </w:tabs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2. 15 çocuk oyun oynarken aralarından 7 tanesi ayrıldı. Oyun oynayan kaç çocuk kaldı?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12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9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3. 10’ar 10’ar sayarken 70’ten sonra hangi sayı söylenir?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 w:rsidRPr="001810F7">
        <w:rPr>
          <w:rFonts w:ascii="ALFABET98" w:hAnsi="ALFABET98"/>
          <w:sz w:val="22"/>
          <w:szCs w:val="22"/>
        </w:rPr>
        <w:t>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60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70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4.  2 </w:t>
      </w:r>
      <w:r w:rsidRPr="0018541E">
        <w:rPr>
          <w:rFonts w:ascii="ALFABET98" w:hAnsi="ALFABET98"/>
          <w:b/>
          <w:sz w:val="22"/>
          <w:szCs w:val="22"/>
          <w:u w:val="single"/>
        </w:rPr>
        <w:t>deste</w:t>
      </w:r>
      <w:r w:rsidRPr="001810F7">
        <w:rPr>
          <w:rFonts w:ascii="ALFABET98" w:hAnsi="ALFABET98"/>
          <w:b/>
          <w:sz w:val="22"/>
          <w:szCs w:val="22"/>
        </w:rPr>
        <w:t xml:space="preserve"> ve 1 </w:t>
      </w:r>
      <w:r w:rsidRPr="0018541E">
        <w:rPr>
          <w:rFonts w:ascii="ALFABET98" w:hAnsi="ALFABET98"/>
          <w:b/>
          <w:sz w:val="22"/>
          <w:szCs w:val="22"/>
          <w:u w:val="single"/>
        </w:rPr>
        <w:t>düzine</w:t>
      </w:r>
      <w:r w:rsidRPr="001810F7">
        <w:rPr>
          <w:rFonts w:ascii="ALFABET98" w:hAnsi="ALFABET98"/>
          <w:b/>
          <w:sz w:val="22"/>
          <w:szCs w:val="22"/>
        </w:rPr>
        <w:t xml:space="preserve"> kalemim var. Kalemlerimin hepsi kaç tanedir?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3</w:t>
      </w:r>
      <w:r w:rsidRPr="001810F7">
        <w:rPr>
          <w:rFonts w:ascii="ALFABET98" w:hAnsi="ALFABET98"/>
          <w:sz w:val="22"/>
          <w:szCs w:val="22"/>
        </w:rPr>
        <w:t>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32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3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5. 3 onluğa 4 birlik eklediğimizde hangi sonucu buluruz?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A)34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 xml:space="preserve">         B) 44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2</w:t>
      </w:r>
      <w:r w:rsidRPr="001810F7">
        <w:rPr>
          <w:rFonts w:ascii="ALFABET98" w:hAnsi="ALFABET98"/>
          <w:sz w:val="22"/>
          <w:szCs w:val="22"/>
        </w:rPr>
        <w:t>4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6. Aşağıdaki paralarımızdan hangisinin değeri fazladır?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10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50 KR </w:t>
      </w:r>
      <w:r w:rsidRPr="001810F7">
        <w:rPr>
          <w:rFonts w:ascii="ALFABET98" w:hAnsi="ALFABET98"/>
          <w:position w:val="-10"/>
          <w:sz w:val="22"/>
          <w:szCs w:val="22"/>
        </w:rPr>
        <w:object w:dxaOrig="180" w:dyaOrig="340">
          <v:shape id="_x0000_i1035" type="#_x0000_t75" style="width:9pt;height:17.25pt" o:ole="">
            <v:imagedata r:id="rId14" o:title=""/>
          </v:shape>
          <o:OLEObject Type="Embed" ProgID="Equation.3" ShapeID="_x0000_i1035" DrawAspect="Content" ObjectID="_1504862041" r:id="rId15"/>
        </w:objec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7. Aysu’nun 9 tane eriği vardı. Annesi 3 tane, ablası da 6 tane daha verdi. Aysu’nun kaç eriği oldu?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17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18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14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 Tur" w:hAnsi="ALFABET98 Tur"/>
          <w:b/>
          <w:sz w:val="22"/>
          <w:szCs w:val="22"/>
        </w:rPr>
        <w:t>8. 16’nın 9 eksiği</w:t>
      </w:r>
      <w:r w:rsidRPr="001810F7">
        <w:rPr>
          <w:rFonts w:ascii="ALFABET98 Tur" w:hAnsi="ALFABET98 Tur"/>
          <w:b/>
          <w:sz w:val="22"/>
          <w:szCs w:val="22"/>
        </w:rPr>
        <w:t xml:space="preserve"> kaçtır?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25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10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Bir </w:t>
      </w:r>
      <w:r>
        <w:rPr>
          <w:rFonts w:ascii="ALFABET98" w:hAnsi="ALFABET98"/>
          <w:b/>
          <w:sz w:val="22"/>
          <w:szCs w:val="22"/>
        </w:rPr>
        <w:t>otobüste</w:t>
      </w:r>
      <w:r w:rsidRPr="001810F7">
        <w:rPr>
          <w:rFonts w:ascii="ALFABET98 Tur" w:hAnsi="ALFABET98 Tur"/>
          <w:b/>
          <w:sz w:val="22"/>
          <w:szCs w:val="22"/>
        </w:rPr>
        <w:t xml:space="preserve"> 14 yolcu vardı. Durakta 8 yolcu </w:t>
      </w:r>
      <w:r>
        <w:rPr>
          <w:rFonts w:ascii="ALFABET98 Tur" w:hAnsi="ALFABET98 Tur"/>
          <w:b/>
          <w:sz w:val="22"/>
          <w:szCs w:val="22"/>
        </w:rPr>
        <w:t>indi, 9 yolcu bindi. Şimdi otobüste</w:t>
      </w:r>
      <w:r w:rsidRPr="001810F7">
        <w:rPr>
          <w:rFonts w:ascii="ALFABET98 Tur" w:hAnsi="ALFABET98 Tur"/>
          <w:b/>
          <w:sz w:val="22"/>
          <w:szCs w:val="22"/>
        </w:rPr>
        <w:t xml:space="preserve"> kaç yolcu vardır?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26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19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10. Nalan 8 yaşındadır. Kardeşi Nalan’dan 5 yaş küçüktür. Kardeşi kaç yaşındadır?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11</w:t>
      </w:r>
    </w:p>
    <w:p w:rsidR="00CE60D8" w:rsidRPr="001810F7" w:rsidRDefault="00CE60D8" w:rsidP="00705C16">
      <w:pPr>
        <w:jc w:val="center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11.  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 Tur" w:hAnsi="ALFABET98 Tur"/>
          <w:b/>
          <w:sz w:val="22"/>
          <w:szCs w:val="22"/>
        </w:rPr>
        <w:t xml:space="preserve"> + 8 = 14   işleminde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 Tur" w:hAnsi="ALFABET98 Tur"/>
          <w:b/>
          <w:sz w:val="22"/>
          <w:szCs w:val="22"/>
        </w:rPr>
        <w:t xml:space="preserve"> yerine hangi sayı yazılmalıdır?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8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jc w:val="both"/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15                 </w:t>
      </w:r>
      <w:r w:rsidRPr="001810F7">
        <w:rPr>
          <w:rFonts w:ascii="ALFABET98 Tur" w:hAnsi="ALFABET98 Tur"/>
          <w:b/>
          <w:sz w:val="22"/>
          <w:szCs w:val="22"/>
        </w:rPr>
        <w:t xml:space="preserve">Yandaki çıkarma işleminde  </w:t>
      </w:r>
      <w:r w:rsidRPr="001810F7">
        <w:rPr>
          <w:rFonts w:ascii="ALFABET98" w:hAnsi="ALFABET98"/>
          <w:b/>
          <w:sz w:val="22"/>
          <w:szCs w:val="22"/>
        </w:rPr>
        <w:sym w:font="Wingdings 2" w:char="F0A2"/>
      </w:r>
      <w:r w:rsidRPr="001810F7">
        <w:rPr>
          <w:rFonts w:ascii="ALFABET98 Tur" w:hAnsi="ALFABET98 Tur"/>
          <w:b/>
          <w:sz w:val="22"/>
          <w:szCs w:val="22"/>
        </w:rPr>
        <w:t xml:space="preserve">  yerine hangi sayı yazılmalıdır?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5.15pt;margin-top:8pt;width:14.85pt;height:0;z-index:251656704" o:connectortype="straight" strokeweight="1pt"/>
        </w:pict>
      </w:r>
      <w:r w:rsidRPr="001810F7">
        <w:rPr>
          <w:rFonts w:ascii="ALFABET98" w:hAnsi="ALFABET98"/>
          <w:sz w:val="22"/>
          <w:szCs w:val="22"/>
        </w:rPr>
        <w:t xml:space="preserve">  </w:t>
      </w:r>
      <w:r w:rsidRPr="001810F7">
        <w:rPr>
          <w:rFonts w:ascii="ALFABET98" w:hAnsi="ALFABET98"/>
          <w:sz w:val="22"/>
          <w:szCs w:val="22"/>
        </w:rPr>
        <w:tab/>
        <w:t xml:space="preserve">      </w:t>
      </w:r>
      <w:r w:rsidRPr="001810F7">
        <w:rPr>
          <w:rFonts w:ascii="ALFABET98" w:hAnsi="ALFABET98"/>
          <w:sz w:val="22"/>
          <w:szCs w:val="22"/>
        </w:rPr>
        <w:tab/>
        <w:t xml:space="preserve">     </w:t>
      </w:r>
      <w:r w:rsidRPr="001810F7">
        <w:rPr>
          <w:rFonts w:ascii="ALFABET98" w:hAnsi="ALFABET98"/>
          <w:sz w:val="22"/>
          <w:szCs w:val="22"/>
        </w:rPr>
        <w:sym w:font="Wingdings 2" w:char="F0A2"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        A) 8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9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6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>
        <w:rPr>
          <w:noProof/>
        </w:rPr>
        <w:pict>
          <v:shape id="_x0000_s1027" type="#_x0000_t32" style="position:absolute;margin-left:45.15pt;margin-top:1.7pt;width:68.1pt;height:0;z-index:251655680" o:connectortype="straight" strokeweight="1pt"/>
        </w:pict>
      </w:r>
      <w:r w:rsidRPr="001810F7">
        <w:rPr>
          <w:rFonts w:ascii="ALFABET98" w:hAnsi="ALFABET98"/>
          <w:sz w:val="22"/>
          <w:szCs w:val="22"/>
        </w:rPr>
        <w:tab/>
        <w:t xml:space="preserve">               6</w:t>
      </w:r>
      <w:r w:rsidRPr="001810F7">
        <w:rPr>
          <w:rFonts w:ascii="ALFABET98" w:hAnsi="ALFABET98"/>
          <w:sz w:val="22"/>
          <w:szCs w:val="22"/>
        </w:rPr>
        <w:tab/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13.  Berke’nin 10 kalemi vardır. Ablasının kalemleri ise Berke’nin kalemlerinin yarısı kadardır. Ablasının kaç kalemi vardır?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7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14.  Aşağıdaki geometrik şekillerden hangisi dikdörtgendir?</w:t>
      </w:r>
    </w:p>
    <w:p w:rsidR="00CE60D8" w:rsidRPr="001810F7" w:rsidRDefault="00CE60D8" w:rsidP="00705C16">
      <w:pPr>
        <w:tabs>
          <w:tab w:val="left" w:pos="990"/>
        </w:tabs>
        <w:rPr>
          <w:rFonts w:ascii="ALFABET98" w:hAnsi="ALFABET98"/>
          <w:sz w:val="22"/>
          <w:szCs w:val="22"/>
        </w:rPr>
      </w:pPr>
      <w:r>
        <w:rPr>
          <w:noProof/>
        </w:rPr>
        <w:pict>
          <v:rect id="_x0000_s1028" style="position:absolute;margin-left:310.5pt;margin-top:2.1pt;width:31.5pt;height:30pt;z-index:251659776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86.15pt;margin-top:2.1pt;width:48.75pt;height:35.25pt;z-index:251658752"/>
        </w:pict>
      </w:r>
      <w:r>
        <w:rPr>
          <w:noProof/>
        </w:rPr>
        <w:pict>
          <v:rect id="_x0000_s1030" style="position:absolute;margin-left:72.15pt;margin-top:7.35pt;width:49.5pt;height:30pt;z-index:251657728"/>
        </w:pict>
      </w:r>
      <w:r w:rsidRPr="001810F7">
        <w:rPr>
          <w:rFonts w:ascii="ALFABET98" w:hAnsi="ALFABET98"/>
          <w:sz w:val="22"/>
          <w:szCs w:val="22"/>
        </w:rPr>
        <w:tab/>
        <w:t xml:space="preserve">A)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</w:p>
    <w:p w:rsidR="00CE60D8" w:rsidRPr="001810F7" w:rsidRDefault="00CE60D8" w:rsidP="00705C16">
      <w:pPr>
        <w:jc w:val="center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Default="00CE60D8" w:rsidP="00705C16">
      <w:pPr>
        <w:rPr>
          <w:rFonts w:ascii="ALFABET98" w:hAnsi="ALFABET98"/>
          <w:b/>
          <w:sz w:val="22"/>
          <w:szCs w:val="22"/>
        </w:rPr>
        <w:sectPr w:rsidR="00CE60D8" w:rsidSect="001810F7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0" w:space="24" w:color="00B0F0"/>
            <w:left w:val="flowersDaisies" w:sz="10" w:space="24" w:color="00B0F0"/>
            <w:bottom w:val="flowersDaisies" w:sz="10" w:space="24" w:color="00B0F0"/>
            <w:right w:val="flowersDaisies" w:sz="10" w:space="24" w:color="00B0F0"/>
          </w:pgBorders>
          <w:cols w:space="708"/>
          <w:docGrid w:linePitch="360"/>
        </w:sectPr>
      </w:pPr>
      <w:r w:rsidRPr="001810F7">
        <w:rPr>
          <w:rFonts w:ascii="ALFABET98" w:hAnsi="ALFABET98"/>
          <w:b/>
          <w:sz w:val="22"/>
          <w:szCs w:val="22"/>
        </w:rPr>
        <w:t>15</w:t>
      </w:r>
      <w:r>
        <w:rPr>
          <w:rFonts w:ascii="ALFABET98" w:hAnsi="ALFABET98"/>
          <w:b/>
          <w:sz w:val="22"/>
          <w:szCs w:val="22"/>
        </w:rPr>
        <w:t>.</w:t>
      </w:r>
    </w:p>
    <w:p w:rsidR="00CE60D8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</w:t>
      </w:r>
      <w:r>
        <w:rPr>
          <w:rFonts w:ascii="ALFABET98" w:hAnsi="ALFABET98"/>
          <w:b/>
          <w:sz w:val="22"/>
          <w:szCs w:val="22"/>
        </w:rPr>
        <w:t xml:space="preserve">Saat </w:t>
      </w:r>
      <w:r w:rsidRPr="001810F7">
        <w:rPr>
          <w:rFonts w:ascii="ALFABET98 Tur" w:hAnsi="ALFABET98 Tur"/>
          <w:b/>
          <w:sz w:val="22"/>
          <w:szCs w:val="22"/>
        </w:rPr>
        <w:t xml:space="preserve"> kaçı göstermektedir?</w:t>
      </w:r>
    </w:p>
    <w:p w:rsidR="00CE60D8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891F3D" w:rsidRDefault="00CE60D8" w:rsidP="00705C16">
      <w:pPr>
        <w:rPr>
          <w:rFonts w:ascii="ALFABET98" w:hAnsi="ALFABET98"/>
          <w:sz w:val="20"/>
          <w:szCs w:val="20"/>
        </w:rPr>
      </w:pPr>
      <w:r w:rsidRPr="00891F3D">
        <w:rPr>
          <w:rFonts w:ascii="ALFABET98" w:hAnsi="ALFABET98"/>
          <w:sz w:val="20"/>
          <w:szCs w:val="20"/>
        </w:rPr>
        <w:t>A) Saat 5.00</w:t>
      </w:r>
      <w:r w:rsidRPr="00891F3D">
        <w:rPr>
          <w:rFonts w:ascii="ALFABET98" w:hAnsi="ALFABET98"/>
          <w:sz w:val="20"/>
          <w:szCs w:val="20"/>
        </w:rPr>
        <w:tab/>
        <w:t xml:space="preserve">  B) Saat 12.00  C) Saat 3.00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 xml:space="preserve">        </w:t>
      </w:r>
      <w:r w:rsidRPr="00E66E95">
        <w:rPr>
          <w:rFonts w:ascii="Arial" w:hAnsi="Arial" w:cs="Arial"/>
          <w:noProof/>
          <w:sz w:val="20"/>
          <w:szCs w:val="20"/>
        </w:rPr>
        <w:pict>
          <v:shape id="il_fi" o:spid="_x0000_i1036" type="#_x0000_t75" alt="http://img03.blogcu.com/images/w/o/r/worldclocksdunyasaatleri/2fc4880f9ba3a1cb7a77039da67df168_1264978473.jpg" style="width:70.5pt;height:70.5pt;visibility:visible">
            <v:imagedata r:id="rId16" o:title=""/>
          </v:shape>
        </w:pict>
      </w:r>
      <w:r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 xml:space="preserve"> </w:t>
      </w:r>
    </w:p>
    <w:p w:rsidR="00CE60D8" w:rsidRDefault="00CE60D8" w:rsidP="00705C16">
      <w:pPr>
        <w:jc w:val="center"/>
        <w:rPr>
          <w:rFonts w:ascii="ALFABET98" w:hAnsi="ALFABET98"/>
          <w:sz w:val="22"/>
          <w:szCs w:val="22"/>
        </w:rPr>
        <w:sectPr w:rsidR="00CE60D8" w:rsidSect="00891F3D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0" w:space="24" w:color="00B0F0"/>
            <w:left w:val="flowersDaisies" w:sz="10" w:space="24" w:color="00B0F0"/>
            <w:bottom w:val="flowersDaisies" w:sz="10" w:space="24" w:color="00B0F0"/>
            <w:right w:val="flowersDaisies" w:sz="10" w:space="24" w:color="00B0F0"/>
          </w:pgBorders>
          <w:cols w:num="2" w:space="708"/>
          <w:docGrid w:linePitch="360"/>
        </w:sectPr>
      </w:pPr>
    </w:p>
    <w:p w:rsidR="00CE60D8" w:rsidRPr="001810F7" w:rsidRDefault="00CE60D8" w:rsidP="00705C16">
      <w:pPr>
        <w:jc w:val="center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16.   14 + </w:t>
      </w:r>
      <w:r w:rsidRPr="001810F7">
        <w:rPr>
          <w:b/>
          <w:sz w:val="22"/>
          <w:szCs w:val="22"/>
        </w:rPr>
        <w:t>…</w:t>
      </w:r>
      <w:r w:rsidRPr="001810F7">
        <w:rPr>
          <w:rFonts w:ascii="ALFABET98 Tur" w:hAnsi="ALFABET98 Tur"/>
          <w:b/>
          <w:sz w:val="22"/>
          <w:szCs w:val="22"/>
        </w:rPr>
        <w:t>. =  19 işleminde verilmeyen sayı kaçtır?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  A) 7             B)6         C)5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17.  Sınıfımızın uzunluğunu</w:t>
      </w:r>
      <w:r>
        <w:rPr>
          <w:rFonts w:ascii="ALFABET98" w:hAnsi="ALFABET98"/>
          <w:b/>
          <w:sz w:val="22"/>
          <w:szCs w:val="22"/>
        </w:rPr>
        <w:t xml:space="preserve"> en çabuk</w:t>
      </w:r>
      <w:r w:rsidRPr="001810F7">
        <w:rPr>
          <w:rFonts w:ascii="ALFABET98 Tur" w:hAnsi="ALFABET98 Tur"/>
          <w:b/>
          <w:sz w:val="22"/>
          <w:szCs w:val="22"/>
        </w:rPr>
        <w:t xml:space="preserve"> aşağıdakilerden hangisi ile ölçeriz?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   A) Karış             B)Adım        C) Parmak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18. Kalemimiz aşağıdaki geometrik şekillerden hangisine benzer?</w:t>
      </w:r>
    </w:p>
    <w:p w:rsidR="00CE60D8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Küp              B)Silindir       C)Küre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 xml:space="preserve">19. 8+7=?  işlemine uygun problem aşağıdakilerden </w:t>
      </w:r>
      <w:r w:rsidRPr="001810F7">
        <w:rPr>
          <w:rFonts w:ascii="ALFABET98" w:hAnsi="ALFABET98"/>
          <w:b/>
          <w:sz w:val="22"/>
          <w:szCs w:val="22"/>
        </w:rPr>
        <w:t>hangisidir?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 A) Ağaçta 8 kuş vardı, 7 tanesi uçtu. Ağaçta kaç kuş kaldı?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B) Abimin cebinde 8 bilye var. Ben abime 7 bilye verdim. Abimin kaç bilyesi oldu?</w:t>
      </w:r>
    </w:p>
    <w:p w:rsidR="00CE60D8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 C) Ablama 7 kalem verdiğimde ablamın 8 kalemi oluyor. Acaba ablama kaç bilye verdim?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20. 1-4-7-10-13-16- </w:t>
      </w:r>
      <w:r w:rsidRPr="001810F7">
        <w:rPr>
          <w:b/>
          <w:sz w:val="22"/>
          <w:szCs w:val="22"/>
        </w:rPr>
        <w:t>……</w:t>
      </w:r>
      <w:r w:rsidRPr="001810F7">
        <w:rPr>
          <w:rFonts w:ascii="ALFABET98 Tur" w:hAnsi="ALFABET98 Tur"/>
          <w:b/>
          <w:sz w:val="22"/>
          <w:szCs w:val="22"/>
        </w:rPr>
        <w:t>.    Noktalı yere hangi sayı yazılmalıdır?</w:t>
      </w:r>
    </w:p>
    <w:p w:rsidR="00CE60D8" w:rsidRDefault="00CE60D8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</w:t>
      </w:r>
    </w:p>
    <w:p w:rsidR="00CE60D8" w:rsidRPr="001810F7" w:rsidRDefault="00CE60D8" w:rsidP="00705C16">
      <w:pPr>
        <w:outlineLvl w:val="0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</w:t>
      </w:r>
      <w:r w:rsidRPr="001810F7">
        <w:rPr>
          <w:rFonts w:ascii="ALFABET98" w:hAnsi="ALFABET98"/>
          <w:sz w:val="22"/>
          <w:szCs w:val="22"/>
        </w:rPr>
        <w:t xml:space="preserve"> A) 17       </w:t>
      </w:r>
      <w:r>
        <w:rPr>
          <w:rFonts w:ascii="ALFABET98" w:hAnsi="ALFABET98"/>
          <w:sz w:val="22"/>
          <w:szCs w:val="22"/>
        </w:rPr>
        <w:t xml:space="preserve">    </w:t>
      </w:r>
      <w:r w:rsidRPr="001810F7">
        <w:rPr>
          <w:rFonts w:ascii="ALFABET98" w:hAnsi="ALFABET98"/>
          <w:sz w:val="22"/>
          <w:szCs w:val="22"/>
        </w:rPr>
        <w:t xml:space="preserve">    B)18  </w:t>
      </w:r>
      <w:r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 xml:space="preserve">      C)19</w:t>
      </w: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D455DB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 Tur" w:hAnsi="ALFABET98 Tur"/>
          <w:b/>
          <w:color w:val="0D0D0D"/>
          <w:sz w:val="22"/>
          <w:szCs w:val="22"/>
        </w:rPr>
        <w:t>BAŞARILAR  DİLERİM</w:t>
      </w: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HAYAT BİLGİSİ</w:t>
      </w:r>
    </w:p>
    <w:p w:rsidR="00CE60D8" w:rsidRPr="001810F7" w:rsidRDefault="00CE60D8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 xml:space="preserve">1. Arkadaşımızın ayağına yanlışlıkla basınca söylememiz gereken altın sözcükler aşağıdakilerden </w:t>
      </w:r>
      <w:r w:rsidRPr="001810F7">
        <w:rPr>
          <w:rFonts w:ascii="ALFABET98" w:hAnsi="ALFABET98"/>
          <w:b/>
          <w:sz w:val="22"/>
          <w:szCs w:val="22"/>
        </w:rPr>
        <w:t>hangisidir?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Lütfen verir misin?</w:t>
      </w:r>
      <w:r w:rsidRPr="001810F7"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 Tur" w:hAnsi="ALFABET98 Tur"/>
          <w:sz w:val="22"/>
          <w:szCs w:val="22"/>
        </w:rPr>
        <w:t>B) Özür dilerim.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Eline sağlık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2. Okulumuzda temizliği kim yapar?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öğretmen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müdür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hizmetli</w:t>
      </w:r>
    </w:p>
    <w:p w:rsidR="00CE60D8" w:rsidRPr="001810F7" w:rsidRDefault="00CE60D8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3.  Dış görünüş özelliğimize ne denir?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Fiziksel özelliğimiz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Ruhsal özelliğimiz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Hoşgörümüz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4. </w:t>
      </w:r>
      <w:r w:rsidRPr="001810F7">
        <w:rPr>
          <w:rFonts w:ascii="ALFABET98 Tur" w:hAnsi="ALFABET98 Tur"/>
          <w:b/>
          <w:sz w:val="22"/>
          <w:szCs w:val="22"/>
        </w:rPr>
        <w:t>Çoktandır görmediğimiz bir arkadaşımızı görünce kendimizi nasıl hissederiz?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üzgün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kızgın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mutlu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5. Yemekten sonra hangisini kullanırız?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kaşık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çatal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diş fırçası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6. Oyun oynarken yapacağımız en doğru davranış aşağıdakilerden hangisid</w:t>
      </w:r>
      <w:r w:rsidRPr="001810F7">
        <w:rPr>
          <w:rFonts w:ascii="ALFABET98" w:hAnsi="ALFABET98"/>
          <w:b/>
          <w:sz w:val="22"/>
          <w:szCs w:val="22"/>
        </w:rPr>
        <w:t>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Oyuna çalışkan olanları almak</w:t>
      </w:r>
      <w:r w:rsidRPr="001810F7">
        <w:rPr>
          <w:rFonts w:ascii="ALFABET98 Tur" w:hAnsi="ALFABET98 Tur"/>
          <w:sz w:val="22"/>
          <w:szCs w:val="22"/>
        </w:rPr>
        <w:tab/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B) Oyunda sıramızı beklemek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Herkesin önüne geçmek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7. Aşağıdakilerden hangisi kişisel bakım araçlarımızdan biri değildir?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tırnak makası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kalem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tarak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8. Aylin tatilde Atatürk’ün mezarını ziyaret etti. Ayşe hangi ilimize gitmiştir?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İstanbul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Selânik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Ankara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9. Aşağıdakilerden hangisi doğrudur?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Sorunlarımızı kavga ederek çözmek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B) Sabah herkese “günaydın” demek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C) Arkadaşımızla alay etmemek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10. Bir çiçeğin kokusunu hangi organımızla anlarız?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gözümüzle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derimizle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burnumuzla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11. Okulumuz hangi ayda açılır?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ocak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haziran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eylül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12. Buzu buzluktan çıkarınca zamanla ne gibi değişiklik olur 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ab/>
        <w:t>A) Buhar olur.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 Değişiklik olmaz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 Su erir.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Dün günlerden pazart</w:t>
      </w:r>
      <w:r w:rsidRPr="001810F7">
        <w:rPr>
          <w:rFonts w:ascii="ALFABET98 Tur" w:hAnsi="ALFABET98 Tur"/>
          <w:b/>
          <w:sz w:val="22"/>
          <w:szCs w:val="22"/>
        </w:rPr>
        <w:t>esi idi. Yarın günlerden hangisi olur?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pazar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cuma</w:t>
      </w:r>
      <w:r w:rsidRPr="001810F7">
        <w:rPr>
          <w:rFonts w:ascii="ALFABET98" w:hAnsi="ALFABET98"/>
          <w:sz w:val="22"/>
          <w:szCs w:val="22"/>
        </w:rPr>
        <w:tab/>
        <w:t xml:space="preserve">   </w:t>
      </w:r>
      <w:r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 Tur" w:hAnsi="ALFABET98 Tur"/>
          <w:sz w:val="22"/>
          <w:szCs w:val="22"/>
        </w:rPr>
        <w:t xml:space="preserve">     C)  çarşamba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Default="00CE60D8" w:rsidP="00705C16">
      <w:pPr>
        <w:rPr>
          <w:rFonts w:ascii="ALFABET98" w:hAnsi="ALFABET98"/>
          <w:b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 xml:space="preserve">14.  Aşağıdakilerden hangisi </w:t>
      </w:r>
      <w:r w:rsidRPr="00E356D1">
        <w:rPr>
          <w:rFonts w:ascii="ALFABET98 Tur" w:hAnsi="ALFABET98 Tur"/>
          <w:b/>
          <w:sz w:val="22"/>
          <w:szCs w:val="22"/>
          <w:u w:val="single"/>
        </w:rPr>
        <w:t>doğal afettir</w:t>
      </w:r>
      <w:r w:rsidRPr="001810F7">
        <w:rPr>
          <w:rFonts w:ascii="ALFABET98" w:hAnsi="ALFABET98"/>
          <w:b/>
          <w:sz w:val="22"/>
          <w:szCs w:val="22"/>
        </w:rPr>
        <w:t>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deprem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Pr="001810F7">
        <w:rPr>
          <w:rFonts w:ascii="ALFABET98 Tur" w:hAnsi="ALFABET98 Tur"/>
          <w:sz w:val="22"/>
          <w:szCs w:val="22"/>
        </w:rPr>
        <w:t>trafik kazası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Pr="001810F7">
        <w:rPr>
          <w:rFonts w:ascii="ALFABET98 Tur" w:hAnsi="ALFABET98 Tur"/>
          <w:sz w:val="22"/>
          <w:szCs w:val="22"/>
        </w:rPr>
        <w:t>Koşarken düşmek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15. Bir trafik kazasında yaralılar için aşağıdaki telefon numaralarından hangisini aramalıyız?</w:t>
      </w:r>
    </w:p>
    <w:p w:rsidR="00CE60D8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112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110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155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16.</w:t>
      </w:r>
      <w:r w:rsidRPr="001810F7">
        <w:rPr>
          <w:rFonts w:ascii="ALFABET98 Tur" w:hAnsi="ALFABET98 Tur"/>
          <w:b/>
          <w:sz w:val="22"/>
          <w:szCs w:val="22"/>
        </w:rPr>
        <w:t xml:space="preserve"> Aşağıdakilarden hangisi yanlıştır?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</w:t>
      </w:r>
      <w:r w:rsidRPr="001810F7">
        <w:rPr>
          <w:rFonts w:ascii="Comic Sans MS" w:hAnsi="Comic Sans MS"/>
          <w:sz w:val="22"/>
          <w:szCs w:val="22"/>
        </w:rPr>
        <w:t xml:space="preserve"> Besinlerin tadını dilimizle anlarız.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B)Akşamları istediğim saatte yatarım.</w:t>
      </w:r>
    </w:p>
    <w:p w:rsidR="00CE60D8" w:rsidRPr="001810F7" w:rsidRDefault="00CE60D8" w:rsidP="00705C16">
      <w:pPr>
        <w:rPr>
          <w:rFonts w:ascii="Comic Sans MS" w:hAnsi="Comic Sans MS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</w:t>
      </w:r>
      <w:r w:rsidRPr="001810F7">
        <w:rPr>
          <w:rFonts w:ascii="Comic Sans MS" w:hAnsi="Comic Sans MS"/>
          <w:sz w:val="22"/>
          <w:szCs w:val="22"/>
        </w:rPr>
        <w:t xml:space="preserve"> Her evin bir adresi vardır.</w:t>
      </w:r>
    </w:p>
    <w:p w:rsidR="00CE60D8" w:rsidRPr="001810F7" w:rsidRDefault="00CE60D8" w:rsidP="00705C16">
      <w:pPr>
        <w:rPr>
          <w:rFonts w:ascii="ALFABET98" w:hAnsi="ALFABET98"/>
          <w:sz w:val="22"/>
          <w:szCs w:val="22"/>
        </w:rPr>
      </w:pPr>
    </w:p>
    <w:p w:rsidR="00CE60D8" w:rsidRPr="001810F7" w:rsidRDefault="00CE60D8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17. Atatürk’ün annesinin adı</w:t>
      </w:r>
      <w:r w:rsidRPr="001810F7">
        <w:rPr>
          <w:b/>
          <w:sz w:val="22"/>
          <w:szCs w:val="22"/>
        </w:rPr>
        <w:t>…………………</w:t>
      </w:r>
      <w:r w:rsidRPr="001810F7">
        <w:rPr>
          <w:rFonts w:ascii="ALFABET98 Tur" w:hAnsi="ALFABET98 Tur"/>
          <w:b/>
          <w:sz w:val="22"/>
          <w:szCs w:val="22"/>
        </w:rPr>
        <w:t>..babasının adı</w:t>
      </w:r>
      <w:r w:rsidRPr="001810F7">
        <w:rPr>
          <w:b/>
          <w:sz w:val="22"/>
          <w:szCs w:val="22"/>
        </w:rPr>
        <w:t>……………………</w:t>
      </w:r>
      <w:r w:rsidRPr="001810F7">
        <w:rPr>
          <w:rFonts w:ascii="ALFABET98" w:hAnsi="ALFABET98"/>
          <w:b/>
          <w:sz w:val="22"/>
          <w:szCs w:val="22"/>
        </w:rPr>
        <w:t>’dir.</w:t>
      </w:r>
    </w:p>
    <w:p w:rsidR="00CE60D8" w:rsidRPr="001810F7" w:rsidRDefault="00CE60D8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Yukarıdaki boşluklara sırasıyla hangileri yazılmalıdır?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A)Makbule Hanım </w:t>
      </w:r>
      <w:r w:rsidRPr="001810F7">
        <w:rPr>
          <w:sz w:val="22"/>
          <w:szCs w:val="22"/>
        </w:rPr>
        <w:t>–</w:t>
      </w:r>
      <w:r w:rsidRPr="001810F7">
        <w:rPr>
          <w:rFonts w:ascii="ALFABET98 Tur" w:hAnsi="ALFABET98 Tur"/>
          <w:sz w:val="22"/>
          <w:szCs w:val="22"/>
        </w:rPr>
        <w:t xml:space="preserve"> Ali Rıza Bey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</w:t>
      </w:r>
      <w:r w:rsidRPr="001810F7">
        <w:rPr>
          <w:rFonts w:ascii="ALFABET98 Tur" w:hAnsi="ALFABET98 Tur"/>
          <w:sz w:val="22"/>
          <w:szCs w:val="22"/>
        </w:rPr>
        <w:t>Zübeyde Hanım</w:t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Ali Bey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C)Zübeyde Hanım </w:t>
      </w:r>
      <w:r w:rsidRPr="001810F7">
        <w:rPr>
          <w:sz w:val="22"/>
          <w:szCs w:val="22"/>
        </w:rPr>
        <w:t>–</w:t>
      </w:r>
      <w:r w:rsidRPr="001810F7">
        <w:rPr>
          <w:rFonts w:ascii="ALFABET98 Tur" w:hAnsi="ALFABET98 Tur"/>
          <w:sz w:val="22"/>
          <w:szCs w:val="22"/>
        </w:rPr>
        <w:t xml:space="preserve"> Ali Rıza Bey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</w:p>
    <w:p w:rsidR="00CE60D8" w:rsidRPr="001810F7" w:rsidRDefault="00CE60D8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18. Devletimizin yönetim şekli hangisidir?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 A)Cumhuriyet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B)Krallık</w:t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</w:r>
      <w:r w:rsidRPr="001810F7">
        <w:rPr>
          <w:rFonts w:ascii="ALFABET98 Tur" w:hAnsi="ALFABET98 Tur"/>
          <w:sz w:val="22"/>
          <w:szCs w:val="22"/>
        </w:rPr>
        <w:tab/>
        <w:t>C)Padişahlık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</w:p>
    <w:p w:rsidR="00CE60D8" w:rsidRPr="001810F7" w:rsidRDefault="00CE60D8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19. </w:t>
      </w:r>
      <w:r w:rsidRPr="001810F7">
        <w:rPr>
          <w:rFonts w:ascii="ALFABET98 Tur" w:hAnsi="ALFABET98 Tur"/>
          <w:b/>
          <w:sz w:val="22"/>
          <w:szCs w:val="22"/>
        </w:rPr>
        <w:t>Aşağıdakilerden hangisi sadece otla beslenir?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</w:t>
      </w:r>
      <w:r>
        <w:rPr>
          <w:rFonts w:ascii="ALFABET98" w:hAnsi="ALFABET98"/>
          <w:sz w:val="22"/>
          <w:szCs w:val="22"/>
        </w:rPr>
        <w:t xml:space="preserve">  A)kartal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 xml:space="preserve">    B)koyun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C)kaplan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</w:p>
    <w:p w:rsidR="00CE60D8" w:rsidRPr="001810F7" w:rsidRDefault="00CE60D8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 Tur" w:hAnsi="ALFABET98 Tur"/>
          <w:b/>
          <w:sz w:val="22"/>
          <w:szCs w:val="22"/>
        </w:rPr>
        <w:t>20. Aşağıdakilerden hangisinde haftanın günleri doğru sıralanmıştır?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A) Pazartesi-Salı-Çarşamba_Perşembe-Cumartesi- Cuma-Pazar</w:t>
      </w: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B) Pazartesi-Salı-Çarşamba_Perşembe-</w:t>
      </w:r>
      <w:r w:rsidRPr="001810F7">
        <w:rPr>
          <w:rFonts w:ascii="ALFABET98" w:hAnsi="ALFABET98"/>
          <w:sz w:val="22"/>
          <w:szCs w:val="22"/>
        </w:rPr>
        <w:t xml:space="preserve"> Cuma- Cumartesi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CE60D8" w:rsidRDefault="00CE60D8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 Tur" w:hAnsi="ALFABET98 Tur"/>
          <w:sz w:val="22"/>
          <w:szCs w:val="22"/>
        </w:rPr>
        <w:t xml:space="preserve">   C) Pazartesi-Salı- Perşembe- Çarşamba_ Cuma- Cumartesi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CE60D8" w:rsidRDefault="00CE60D8" w:rsidP="007E0297">
      <w:pPr>
        <w:ind w:right="-288"/>
        <w:rPr>
          <w:rFonts w:ascii="ALFABET98" w:hAnsi="ALFABET98"/>
          <w:sz w:val="22"/>
          <w:szCs w:val="22"/>
        </w:rPr>
      </w:pPr>
    </w:p>
    <w:p w:rsidR="00CE60D8" w:rsidRDefault="00CE60D8" w:rsidP="007E0297">
      <w:pPr>
        <w:ind w:right="-288"/>
        <w:rPr>
          <w:rFonts w:ascii="ALFABET98" w:hAnsi="ALFABET98"/>
          <w:sz w:val="22"/>
          <w:szCs w:val="22"/>
        </w:rPr>
      </w:pPr>
    </w:p>
    <w:p w:rsidR="00CE60D8" w:rsidRPr="001810F7" w:rsidRDefault="00CE60D8" w:rsidP="007E0297">
      <w:pPr>
        <w:ind w:right="-288"/>
        <w:rPr>
          <w:rFonts w:ascii="ALFABET98" w:hAnsi="ALFABET98"/>
          <w:sz w:val="22"/>
          <w:szCs w:val="22"/>
        </w:rPr>
      </w:pPr>
    </w:p>
    <w:p w:rsidR="00CE60D8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 Tur" w:hAnsi="ALFABET98 Tur"/>
          <w:b/>
          <w:color w:val="0D0D0D"/>
          <w:sz w:val="22"/>
          <w:szCs w:val="22"/>
        </w:rPr>
        <w:t>BAŞARILAR  DİLERİM</w:t>
      </w:r>
    </w:p>
    <w:p w:rsidR="00CE60D8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CE60D8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hyperlink r:id="rId17" w:history="1">
        <w:r>
          <w:rPr>
            <w:rStyle w:val="Hyperlink"/>
            <w:rFonts w:ascii="ALFABET98" w:hAnsi="ALFABET98"/>
            <w:b/>
            <w:sz w:val="22"/>
            <w:szCs w:val="22"/>
          </w:rPr>
          <w:t>http://www.sorubak.com</w:t>
        </w:r>
      </w:hyperlink>
      <w:r>
        <w:rPr>
          <w:rFonts w:ascii="ALFABET98" w:hAnsi="ALFABET98"/>
          <w:b/>
          <w:color w:val="0D0D0D"/>
          <w:sz w:val="22"/>
          <w:szCs w:val="22"/>
        </w:rPr>
        <w:t xml:space="preserve"> </w:t>
      </w:r>
    </w:p>
    <w:p w:rsidR="00CE60D8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CE60D8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CE60D8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CE60D8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CE60D8" w:rsidRPr="00E356D1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>
        <w:rPr>
          <w:rFonts w:ascii="ALFABET98" w:hAnsi="ALFABET98"/>
          <w:b/>
          <w:color w:val="0D0D0D"/>
          <w:sz w:val="22"/>
          <w:szCs w:val="22"/>
        </w:rPr>
        <w:t xml:space="preserve">                                                </w:t>
      </w:r>
      <w:r w:rsidRPr="00E356D1">
        <w:rPr>
          <w:rFonts w:ascii="ALFABET98 Tur" w:hAnsi="ALFABET98 Tur"/>
          <w:b/>
          <w:color w:val="0D0D0D"/>
        </w:rPr>
        <w:t>Sınıf Öğretmeni</w:t>
      </w:r>
    </w:p>
    <w:p w:rsidR="00CE60D8" w:rsidRPr="00E356D1" w:rsidRDefault="00CE60D8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 w:rsidRPr="00E356D1">
        <w:rPr>
          <w:rFonts w:ascii="ALFABET98" w:hAnsi="ALFABET98"/>
          <w:b/>
          <w:color w:val="0D0D0D"/>
        </w:rPr>
        <w:t xml:space="preserve">                                             </w:t>
      </w:r>
      <w:r>
        <w:rPr>
          <w:rFonts w:ascii="ALFABET98" w:hAnsi="ALFABET98"/>
          <w:b/>
          <w:color w:val="0D0D0D"/>
        </w:rPr>
        <w:t xml:space="preserve">  </w:t>
      </w:r>
      <w:r>
        <w:rPr>
          <w:rFonts w:ascii="ALFABET98 Tur" w:hAnsi="ALFABET98 Tur"/>
          <w:b/>
          <w:color w:val="0D0D0D"/>
        </w:rPr>
        <w:t xml:space="preserve">  Recep ÇETİNKAYA</w:t>
      </w:r>
    </w:p>
    <w:p w:rsidR="00CE60D8" w:rsidRPr="001810F7" w:rsidRDefault="00CE60D8">
      <w:pPr>
        <w:rPr>
          <w:sz w:val="22"/>
          <w:szCs w:val="22"/>
        </w:rPr>
      </w:pPr>
    </w:p>
    <w:sectPr w:rsidR="00CE60D8" w:rsidRPr="001810F7" w:rsidSect="001810F7"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0" w:space="24" w:color="00B0F0"/>
        <w:left w:val="flowersDaisies" w:sz="10" w:space="24" w:color="00B0F0"/>
        <w:bottom w:val="flowersDaisies" w:sz="10" w:space="24" w:color="00B0F0"/>
        <w:right w:val="flowersDaisies" w:sz="10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0D8" w:rsidRDefault="00CE60D8" w:rsidP="001C1D72">
      <w:r>
        <w:separator/>
      </w:r>
    </w:p>
  </w:endnote>
  <w:endnote w:type="continuationSeparator" w:id="0">
    <w:p w:rsidR="00CE60D8" w:rsidRDefault="00CE60D8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0D8" w:rsidRPr="00F846F1" w:rsidRDefault="00CE60D8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0D8" w:rsidRDefault="00CE60D8" w:rsidP="001C1D72">
      <w:r>
        <w:separator/>
      </w:r>
    </w:p>
  </w:footnote>
  <w:footnote w:type="continuationSeparator" w:id="0">
    <w:p w:rsidR="00CE60D8" w:rsidRDefault="00CE60D8" w:rsidP="001C1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C16"/>
    <w:rsid w:val="000429B7"/>
    <w:rsid w:val="000C7A8C"/>
    <w:rsid w:val="00111086"/>
    <w:rsid w:val="001810F7"/>
    <w:rsid w:val="0018541E"/>
    <w:rsid w:val="001C1D72"/>
    <w:rsid w:val="002C666B"/>
    <w:rsid w:val="00321845"/>
    <w:rsid w:val="00626EEF"/>
    <w:rsid w:val="00696DDB"/>
    <w:rsid w:val="00705C16"/>
    <w:rsid w:val="007436A3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BF69CF"/>
    <w:rsid w:val="00C100F0"/>
    <w:rsid w:val="00C50534"/>
    <w:rsid w:val="00CE2248"/>
    <w:rsid w:val="00CE60D8"/>
    <w:rsid w:val="00D328F4"/>
    <w:rsid w:val="00D35910"/>
    <w:rsid w:val="00D455DB"/>
    <w:rsid w:val="00DC5732"/>
    <w:rsid w:val="00E27EDF"/>
    <w:rsid w:val="00E356D1"/>
    <w:rsid w:val="00E66E95"/>
    <w:rsid w:val="00F2228E"/>
    <w:rsid w:val="00F846F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5C16"/>
    <w:rPr>
      <w:rFonts w:ascii="Times New Roman" w:hAnsi="Times New Roman" w:cs="Times New Roman"/>
      <w:sz w:val="24"/>
      <w:szCs w:val="24"/>
      <w:lang w:eastAsia="tr-TR"/>
    </w:rPr>
  </w:style>
  <w:style w:type="paragraph" w:styleId="BodyText3">
    <w:name w:val="Body Text 3"/>
    <w:basedOn w:val="Normal"/>
    <w:link w:val="BodyText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05C16"/>
    <w:rPr>
      <w:rFonts w:ascii="Arial" w:hAnsi="Arial" w:cs="Arial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1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184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27E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://www.canim.net/hikaye/23824-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6</Pages>
  <Words>1461</Words>
  <Characters>8333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BİRSEN</cp:lastModifiedBy>
  <cp:revision>3</cp:revision>
  <dcterms:created xsi:type="dcterms:W3CDTF">2014-09-16T07:41:00Z</dcterms:created>
  <dcterms:modified xsi:type="dcterms:W3CDTF">2015-09-27T09:28:00Z</dcterms:modified>
</cp:coreProperties>
</file>