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C18" w:rsidRPr="005D0171" w:rsidRDefault="00C75C18" w:rsidP="005D0171">
      <w:pPr>
        <w:rPr>
          <w:rFonts w:ascii="Times New Roman" w:hAnsi="Times New Roman"/>
          <w:noProof/>
          <w:sz w:val="28"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8.75pt;margin-top:-4.5pt;width:4.5pt;height:501.75pt;z-index:251656704" o:connectortype="straight"/>
        </w:pict>
      </w:r>
      <w:r w:rsidRPr="005D0171">
        <w:rPr>
          <w:rFonts w:ascii="Times New Roman" w:hAnsi="Times New Roman"/>
          <w:noProof/>
          <w:color w:val="E60F0A"/>
          <w:sz w:val="28"/>
          <w:lang w:eastAsia="tr-TR"/>
        </w:rPr>
        <w:t xml:space="preserve">Küp ve prizma modellerinin; </w:t>
      </w:r>
      <w:r w:rsidRPr="005D0171">
        <w:rPr>
          <w:rFonts w:ascii="Times New Roman" w:hAnsi="Times New Roman"/>
          <w:noProof/>
          <w:color w:val="E60F0A"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>
        <w:rPr>
          <w:rFonts w:ascii="Times New Roman" w:hAnsi="Times New Roman"/>
          <w:noProof/>
          <w:sz w:val="28"/>
          <w:lang w:eastAsia="tr-TR"/>
        </w:rPr>
        <w:tab/>
      </w:r>
      <w:r w:rsidRPr="005D0171">
        <w:rPr>
          <w:rFonts w:ascii="ALFABET98 Tur" w:hAnsi="ALFABET98 Tur"/>
          <w:noProof/>
          <w:color w:val="E60F0A"/>
          <w:sz w:val="28"/>
          <w:lang w:eastAsia="tr-TR"/>
        </w:rPr>
        <w:t>Aşağıdaki toplama işlemlerini yapınız.</w:t>
      </w:r>
    </w:p>
    <w:p w:rsidR="00C75C18" w:rsidRPr="005D0171" w:rsidRDefault="00C75C18" w:rsidP="005D0171">
      <w:pPr>
        <w:rPr>
          <w:rFonts w:ascii="Times New Roman" w:hAnsi="Times New Roman"/>
          <w:noProof/>
          <w:sz w:val="28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9pt;margin-top:7.2pt;width:377.25pt;height:171.75pt;z-index:251657728" strokecolor="white">
            <v:textbox>
              <w:txbxContent>
                <w:p w:rsidR="00C75C18" w:rsidRPr="005D0171" w:rsidRDefault="00C75C18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8+4=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9+7=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3+0=</w:t>
                  </w:r>
                </w:p>
                <w:p w:rsidR="00C75C18" w:rsidRPr="005D0171" w:rsidRDefault="00C75C18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7+5=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13+4=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7+9=</w:t>
                  </w:r>
                </w:p>
                <w:p w:rsidR="00C75C18" w:rsidRPr="005D0171" w:rsidRDefault="00C75C18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9+6=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19+8=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5+8=</w:t>
                  </w:r>
                </w:p>
                <w:p w:rsidR="00C75C18" w:rsidRPr="005D0171" w:rsidRDefault="00C75C18">
                  <w:pPr>
                    <w:rPr>
                      <w:rFonts w:ascii="ALFABET98" w:hAnsi="ALFABET98"/>
                      <w:sz w:val="32"/>
                    </w:rPr>
                  </w:pPr>
                  <w:r w:rsidRPr="005D0171">
                    <w:rPr>
                      <w:rFonts w:ascii="ALFABET98" w:hAnsi="ALFABET98"/>
                      <w:sz w:val="32"/>
                    </w:rPr>
                    <w:t>0+7=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23+5=</w:t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</w:r>
                  <w:r w:rsidRPr="005D0171">
                    <w:rPr>
                      <w:rFonts w:ascii="ALFABET98" w:hAnsi="ALFABET98"/>
                      <w:sz w:val="32"/>
                    </w:rPr>
                    <w:tab/>
                    <w:t>6+0=</w:t>
                  </w:r>
                </w:p>
              </w:txbxContent>
            </v:textbox>
          </v:shape>
        </w:pict>
      </w:r>
      <w:r w:rsidRPr="005D0171">
        <w:rPr>
          <w:rFonts w:ascii="Times New Roman" w:hAnsi="Times New Roman"/>
          <w:noProof/>
          <w:sz w:val="28"/>
          <w:lang w:eastAsia="tr-TR"/>
        </w:rPr>
        <w:t>• Yüzlerini sarıya boyayalım.</w:t>
      </w:r>
    </w:p>
    <w:p w:rsidR="00C75C18" w:rsidRPr="005D0171" w:rsidRDefault="00C75C18" w:rsidP="005D0171">
      <w:pPr>
        <w:rPr>
          <w:rFonts w:ascii="Times New Roman" w:hAnsi="Times New Roman"/>
          <w:noProof/>
          <w:sz w:val="28"/>
          <w:lang w:eastAsia="tr-TR"/>
        </w:rPr>
      </w:pPr>
      <w:r w:rsidRPr="005D0171">
        <w:rPr>
          <w:rFonts w:ascii="Times New Roman" w:hAnsi="Times New Roman"/>
          <w:noProof/>
          <w:sz w:val="28"/>
          <w:lang w:eastAsia="tr-TR"/>
        </w:rPr>
        <w:t xml:space="preserve">•Köşelerine kırmızı nokta koyal›m. </w:t>
      </w:r>
    </w:p>
    <w:p w:rsidR="00C75C18" w:rsidRPr="005D0171" w:rsidRDefault="00C75C18" w:rsidP="005D0171">
      <w:pPr>
        <w:rPr>
          <w:rFonts w:ascii="Times New Roman" w:hAnsi="Times New Roman"/>
          <w:noProof/>
          <w:sz w:val="28"/>
          <w:lang w:eastAsia="tr-TR"/>
        </w:rPr>
      </w:pPr>
      <w:r w:rsidRPr="005D0171">
        <w:rPr>
          <w:rFonts w:ascii="Times New Roman" w:hAnsi="Times New Roman"/>
          <w:noProof/>
          <w:sz w:val="28"/>
          <w:lang w:eastAsia="tr-TR"/>
        </w:rPr>
        <w:t>•Ayrıtlarını maviyle çizelim.</w:t>
      </w:r>
    </w:p>
    <w:p w:rsidR="00C75C18" w:rsidRDefault="00C75C18">
      <w:pPr>
        <w:rPr>
          <w:noProof/>
          <w:lang w:eastAsia="tr-TR"/>
        </w:rPr>
      </w:pPr>
      <w:r>
        <w:rPr>
          <w:noProof/>
          <w:lang w:eastAsia="tr-TR"/>
        </w:rPr>
        <w:pict>
          <v:shape id="_x0000_s1028" type="#_x0000_t202" style="position:absolute;margin-left:403.75pt;margin-top:254.7pt;width:377.25pt;height:147.75pt;z-index:251659776" strokecolor="white">
            <v:textbox>
              <w:txbxContent>
                <w:p w:rsidR="00C75C18" w:rsidRPr="00BA04C3" w:rsidRDefault="00C75C18" w:rsidP="00BA04C3">
                  <w:pPr>
                    <w:rPr>
                      <w:rFonts w:ascii="ALFABET98" w:hAnsi="ALFABET98"/>
                      <w:color w:val="E60F0A"/>
                      <w:sz w:val="32"/>
                    </w:rPr>
                  </w:pPr>
                  <w:r w:rsidRPr="00BA04C3">
                    <w:rPr>
                      <w:rFonts w:ascii="ALFABET98 Tur" w:hAnsi="ALFABET98 Tur"/>
                      <w:color w:val="E60F0A"/>
                      <w:sz w:val="32"/>
                    </w:rPr>
                    <w:t>Aşağıdaki eksik sayıları yazınız.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725"/>
                    <w:gridCol w:w="725"/>
                    <w:gridCol w:w="725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</w:tblGrid>
                  <w:tr w:rsidR="00C75C18" w:rsidRPr="00C739C6" w:rsidTr="00C739C6"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10</w:t>
                        </w:r>
                      </w:p>
                    </w:tc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20</w:t>
                        </w: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35</w:t>
                        </w: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50</w:t>
                        </w:r>
                      </w:p>
                    </w:tc>
                  </w:tr>
                </w:tbl>
                <w:p w:rsidR="00C75C18" w:rsidRDefault="00C75C18" w:rsidP="00BA04C3">
                  <w:pPr>
                    <w:rPr>
                      <w:rFonts w:ascii="ALFABET98" w:hAnsi="ALFABET98"/>
                      <w:sz w:val="32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725"/>
                    <w:gridCol w:w="725"/>
                    <w:gridCol w:w="725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  <w:gridCol w:w="726"/>
                  </w:tblGrid>
                  <w:tr w:rsidR="00C75C18" w:rsidRPr="00C739C6" w:rsidTr="00C739C6"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725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12</w:t>
                        </w: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16</w:t>
                        </w: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</w:p>
                    </w:tc>
                    <w:tc>
                      <w:tcPr>
                        <w:tcW w:w="726" w:type="dxa"/>
                      </w:tcPr>
                      <w:p w:rsidR="00C75C18" w:rsidRPr="00C739C6" w:rsidRDefault="00C75C18" w:rsidP="00C739C6">
                        <w:pPr>
                          <w:spacing w:after="0" w:line="240" w:lineRule="auto"/>
                          <w:rPr>
                            <w:rFonts w:ascii="ALFABET98" w:hAnsi="ALFABET98"/>
                            <w:sz w:val="32"/>
                          </w:rPr>
                        </w:pPr>
                        <w:r w:rsidRPr="00C739C6">
                          <w:rPr>
                            <w:rFonts w:ascii="ALFABET98" w:hAnsi="ALFABET98"/>
                            <w:sz w:val="32"/>
                          </w:rPr>
                          <w:t>20</w:t>
                        </w:r>
                      </w:p>
                    </w:tc>
                  </w:tr>
                </w:tbl>
                <w:p w:rsidR="00C75C18" w:rsidRDefault="00C75C18" w:rsidP="00EF0E92">
                  <w:pPr>
                    <w:tabs>
                      <w:tab w:val="left" w:pos="1500"/>
                    </w:tabs>
                    <w:jc w:val="center"/>
                    <w:rPr>
                      <w:rFonts w:ascii="ALFABET98" w:hAnsi="ALFABET98"/>
                      <w:b/>
                      <w:color w:val="0D0D0D"/>
                    </w:rPr>
                  </w:pPr>
                  <w:hyperlink r:id="rId4" w:history="1">
                    <w:r>
                      <w:rPr>
                        <w:rStyle w:val="Hyperlink"/>
                        <w:rFonts w:ascii="ALFABET98" w:hAnsi="ALFABET98"/>
                        <w:b/>
                      </w:rPr>
                      <w:t>http://www.sorubak.com</w:t>
                    </w:r>
                  </w:hyperlink>
                  <w:r>
                    <w:rPr>
                      <w:rFonts w:ascii="ALFABET98" w:hAnsi="ALFABET98"/>
                      <w:b/>
                      <w:color w:val="0D0D0D"/>
                    </w:rPr>
                    <w:t xml:space="preserve"> </w:t>
                  </w:r>
                </w:p>
                <w:p w:rsidR="00C75C18" w:rsidRPr="00BA04C3" w:rsidRDefault="00C75C18" w:rsidP="00BA04C3">
                  <w:pPr>
                    <w:rPr>
                      <w:rFonts w:ascii="ALFABET98" w:hAnsi="ALFABET98"/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99pt;margin-top:75.45pt;width:377.25pt;height:170.25pt;z-index:251658752" strokecolor="white">
            <v:textbox>
              <w:txbxContent>
                <w:p w:rsidR="00C75C18" w:rsidRPr="005D0171" w:rsidRDefault="00C75C18" w:rsidP="005D0171">
                  <w:pPr>
                    <w:rPr>
                      <w:rFonts w:ascii="ALFABET98" w:hAnsi="ALFABET98"/>
                      <w:color w:val="E60F0A"/>
                      <w:sz w:val="32"/>
                    </w:rPr>
                  </w:pPr>
                  <w:r w:rsidRPr="005D0171">
                    <w:rPr>
                      <w:rFonts w:ascii="ALFABET98 Tur" w:hAnsi="ALFABET98 Tur"/>
                      <w:color w:val="E60F0A"/>
                      <w:sz w:val="32"/>
                    </w:rPr>
                    <w:t>Aşağıdaki çıkarma işlemlerini yapınız.</w:t>
                  </w:r>
                </w:p>
                <w:p w:rsidR="00C75C18" w:rsidRPr="00BA04C3" w:rsidRDefault="00C75C18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6 - 1=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9 - 7=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3 - 0=</w:t>
                  </w:r>
                </w:p>
                <w:p w:rsidR="00C75C18" w:rsidRPr="00BA04C3" w:rsidRDefault="00C75C18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7 - 5=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7 - 4=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7 - 9=</w:t>
                  </w:r>
                </w:p>
                <w:p w:rsidR="00C75C18" w:rsidRPr="00BA04C3" w:rsidRDefault="00C75C18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9 - 6=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10 - 8=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9 - 8=</w:t>
                  </w:r>
                </w:p>
                <w:p w:rsidR="00C75C18" w:rsidRPr="00BA04C3" w:rsidRDefault="00C75C18" w:rsidP="005D0171">
                  <w:pPr>
                    <w:rPr>
                      <w:rFonts w:ascii="ALFABET98" w:hAnsi="ALFABET98"/>
                      <w:sz w:val="32"/>
                    </w:rPr>
                  </w:pPr>
                  <w:r w:rsidRPr="00BA04C3">
                    <w:rPr>
                      <w:rFonts w:ascii="ALFABET98" w:hAnsi="ALFABET98"/>
                      <w:sz w:val="32"/>
                    </w:rPr>
                    <w:t>14 - 7=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 xml:space="preserve">  5 - 5=</w:t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</w:r>
                  <w:r w:rsidRPr="00BA04C3">
                    <w:rPr>
                      <w:rFonts w:ascii="ALFABET98" w:hAnsi="ALFABET98"/>
                      <w:sz w:val="32"/>
                    </w:rPr>
                    <w:tab/>
                    <w:t>6 - 4=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30" type="#_x0000_t75" style="position:absolute;margin-left:-13.5pt;margin-top:6.7pt;width:396.75pt;height:374.25pt;z-index:251655680;visibility:visible">
            <v:imagedata r:id="rId5" o:title="" croptop="9184f" cropbottom="22352f" cropleft="6164f" cropright="396f"/>
          </v:shape>
        </w:pict>
      </w:r>
    </w:p>
    <w:p w:rsidR="00C75C18" w:rsidRDefault="00C75C18"/>
    <w:sectPr w:rsidR="00C75C18" w:rsidSect="00C92B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2BCE"/>
    <w:rsid w:val="003E5398"/>
    <w:rsid w:val="005D0171"/>
    <w:rsid w:val="005D6005"/>
    <w:rsid w:val="006B7301"/>
    <w:rsid w:val="007E3408"/>
    <w:rsid w:val="00B350E8"/>
    <w:rsid w:val="00BA04C3"/>
    <w:rsid w:val="00C60F85"/>
    <w:rsid w:val="00C739C6"/>
    <w:rsid w:val="00C75C18"/>
    <w:rsid w:val="00C92BCE"/>
    <w:rsid w:val="00EF0E92"/>
    <w:rsid w:val="00F1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3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2B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A04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F0E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06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</Words>
  <Characters>152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Fikret</dc:creator>
  <cp:keywords/>
  <dc:description/>
  <cp:lastModifiedBy>BİRSEN</cp:lastModifiedBy>
  <cp:revision>4</cp:revision>
  <cp:lastPrinted>2014-09-15T18:40:00Z</cp:lastPrinted>
  <dcterms:created xsi:type="dcterms:W3CDTF">2014-09-15T18:59:00Z</dcterms:created>
  <dcterms:modified xsi:type="dcterms:W3CDTF">2015-09-27T09:31:00Z</dcterms:modified>
</cp:coreProperties>
</file>