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82" w:rsidRDefault="00F82782" w:rsidP="00633EDA">
      <w:pPr>
        <w:jc w:val="center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 w:rsidRPr="00633EDA">
        <w:rPr>
          <w:rFonts w:ascii="Comic Sans MS" w:hAnsi="Comic Sans MS" w:cs="Comic Sans MS"/>
          <w:b/>
          <w:bCs/>
          <w:color w:val="FF0000"/>
          <w:sz w:val="28"/>
          <w:szCs w:val="28"/>
        </w:rPr>
        <w:t>ÇARPMA ETKİNLİĞİ</w:t>
      </w:r>
    </w:p>
    <w:tbl>
      <w:tblPr>
        <w:tblW w:w="8985" w:type="dxa"/>
        <w:jc w:val="center"/>
        <w:tblBorders>
          <w:top w:val="thickThinLargeGap" w:sz="24" w:space="0" w:color="0070C0"/>
          <w:left w:val="thickThinLargeGap" w:sz="24" w:space="0" w:color="0070C0"/>
          <w:bottom w:val="thickThinLargeGap" w:sz="24" w:space="0" w:color="0070C0"/>
          <w:right w:val="thickThinLargeGap" w:sz="24" w:space="0" w:color="0070C0"/>
          <w:insideH w:val="thickThinLargeGap" w:sz="24" w:space="0" w:color="0070C0"/>
          <w:insideV w:val="thickThinLargeGap" w:sz="24" w:space="0" w:color="0070C0"/>
        </w:tblBorders>
        <w:tblLook w:val="01E0"/>
      </w:tblPr>
      <w:tblGrid>
        <w:gridCol w:w="738"/>
        <w:gridCol w:w="738"/>
        <w:gridCol w:w="758"/>
        <w:gridCol w:w="758"/>
        <w:gridCol w:w="757"/>
        <w:gridCol w:w="757"/>
        <w:gridCol w:w="757"/>
        <w:gridCol w:w="757"/>
        <w:gridCol w:w="736"/>
        <w:gridCol w:w="736"/>
        <w:gridCol w:w="757"/>
        <w:gridCol w:w="736"/>
      </w:tblGrid>
      <w:tr w:rsidR="00F82782" w:rsidRPr="00DC2F2D">
        <w:trPr>
          <w:trHeight w:val="85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82782" w:rsidRPr="00DC2F2D">
        <w:trPr>
          <w:trHeight w:val="111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F82782" w:rsidRPr="00DC2F2D">
        <w:trPr>
          <w:trHeight w:val="111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F82782" w:rsidRPr="00DC2F2D">
        <w:trPr>
          <w:trHeight w:val="116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49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F82782" w:rsidRPr="00DC2F2D">
        <w:trPr>
          <w:trHeight w:val="111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F82782" w:rsidRPr="00DC2F2D">
        <w:trPr>
          <w:trHeight w:val="111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30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F82782" w:rsidRPr="00DC2F2D">
        <w:trPr>
          <w:trHeight w:val="111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36</w:t>
            </w: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F82782" w:rsidRPr="00DC2F2D">
        <w:trPr>
          <w:trHeight w:val="54"/>
          <w:jc w:val="center"/>
        </w:trPr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DC2F2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F82782" w:rsidRPr="00DC2F2D" w:rsidRDefault="00F82782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</w:tbl>
    <w:p w:rsidR="00F82782" w:rsidRDefault="00F82782" w:rsidP="00166938">
      <w:pPr>
        <w:jc w:val="center"/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82782" w:rsidRDefault="00F82782" w:rsidP="00633EDA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54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B448C9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3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6" style="position:absolute;margin-left:.7pt;margin-top:-8.25pt;width:36.7pt;height:20.4pt;z-index:251666432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4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7" style="position:absolute;margin-left:3.7pt;margin-top:-7.4pt;width:33.7pt;height:20.4pt;z-index:251665408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8" style="position:absolute;margin-left:4.95pt;margin-top:-7.4pt;width:33.7pt;height:20.4pt;z-index:251667456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83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9" style="position:absolute;margin-left:.75pt;margin-top:-5.2pt;width:33.7pt;height:20.4pt;z-index:251668480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95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0" style="position:absolute;margin-left:-1.15pt;margin-top:-7.5pt;width:33.7pt;height:20.4pt;z-index:251669504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59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9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1" style="position:absolute;margin-left:1.55pt;margin-top:-7.5pt;width:33.7pt;height:20.4pt;z-index:251670528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49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2" style="position:absolute;margin-left:2pt;margin-top:-7.8pt;width:34.9pt;height:20.4pt;z-index:251671552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F82782" w:rsidRPr="006D224C" w:rsidRDefault="00F82782" w:rsidP="00B448C9">
      <w:pPr>
        <w:rPr>
          <w:rFonts w:ascii="Comic Sans MS" w:hAnsi="Comic Sans MS" w:cs="Comic Sans MS"/>
          <w:sz w:val="28"/>
          <w:szCs w:val="28"/>
        </w:rPr>
      </w:pPr>
    </w:p>
    <w:p w:rsidR="00F82782" w:rsidRDefault="00F82782" w:rsidP="00633EDA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F82782" w:rsidRPr="00633EDA" w:rsidRDefault="00F82782" w:rsidP="00633EDA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36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3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3" style="position:absolute;margin-left:.7pt;margin-top:-8.25pt;width:36.7pt;height:20.4pt;z-index:251644928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25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4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4" style="position:absolute;margin-left:3.7pt;margin-top:-7.4pt;width:33.7pt;height:20.4pt;z-index:251643904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62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5" style="position:absolute;margin-left:4.95pt;margin-top:-7.4pt;width:33.7pt;height:20.4pt;z-index:251646976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84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.75pt;margin-top:-5.2pt;width:33.7pt;height:20.4pt;z-index:251648000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72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7" style="position:absolute;margin-left:-1.15pt;margin-top:-7.5pt;width:33.7pt;height:20.4pt;z-index:251649024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13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8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8" style="position:absolute;margin-left:1.55pt;margin-top:-7.5pt;width:33.7pt;height:20.4pt;z-index:251650048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34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9" style="position:absolute;margin-left:2pt;margin-top:-7.8pt;width:34.9pt;height:20.4pt;z-index:251645952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F82782" w:rsidRPr="006D224C" w:rsidRDefault="00F82782" w:rsidP="00633EDA">
      <w:pPr>
        <w:rPr>
          <w:rFonts w:ascii="Comic Sans MS" w:hAnsi="Comic Sans MS" w:cs="Comic Sans MS"/>
          <w:sz w:val="28"/>
          <w:szCs w:val="28"/>
        </w:rPr>
      </w:pPr>
      <w:r w:rsidRPr="006D224C">
        <w:rPr>
          <w:rFonts w:ascii="Comic Sans MS" w:hAnsi="Comic Sans MS" w:cs="Comic Sans MS"/>
          <w:sz w:val="28"/>
          <w:szCs w:val="28"/>
        </w:rPr>
        <w:t xml:space="preserve">      </w:t>
      </w:r>
    </w:p>
    <w:p w:rsidR="00F82782" w:rsidRPr="006D224C" w:rsidRDefault="00F82782">
      <w:pPr>
        <w:rPr>
          <w:rFonts w:ascii="Comic Sans MS" w:hAnsi="Comic Sans MS" w:cs="Comic Sans MS"/>
          <w:sz w:val="28"/>
          <w:szCs w:val="28"/>
        </w:rPr>
      </w:pPr>
    </w:p>
    <w:p w:rsidR="00F82782" w:rsidRPr="006D224C" w:rsidRDefault="00F82782" w:rsidP="00FC5EF9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86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3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0" style="position:absolute;margin-left:.7pt;margin-top:-8.25pt;width:36.7pt;height:20.4pt;z-index:251652096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39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4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1" style="position:absolute;margin-left:3.7pt;margin-top:-7.4pt;width:33.7pt;height:20.4pt;z-index:251651072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58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2" style="position:absolute;margin-left:4.95pt;margin-top:-7.4pt;width:33.7pt;height:20.4pt;z-index:251654144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66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3" style="position:absolute;margin-left:.75pt;margin-top:-5.2pt;width:33.7pt;height:20.4pt;z-index:251655168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4" style="position:absolute;margin-left:-1.15pt;margin-top:-7.5pt;width:33.7pt;height:20.4pt;z-index:251656192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93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8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5" style="position:absolute;margin-left:1.55pt;margin-top:-7.5pt;width:33.7pt;height:20.4pt;z-index:251657216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74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6" style="position:absolute;margin-left:2pt;margin-top:-7.8pt;width:34.9pt;height:20.4pt;z-index:251653120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F82782" w:rsidRPr="006D224C" w:rsidRDefault="00F82782" w:rsidP="00633EDA">
      <w:pPr>
        <w:rPr>
          <w:rFonts w:ascii="Comic Sans MS" w:hAnsi="Comic Sans MS" w:cs="Comic Sans MS"/>
          <w:sz w:val="28"/>
          <w:szCs w:val="28"/>
        </w:rPr>
      </w:pPr>
    </w:p>
    <w:p w:rsidR="00F82782" w:rsidRPr="006D224C" w:rsidRDefault="00F82782" w:rsidP="00633EDA">
      <w:pPr>
        <w:ind w:firstLine="708"/>
        <w:rPr>
          <w:rFonts w:ascii="Comic Sans MS" w:hAnsi="Comic Sans MS" w:cs="Comic Sans MS"/>
          <w:sz w:val="28"/>
          <w:szCs w:val="28"/>
        </w:rPr>
      </w:pPr>
    </w:p>
    <w:p w:rsidR="00F82782" w:rsidRPr="006D224C" w:rsidRDefault="00F82782" w:rsidP="00FC5EF9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14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3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7" style="position:absolute;margin-left:.7pt;margin-top:-8.25pt;width:36.7pt;height:20.4pt;z-index:251659264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 4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8" style="position:absolute;margin-left:3.7pt;margin-top:-7.4pt;width:33.7pt;height:20.4pt;z-index:251658240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79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9" style="position:absolute;margin-left:4.95pt;margin-top:-7.4pt;width:33.7pt;height:20.4pt;z-index:251660288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13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0" style="position:absolute;margin-left:.75pt;margin-top:-5.2pt;width:33.7pt;height:20.4pt;z-index:251661312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15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1" style="position:absolute;margin-left:-1.15pt;margin-top:-7.5pt;width:33.7pt;height:20.4pt;z-index:251662336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39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FC5EF9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9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2" style="position:absolute;margin-left:1.55pt;margin-top:-7.5pt;width:33.7pt;height:20.4pt;z-index:251663360;mso-position-horizontal-relative:text;mso-position-vertical-relative:text" arcsize="10923f" strokecolor="#0d0d0d"/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F82782" w:rsidRPr="00DC2F2D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32</w:t>
            </w:r>
          </w:p>
        </w:tc>
      </w:tr>
      <w:tr w:rsidR="00F82782" w:rsidRPr="00DC2F2D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F82782" w:rsidRPr="00DC2F2D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F82782" w:rsidRPr="00DC2F2D" w:rsidRDefault="00F82782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3" style="position:absolute;margin-left:2pt;margin-top:-7.8pt;width:34.9pt;height:20.4pt;z-index:251664384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DC2F2D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F82782" w:rsidRPr="006D224C" w:rsidRDefault="00F82782" w:rsidP="00FC5EF9">
      <w:pPr>
        <w:rPr>
          <w:rFonts w:ascii="Comic Sans MS" w:hAnsi="Comic Sans MS" w:cs="Comic Sans MS"/>
          <w:sz w:val="28"/>
          <w:szCs w:val="28"/>
        </w:rPr>
      </w:pPr>
    </w:p>
    <w:p w:rsidR="00F82782" w:rsidRPr="00FC5EF9" w:rsidRDefault="00F82782" w:rsidP="00FC5EF9"/>
    <w:sectPr w:rsidR="00F82782" w:rsidRPr="00FC5EF9" w:rsidSect="00633EDA">
      <w:pgSz w:w="11906" w:h="16838"/>
      <w:pgMar w:top="851" w:right="1417" w:bottom="567" w:left="1417" w:header="708" w:footer="708" w:gutter="0"/>
      <w:pgBorders w:offsetFrom="page">
        <w:top w:val="thinThickThinSmallGap" w:sz="24" w:space="24" w:color="002060"/>
        <w:left w:val="thinThickThinSmallGap" w:sz="24" w:space="24" w:color="002060"/>
        <w:bottom w:val="thinThickThinSmallGap" w:sz="24" w:space="24" w:color="002060"/>
        <w:right w:val="thinThickThinSmall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782" w:rsidRDefault="00F82782" w:rsidP="00633EDA">
      <w:pPr>
        <w:spacing w:after="0" w:line="240" w:lineRule="auto"/>
      </w:pPr>
      <w:r>
        <w:separator/>
      </w:r>
    </w:p>
  </w:endnote>
  <w:endnote w:type="continuationSeparator" w:id="0">
    <w:p w:rsidR="00F82782" w:rsidRDefault="00F82782" w:rsidP="0063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782" w:rsidRDefault="00F82782" w:rsidP="00633EDA">
      <w:pPr>
        <w:spacing w:after="0" w:line="240" w:lineRule="auto"/>
      </w:pPr>
      <w:r>
        <w:separator/>
      </w:r>
    </w:p>
  </w:footnote>
  <w:footnote w:type="continuationSeparator" w:id="0">
    <w:p w:rsidR="00F82782" w:rsidRDefault="00F82782" w:rsidP="00633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EDA"/>
    <w:rsid w:val="000801D6"/>
    <w:rsid w:val="00101EBE"/>
    <w:rsid w:val="00166938"/>
    <w:rsid w:val="003B6706"/>
    <w:rsid w:val="0047481F"/>
    <w:rsid w:val="004C0F46"/>
    <w:rsid w:val="00545E22"/>
    <w:rsid w:val="0058495A"/>
    <w:rsid w:val="005951B4"/>
    <w:rsid w:val="005A4977"/>
    <w:rsid w:val="005E6F6A"/>
    <w:rsid w:val="00633EDA"/>
    <w:rsid w:val="00693DF2"/>
    <w:rsid w:val="006D224C"/>
    <w:rsid w:val="0077412E"/>
    <w:rsid w:val="00872664"/>
    <w:rsid w:val="00877EE3"/>
    <w:rsid w:val="009D4825"/>
    <w:rsid w:val="009E02A4"/>
    <w:rsid w:val="00AA0DED"/>
    <w:rsid w:val="00B27C0A"/>
    <w:rsid w:val="00B448C9"/>
    <w:rsid w:val="00C72892"/>
    <w:rsid w:val="00C80422"/>
    <w:rsid w:val="00D35F15"/>
    <w:rsid w:val="00DC2F2D"/>
    <w:rsid w:val="00F82782"/>
    <w:rsid w:val="00FB07BF"/>
    <w:rsid w:val="00FC5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8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669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7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101</Words>
  <Characters>576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acer</dc:creator>
  <cp:keywords>www.sorubak.com</cp:keywords>
  <dc:description/>
  <cp:lastModifiedBy>edanur</cp:lastModifiedBy>
  <cp:revision>5</cp:revision>
  <dcterms:created xsi:type="dcterms:W3CDTF">2015-02-18T13:57:00Z</dcterms:created>
  <dcterms:modified xsi:type="dcterms:W3CDTF">2015-02-22T11:46:00Z</dcterms:modified>
</cp:coreProperties>
</file>