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96"/>
        <w:gridCol w:w="1791"/>
        <w:gridCol w:w="4549"/>
      </w:tblGrid>
      <w:tr w:rsidR="009C41F5" w:rsidRPr="009B75B9">
        <w:trPr>
          <w:trHeight w:val="598"/>
        </w:trPr>
        <w:tc>
          <w:tcPr>
            <w:tcW w:w="5687" w:type="dxa"/>
            <w:gridSpan w:val="2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6" type="#_x0000_t62" style="position:absolute;margin-left:52.85pt;margin-top:-61.15pt;width:83.35pt;height:23.1pt;z-index:251658240" adj="-3291,19777">
                  <v:textbox>
                    <w:txbxContent>
                      <w:p w:rsidR="009C41F5" w:rsidRPr="0044109A" w:rsidRDefault="009C41F5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Çok kolay…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pfxpBEC_Eg9auHEM:" o:spid="_x0000_s1027" type="#_x0000_t75" alt="http://t0.gstatic.com/images?q=tbn:ANd9GcRYaV090uySELHrpUB9M5Y2KpNnl9Wi8kB5aNhKCqLMFUimyC1aUQcik0g" style="position:absolute;margin-left:-6.25pt;margin-top:-59.35pt;width:55.5pt;height:44.25pt;z-index:-251659264;visibility:visible">
                  <v:imagedata r:id="rId6" r:href="rId7"/>
                </v:shape>
              </w:pict>
            </w:r>
            <w:r w:rsidRPr="009B75B9">
              <w:rPr>
                <w:b/>
                <w:bCs/>
                <w:sz w:val="28"/>
                <w:szCs w:val="28"/>
              </w:rPr>
              <w:t>Aşağıdaki işlemleri çarpma ifadesi ile yazınız</w:t>
            </w: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28"/>
                <w:szCs w:val="28"/>
              </w:rPr>
              <w:t>Aşağıdaki çarpma işlemleri toplama ifadesi ile yazınız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 xml:space="preserve">3+3+3+3+3+3 =  18          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6 x 3 = 18</w:t>
            </w: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 xml:space="preserve">4 x 5 = </w:t>
            </w:r>
          </w:p>
        </w:tc>
      </w:tr>
      <w:tr w:rsidR="009C41F5" w:rsidRPr="009B75B9">
        <w:trPr>
          <w:trHeight w:val="57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3+3+3+3+3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4+4+4+4+4 =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 xml:space="preserve">2+2+2+2+2= 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6x2=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5+5+5+5+5+5+5=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28"/>
                <w:szCs w:val="28"/>
              </w:rPr>
              <w:t>10+10+10+10+10+10+10=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5x3 =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2"/>
                <w:szCs w:val="32"/>
              </w:rPr>
              <w:t>4+4+4+4+4+4+4+4+4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2+2+2+2=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4x2 =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3+3+3+3+3=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5+5+5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3x3 =</w:t>
            </w:r>
          </w:p>
        </w:tc>
      </w:tr>
      <w:tr w:rsidR="009C41F5" w:rsidRPr="009B75B9">
        <w:trPr>
          <w:trHeight w:val="57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4+4+4+4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28"/>
                <w:szCs w:val="28"/>
              </w:rPr>
              <w:t>2+2+2+2+2+2+2+2+2+2+2=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2x4=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3+3+3+3+3+3+3+3+3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2"/>
                <w:szCs w:val="32"/>
              </w:rPr>
              <w:t>5+5+5+5+5+5+5+5+5+5=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5x4=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10+10+10=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2+2+2+2+2+2+2+2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6x4=</w:t>
            </w: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4+4+4+4+4=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5+5+5+5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7x2=</w:t>
            </w:r>
          </w:p>
        </w:tc>
      </w:tr>
      <w:tr w:rsidR="009C41F5" w:rsidRPr="009B75B9">
        <w:trPr>
          <w:trHeight w:val="57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4+4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59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3+3+3+3+3+3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6x5=</w:t>
            </w:r>
          </w:p>
        </w:tc>
      </w:tr>
      <w:tr w:rsidR="009C41F5" w:rsidRPr="009B75B9">
        <w:trPr>
          <w:trHeight w:val="61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4+4+4+4+4+4+4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9C41F5" w:rsidRPr="009B75B9">
        <w:trPr>
          <w:trHeight w:val="61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2+2+2+2+2 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3x4=</w:t>
            </w:r>
          </w:p>
        </w:tc>
      </w:tr>
      <w:tr w:rsidR="009C41F5" w:rsidRPr="009B75B9">
        <w:trPr>
          <w:trHeight w:val="618"/>
        </w:trPr>
        <w:tc>
          <w:tcPr>
            <w:tcW w:w="3896" w:type="dxa"/>
            <w:tcBorders>
              <w:righ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9B75B9">
              <w:rPr>
                <w:b/>
                <w:bCs/>
                <w:sz w:val="36"/>
                <w:szCs w:val="36"/>
              </w:rPr>
              <w:t>5+5+5+5+5+5+5+5=</w:t>
            </w:r>
          </w:p>
        </w:tc>
        <w:tc>
          <w:tcPr>
            <w:tcW w:w="1791" w:type="dxa"/>
            <w:tcBorders>
              <w:left w:val="single" w:sz="4" w:space="0" w:color="auto"/>
            </w:tcBorders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549" w:type="dxa"/>
            <w:vAlign w:val="bottom"/>
          </w:tcPr>
          <w:p w:rsidR="009C41F5" w:rsidRPr="009B75B9" w:rsidRDefault="009C41F5" w:rsidP="009B75B9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hyperlink r:id="rId8" w:history="1">
              <w:r>
                <w:rPr>
                  <w:rStyle w:val="Hyperlink"/>
                </w:rPr>
                <w:t>www.sorubak.com</w:t>
              </w:r>
            </w:hyperlink>
            <w:r>
              <w:rPr>
                <w:noProof/>
                <w:lang w:eastAsia="tr-TR"/>
              </w:rPr>
              <w:pict>
                <v:shape id="rg_hi" o:spid="_x0000_s1028" type="#_x0000_t75" alt="http://t1.gstatic.com/images?q=tbn:ANd9GcT1jk0LJW0d6fwtGgiisgCgDVihmfSE6evYNSZuI1XJvikKriOS" style="position:absolute;margin-left:142.25pt;margin-top:5.75pt;width:91.5pt;height:84pt;flip:x;z-index:-251657216;visibility:visible;mso-position-horizontal-relative:text;mso-position-vertical-relative:text">
                  <v:imagedata r:id="rId9" r:href="rId10"/>
                </v:shape>
              </w:pict>
            </w:r>
          </w:p>
        </w:tc>
      </w:tr>
    </w:tbl>
    <w:p w:rsidR="009C41F5" w:rsidRDefault="009C41F5" w:rsidP="006B1C6B">
      <w:pPr>
        <w:pStyle w:val="Footer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" o:spid="_x0000_s1029" type="#_x0000_t75" style="position:absolute;margin-left:133.15pt;margin-top:5.7pt;width:78pt;height:51pt;z-index:-251660288;visibility:visible;mso-position-horizontal-relative:text;mso-position-vertical-relative:text">
            <v:imagedata r:id="rId11" o:title=""/>
          </v:shape>
        </w:pict>
      </w:r>
      <w:r>
        <w:rPr>
          <w:b/>
          <w:bCs/>
          <w:sz w:val="24"/>
          <w:szCs w:val="24"/>
        </w:rPr>
        <w:t xml:space="preserve">                                                                 </w:t>
      </w:r>
    </w:p>
    <w:p w:rsidR="009C41F5" w:rsidRDefault="009C41F5" w:rsidP="006B1C6B">
      <w:pPr>
        <w:pStyle w:val="Footer"/>
        <w:rPr>
          <w:b/>
          <w:bCs/>
          <w:sz w:val="24"/>
          <w:szCs w:val="24"/>
        </w:rPr>
      </w:pPr>
    </w:p>
    <w:p w:rsidR="009C41F5" w:rsidRPr="006B1C6B" w:rsidRDefault="009C41F5" w:rsidP="006B1C6B">
      <w:pPr>
        <w:pStyle w:val="Footer"/>
        <w:rPr>
          <w:b/>
          <w:bCs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</w:t>
      </w:r>
      <w:r w:rsidRPr="006B1C6B">
        <w:rPr>
          <w:b/>
          <w:bCs/>
          <w:sz w:val="24"/>
          <w:szCs w:val="24"/>
        </w:rPr>
        <w:t>N.Dilek SERİNDAĞ-2015</w:t>
      </w:r>
    </w:p>
    <w:p w:rsidR="009C41F5" w:rsidRPr="003C3A9D" w:rsidRDefault="009C41F5" w:rsidP="003C3A9D">
      <w:pPr>
        <w:rPr>
          <w:b/>
          <w:bCs/>
          <w:sz w:val="36"/>
          <w:szCs w:val="36"/>
        </w:rPr>
      </w:pPr>
    </w:p>
    <w:sectPr w:rsidR="009C41F5" w:rsidRPr="003C3A9D" w:rsidSect="006B1C6B">
      <w:headerReference w:type="default" r:id="rId12"/>
      <w:pgSz w:w="11906" w:h="16838"/>
      <w:pgMar w:top="113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1F5" w:rsidRDefault="009C41F5" w:rsidP="006B1C6B">
      <w:pPr>
        <w:spacing w:after="0" w:line="240" w:lineRule="auto"/>
      </w:pPr>
      <w:r>
        <w:separator/>
      </w:r>
    </w:p>
  </w:endnote>
  <w:endnote w:type="continuationSeparator" w:id="0">
    <w:p w:rsidR="009C41F5" w:rsidRDefault="009C41F5" w:rsidP="006B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1F5" w:rsidRDefault="009C41F5" w:rsidP="006B1C6B">
      <w:pPr>
        <w:spacing w:after="0" w:line="240" w:lineRule="auto"/>
      </w:pPr>
      <w:r>
        <w:separator/>
      </w:r>
    </w:p>
  </w:footnote>
  <w:footnote w:type="continuationSeparator" w:id="0">
    <w:p w:rsidR="009C41F5" w:rsidRDefault="009C41F5" w:rsidP="006B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F5" w:rsidRPr="006B1C6B" w:rsidRDefault="009C41F5" w:rsidP="006B1C6B">
    <w:pPr>
      <w:pStyle w:val="Header"/>
      <w:jc w:val="center"/>
      <w:rPr>
        <w:b/>
        <w:bCs/>
        <w:sz w:val="28"/>
        <w:szCs w:val="28"/>
      </w:rPr>
    </w:pPr>
    <w:r w:rsidRPr="006B1C6B">
      <w:rPr>
        <w:b/>
        <w:bCs/>
        <w:sz w:val="28"/>
        <w:szCs w:val="28"/>
      </w:rPr>
      <w:t>ÇARPMA ALIŞTIRMALARI</w:t>
    </w:r>
  </w:p>
  <w:p w:rsidR="009C41F5" w:rsidRDefault="009C41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3A9D"/>
    <w:rsid w:val="00015309"/>
    <w:rsid w:val="003C3A9D"/>
    <w:rsid w:val="00402518"/>
    <w:rsid w:val="0044109A"/>
    <w:rsid w:val="006B1C6B"/>
    <w:rsid w:val="009B75B9"/>
    <w:rsid w:val="009C41F5"/>
    <w:rsid w:val="00A60029"/>
    <w:rsid w:val="00C31799"/>
    <w:rsid w:val="00C81F37"/>
    <w:rsid w:val="00C9608A"/>
    <w:rsid w:val="00D1643D"/>
    <w:rsid w:val="00D50609"/>
    <w:rsid w:val="00D6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51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3A9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B1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1C6B"/>
  </w:style>
  <w:style w:type="paragraph" w:styleId="Footer">
    <w:name w:val="footer"/>
    <w:basedOn w:val="Normal"/>
    <w:link w:val="FooterChar"/>
    <w:uiPriority w:val="99"/>
    <w:rsid w:val="006B1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1C6B"/>
  </w:style>
  <w:style w:type="paragraph" w:styleId="BalloonText">
    <w:name w:val="Balloon Text"/>
    <w:basedOn w:val="Normal"/>
    <w:link w:val="BalloonTextChar"/>
    <w:uiPriority w:val="99"/>
    <w:semiHidden/>
    <w:rsid w:val="006B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1C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153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t0.gstatic.com/images?q=tbn:ANd9GcRYaV090uySELHrpUB9M5Y2KpNnl9Wi8kB5aNhKCqLMFUimyC1aUQcik0g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image" Target="http://t1.gstatic.com/images?q=tbn:ANd9GcT1jk0LJW0d6fwtGgiisgCgDVihmfSE6evYNSZuI1XJvikKriOS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117</Words>
  <Characters>670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HP</dc:creator>
  <cp:keywords>sorubak.com</cp:keywords>
  <dc:description>sorubak.com</dc:description>
  <cp:lastModifiedBy>edanur</cp:lastModifiedBy>
  <cp:revision>3</cp:revision>
  <cp:lastPrinted>2015-02-17T08:20:00Z</cp:lastPrinted>
  <dcterms:created xsi:type="dcterms:W3CDTF">2015-02-16T12:33:00Z</dcterms:created>
  <dcterms:modified xsi:type="dcterms:W3CDTF">2015-02-19T15:03:00Z</dcterms:modified>
  <cp:category>sorubak.com</cp:category>
</cp:coreProperties>
</file>