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D11" w:rsidRDefault="009D4D1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3.6pt;margin-top:-32.1pt;width:255.45pt;height:68.85pt;z-index:251644416" strokecolor="#8064a2" strokeweight="5pt">
            <v:stroke linestyle="thickThin"/>
            <v:shadow color="#868686"/>
            <v:textbox style="mso-next-textbox:#_x0000_s1026">
              <w:txbxContent>
                <w:p w:rsidR="009D4D11" w:rsidRPr="008743E8" w:rsidRDefault="009D4D11" w:rsidP="008743E8">
                  <w:r>
                    <w:rPr>
                      <w:noProof/>
                      <w:lang w:eastAsia="tr-TR"/>
                    </w:rPr>
                    <w:pict>
                      <v:shapetype id="_x0000_t158" coordsize="21600,21600" o:spt="158" adj="1404,10800" path="m@37@0c@38@3@39@1@40@0@41@3@42@1@43@0m@30@4c@31@5@32@6@33@4@34@5@35@6@36@4e">
                        <v:formulas>
                          <v:f eqn="val #0"/>
                          <v:f eqn="prod @0 41 9"/>
                          <v:f eqn="prod @0 23 9"/>
                          <v:f eqn="sum 0 0 @2"/>
                          <v:f eqn="sum 21600 0 #0"/>
                          <v:f eqn="sum 21600 0 @1"/>
                          <v:f eqn="sum 21600 0 @3"/>
                          <v:f eqn="sum #1 0 10800"/>
                          <v:f eqn="sum 21600 0 #1"/>
                          <v:f eqn="prod @8 1 3"/>
                          <v:f eqn="prod @8 2 3"/>
                          <v:f eqn="prod @8 4 3"/>
                          <v:f eqn="prod @8 5 3"/>
                          <v:f eqn="prod @8 2 1"/>
                          <v:f eqn="sum 21600 0 @9"/>
                          <v:f eqn="sum 21600 0 @10"/>
                          <v:f eqn="sum 21600 0 @8"/>
                          <v:f eqn="sum 21600 0 @11"/>
                          <v:f eqn="sum 21600 0 @12"/>
                          <v:f eqn="sum 21600 0 @13"/>
                          <v:f eqn="prod #1 1 3"/>
                          <v:f eqn="prod #1 2 3"/>
                          <v:f eqn="prod #1 4 3"/>
                          <v:f eqn="prod #1 5 3"/>
                          <v:f eqn="prod #1 2 1"/>
                          <v:f eqn="sum 21600 0 @20"/>
                          <v:f eqn="sum 21600 0 @21"/>
                          <v:f eqn="sum 21600 0 @22"/>
                          <v:f eqn="sum 21600 0 @23"/>
                          <v:f eqn="sum 21600 0 @24"/>
                          <v:f eqn="if @7 @19 0"/>
                          <v:f eqn="if @7 @18 @20"/>
                          <v:f eqn="if @7 @17 @21"/>
                          <v:f eqn="if @7 @16 #1"/>
                          <v:f eqn="if @7 @15 @22"/>
                          <v:f eqn="if @7 @14 @23"/>
                          <v:f eqn="if @7 21600 @24"/>
                          <v:f eqn="if @7 0 @29"/>
                          <v:f eqn="if @7 @9 @28"/>
                          <v:f eqn="if @7 @10 @27"/>
                          <v:f eqn="if @7 @8 @8"/>
                          <v:f eqn="if @7 @11 @26"/>
                          <v:f eqn="if @7 @12 @25"/>
                          <v:f eqn="if @7 @13 21600"/>
                          <v:f eqn="sum @36 0 @30"/>
                          <v:f eqn="sum @4 0 @0"/>
                          <v:f eqn="max @30 @37"/>
                          <v:f eqn="min @36 @43"/>
                          <v:f eqn="prod @0 2 1"/>
                          <v:f eqn="sum 21600 0 @48"/>
                          <v:f eqn="mid @36 @43"/>
                          <v:f eqn="mid @30 @37"/>
                        </v:formulas>
                        <v:path textpathok="t" o:connecttype="custom" o:connectlocs="@40,@0;@51,10800;@33,@4;@50,10800" o:connectangles="270,180,90,0"/>
                        <v:textpath on="t" fitshape="t" xscale="t"/>
                        <v:handles>
                          <v:h position="topLeft,#0" yrange="0,2229"/>
                          <v:h position="#1,bottomRight" xrange="8640,12960"/>
                        </v:handles>
                        <o:lock v:ext="edit" text="t" shapetype="t"/>
                      </v:shapetype>
                      <v:shape id="_x0000_i1026" type="#_x0000_t158" style="width:228.75pt;height:51.75pt" fillcolor="#3cf" strokecolor="#009" strokeweight="1pt">
                        <v:shadow on="t" color="#009" offset="7pt,-7pt"/>
                        <v:textpath style="font-family:&quot;Impact&quot;;v-text-spacing:52429f;v-text-kern:t" trim="t" fitpath="t" xscale="f" string="www.sorubak.com "/>
                      </v:shape>
                    </w:pict>
                  </w:r>
                  <w:r>
                    <w:t xml:space="preserve">                                                  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-24.6pt;margin-top:-37.95pt;width:502.75pt;height:770.35pt;z-index:251639296" strokecolor="#4f81bd" strokeweight="5pt">
            <v:stroke linestyle="thickThin"/>
            <v:shadow color="#868686"/>
            <v:textbox style="mso-next-textbox:#_x0000_s1027">
              <w:txbxContent>
                <w:p w:rsidR="009D4D11" w:rsidRDefault="009D4D11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9" type="#_x0000_t136" style="width:105.75pt;height:64.5pt" fillcolor="red">
                        <v:fill r:id="rId5" o:title="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2/A SINIFI&#10;TÜRKÇE"/>
                      </v:shape>
                    </w:pict>
                  </w:r>
                  <w:r>
                    <w:t xml:space="preserve">                                                                                                                  </w:t>
                  </w:r>
                  <w:r w:rsidRPr="00137EC9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" o:spid="_x0000_i1030" type="#_x0000_t75" style="width:80.25pt;height:66pt;visibility:visible">
                        <v:imagedata r:id="rId6" o:title=""/>
                      </v:shape>
                    </w:pic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9D4D11" w:rsidRDefault="009D4D11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9D4D11" w:rsidRDefault="009D4D11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                          </w:t>
                  </w:r>
                </w:p>
                <w:p w:rsidR="009D4D11" w:rsidRDefault="009D4D11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9D4D11" w:rsidRPr="00620706" w:rsidRDefault="009D4D11" w:rsidP="00EE19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                  </w:t>
                  </w:r>
                </w:p>
                <w:p w:rsidR="009D4D11" w:rsidRDefault="009D4D11" w:rsidP="00D27A6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</w:t>
                  </w:r>
                </w:p>
                <w:p w:rsidR="009D4D11" w:rsidRDefault="009D4D11" w:rsidP="001D099F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0"/>
                      <w:szCs w:val="30"/>
                    </w:rPr>
                  </w:pPr>
                </w:p>
                <w:p w:rsidR="009D4D11" w:rsidRDefault="009D4D11" w:rsidP="001D099F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0"/>
                      <w:szCs w:val="30"/>
                    </w:rPr>
                  </w:pPr>
                </w:p>
                <w:p w:rsidR="009D4D11" w:rsidRDefault="009D4D11" w:rsidP="001D099F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0"/>
                      <w:szCs w:val="30"/>
                    </w:rPr>
                  </w:pPr>
                </w:p>
                <w:p w:rsidR="009D4D11" w:rsidRDefault="009D4D11" w:rsidP="001D099F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0"/>
                      <w:szCs w:val="30"/>
                    </w:rPr>
                  </w:pPr>
                </w:p>
                <w:p w:rsidR="009D4D11" w:rsidRDefault="009D4D11" w:rsidP="001D099F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0"/>
                      <w:szCs w:val="30"/>
                    </w:rPr>
                  </w:pPr>
                </w:p>
                <w:p w:rsidR="009D4D11" w:rsidRPr="00F80DCF" w:rsidRDefault="009D4D11" w:rsidP="00F75CF1">
                  <w:pPr>
                    <w:pStyle w:val="AralkYok1"/>
                    <w:rPr>
                      <w:rFonts w:cs="Times New Roman"/>
                      <w:sz w:val="24"/>
                      <w:szCs w:val="24"/>
                    </w:rPr>
                  </w:pPr>
                  <w:r w:rsidRPr="00F80DCF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F80DCF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F80DCF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F80DCF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F80DCF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F80DCF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F80DCF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F80DCF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F80DCF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F80DCF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F80DCF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F80DCF">
                    <w:rPr>
                      <w:rFonts w:cs="Times New Roman"/>
                      <w:sz w:val="24"/>
                      <w:szCs w:val="24"/>
                    </w:rPr>
                    <w:tab/>
                  </w:r>
                  <w:r w:rsidRPr="00F80DCF">
                    <w:rPr>
                      <w:rFonts w:cs="Times New Roman"/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9D4D11" w:rsidRPr="00F80DCF" w:rsidRDefault="009D4D11" w:rsidP="00F75CF1">
                  <w:pPr>
                    <w:pStyle w:val="AralkYok1"/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9D4D11" w:rsidRPr="00F80DCF" w:rsidRDefault="009D4D11" w:rsidP="00F75CF1">
                  <w:pPr>
                    <w:pStyle w:val="AralkYok1"/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9D4D11" w:rsidRPr="00F80DCF" w:rsidRDefault="009D4D11" w:rsidP="00F75CF1">
                  <w:pPr>
                    <w:pStyle w:val="AralkYok1"/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9D4D11" w:rsidRPr="00F80DCF" w:rsidRDefault="009D4D11" w:rsidP="00F75CF1">
                  <w:pPr>
                    <w:pStyle w:val="AralkYok1"/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9D4D11" w:rsidRPr="00F80DCF" w:rsidRDefault="009D4D11" w:rsidP="00F75CF1">
                  <w:pPr>
                    <w:pStyle w:val="AralkYok1"/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9D4D11" w:rsidRPr="00F80DCF" w:rsidRDefault="009D4D11" w:rsidP="00F75CF1">
                  <w:pPr>
                    <w:pStyle w:val="AralkYok1"/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9D4D11" w:rsidRPr="00F80DCF" w:rsidRDefault="009D4D11" w:rsidP="00F75CF1">
                  <w:pPr>
                    <w:pStyle w:val="AralkYok1"/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9D4D11" w:rsidRPr="00F80DCF" w:rsidRDefault="009D4D11" w:rsidP="00F75CF1">
                  <w:pPr>
                    <w:pStyle w:val="AralkYok1"/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9D4D11" w:rsidRDefault="009D4D11" w:rsidP="00F75CF1">
                  <w:pPr>
                    <w:pStyle w:val="AralkYok1"/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</w:p>
                <w:p w:rsidR="009D4D11" w:rsidRDefault="009D4D11" w:rsidP="00D27A67">
                  <w:pPr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</w:p>
                <w:p w:rsidR="009D4D11" w:rsidRDefault="009D4D11" w:rsidP="00D27A67">
                  <w:pPr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</w:p>
                <w:p w:rsidR="009D4D11" w:rsidRPr="000D16AB" w:rsidRDefault="009D4D11" w:rsidP="00D27A67">
                  <w:pPr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  <w:tab/>
                  </w:r>
                  <w:r w:rsidRPr="000D16AB">
                    <w:rPr>
                      <w:rFonts w:ascii="ALFABET98" w:hAnsi="ALFABET98" w:cs="ALFABET98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9D4D11" w:rsidRDefault="009D4D11" w:rsidP="00D27A67">
                  <w:pPr>
                    <w:rPr>
                      <w:sz w:val="24"/>
                      <w:szCs w:val="24"/>
                    </w:rPr>
                  </w:pPr>
                </w:p>
                <w:p w:rsidR="009D4D11" w:rsidRDefault="009D4D11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9D4D11" w:rsidRDefault="009D4D11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78.15pt;margin-top:-37.95pt;width:.8pt;height:80pt;z-index:251642368" o:connectortype="straight" strokecolor="#0070c0" strokeweight="4pt">
            <v:shadow on="t" type="double" opacity=".5" color2="shadow add(102)" offset="-3pt,-3pt" offset2="-6pt,-6pt"/>
          </v:shape>
        </w:pict>
      </w:r>
      <w:r>
        <w:rPr>
          <w:noProof/>
          <w:lang w:eastAsia="tr-TR"/>
        </w:rPr>
        <w:pict>
          <v:shape id="_x0000_s1029" type="#_x0000_t32" style="position:absolute;margin-left:106.3pt;margin-top:-37.95pt;width:0;height:80pt;z-index:251641344" o:connectortype="straight" strokecolor="#0070c0" strokeweight="4pt">
            <v:shadow on="t" type="double" opacity=".5" color2="shadow add(102)" offset="-3pt,-3pt" offset2="-6pt,-6pt"/>
          </v:shape>
        </w:pict>
      </w:r>
    </w:p>
    <w:p w:rsidR="009D4D11" w:rsidRDefault="009D4D11">
      <w:r>
        <w:rPr>
          <w:noProof/>
          <w:lang w:eastAsia="tr-TR"/>
        </w:rPr>
        <w:pict>
          <v:shape id="_x0000_s1030" type="#_x0000_t202" style="position:absolute;margin-left:-19.1pt;margin-top:24.45pt;width:491.25pt;height:672.75pt;z-index:251643392" strokecolor="#f79646" strokeweight="5pt">
            <v:stroke linestyle="thickThin"/>
            <v:shadow color="#868686"/>
            <v:textbox>
              <w:txbxContent>
                <w:p w:rsidR="009D4D11" w:rsidRPr="00D76A68" w:rsidRDefault="009D4D11" w:rsidP="00D76A68"/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32" style="position:absolute;margin-left:-24.6pt;margin-top:16.6pt;width:502.75pt;height:2.7pt;flip:y;z-index:251640320" o:connectortype="straight" strokeweight="3pt"/>
        </w:pict>
      </w:r>
    </w:p>
    <w:p w:rsidR="009D4D11" w:rsidRDefault="009D4D11">
      <w:r>
        <w:rPr>
          <w:noProof/>
          <w:lang w:eastAsia="tr-TR"/>
        </w:rPr>
        <w:pict>
          <v:shape id="_x0000_s1032" type="#_x0000_t202" style="position:absolute;margin-left:226.15pt;margin-top:2.75pt;width:240.75pt;height:116.25pt;z-index:251646464">
            <v:textbox>
              <w:txbxContent>
                <w:p w:rsidR="009D4D11" w:rsidRDefault="009D4D11" w:rsidP="004E45F3">
                  <w:r w:rsidRPr="00F80DCF">
                    <w:rPr>
                      <w:noProof/>
                      <w:lang w:eastAsia="tr-TR"/>
                    </w:rPr>
                    <w:pict>
                      <v:shape id="Resim 4" o:spid="_x0000_i1032" type="#_x0000_t75" alt="squigsilver5" style="width:224.25pt;height:34.5pt;visibility:visible">
                        <v:imagedata r:id="rId7" o:title=""/>
                      </v:shape>
                    </w:pict>
                  </w:r>
                </w:p>
                <w:p w:rsidR="009D4D11" w:rsidRDefault="009D4D11" w:rsidP="004E45F3">
                  <w:r>
                    <w:t xml:space="preserve">                </w:t>
                  </w:r>
                </w:p>
                <w:p w:rsidR="009D4D11" w:rsidRPr="004E45F3" w:rsidRDefault="009D4D11" w:rsidP="004E45F3">
                  <w:r>
                    <w:t xml:space="preserve">                                                                                    </w:t>
                  </w:r>
                  <w:r>
                    <w:tab/>
                    <w:t xml:space="preserve">  </w:t>
                  </w:r>
                  <w:r>
                    <w:tab/>
                  </w:r>
                  <w:r>
                    <w:tab/>
                    <w:t xml:space="preserve">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13.15pt;margin-top:2.75pt;width:228.8pt;height:116.25pt;z-index:251645440">
            <v:textbox>
              <w:txbxContent>
                <w:p w:rsidR="009D4D11" w:rsidRPr="00582848" w:rsidRDefault="009D4D11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F80DCF">
                    <w:rPr>
                      <w:b/>
                      <w:bCs/>
                      <w:noProof/>
                      <w:color w:val="C0C0C0"/>
                      <w:sz w:val="28"/>
                      <w:szCs w:val="28"/>
                      <w:lang w:eastAsia="tr-TR"/>
                    </w:rPr>
                    <w:pict>
                      <v:shape id="Resim 1" o:spid="_x0000_i1034" type="#_x0000_t75" alt="138" style="width:211.5pt;height:39pt;visibility:visible">
                        <v:imagedata r:id="rId8" o:title=""/>
                      </v:shape>
                    </w:pict>
                  </w:r>
                  <w:r w:rsidRPr="004E45F3">
                    <w:rPr>
                      <w:noProof/>
                      <w:lang w:eastAsia="tr-TR"/>
                    </w:rPr>
                    <w:t xml:space="preserve"> </w:t>
                  </w:r>
                </w:p>
              </w:txbxContent>
            </v:textbox>
          </v:shape>
        </w:pict>
      </w:r>
    </w:p>
    <w:p w:rsidR="009D4D11" w:rsidRDefault="009D4D11">
      <w:r>
        <w:rPr>
          <w:noProof/>
          <w:lang w:eastAsia="tr-TR"/>
        </w:rPr>
        <w:pict>
          <v:shape id="_x0000_s1034" type="#_x0000_t202" style="position:absolute;margin-left:235pt;margin-top:548.05pt;width:53.4pt;height:41.25pt;z-index:251676160" stroked="f">
            <v:textbox>
              <w:txbxContent>
                <w:p w:rsidR="009D4D11" w:rsidRDefault="009D4D11">
                  <w:r w:rsidRPr="00137EC9">
                    <w:rPr>
                      <w:noProof/>
                      <w:lang w:eastAsia="tr-TR"/>
                    </w:rPr>
                    <w:pict>
                      <v:shape id="Resim 9" o:spid="_x0000_i1036" type="#_x0000_t75" alt="TAVŞAN" style="width:38.25pt;height:42.75pt;visibility:visible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229.9pt;margin-top:551.8pt;width:227.85pt;height:67.5pt;z-index:251663872" stroked="f">
            <v:textbox style="mso-next-textbox:#_x0000_s1035">
              <w:txbxContent>
                <w:p w:rsidR="009D4D11" w:rsidRDefault="009D4D11" w:rsidP="00E86544">
                  <w:pPr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</w:rPr>
                    <w:t xml:space="preserve">                         </w:t>
                  </w:r>
                  <w:r w:rsidRPr="003A4908">
                    <w:rPr>
                      <w:b/>
                      <w:bCs/>
                      <w:sz w:val="28"/>
                      <w:szCs w:val="28"/>
                    </w:rPr>
                    <w:t>dağa küsmüş,dağın</w:t>
                  </w:r>
                  <w:r w:rsidRPr="003A4908">
                    <w:rPr>
                      <w:sz w:val="28"/>
                      <w:szCs w:val="28"/>
                    </w:rPr>
                    <w:t xml:space="preserve">  </w:t>
                  </w:r>
                </w:p>
                <w:p w:rsidR="009D4D11" w:rsidRPr="003A4908" w:rsidRDefault="009D4D11" w:rsidP="00E86544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3A4908">
                    <w:rPr>
                      <w:b/>
                      <w:bCs/>
                      <w:sz w:val="28"/>
                      <w:szCs w:val="28"/>
                    </w:rPr>
                    <w:t xml:space="preserve">haberi olmamış. </w:t>
                  </w:r>
                </w:p>
                <w:p w:rsidR="009D4D11" w:rsidRDefault="009D4D11"/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1.15pt;margin-top:551.8pt;width:49.65pt;height:33pt;z-index:251674112" stroked="f">
            <v:textbox>
              <w:txbxContent>
                <w:p w:rsidR="009D4D11" w:rsidRDefault="009D4D11">
                  <w:r w:rsidRPr="00137EC9">
                    <w:rPr>
                      <w:noProof/>
                      <w:lang w:eastAsia="tr-TR"/>
                    </w:rPr>
                    <w:pict>
                      <v:shape id="Resim 6" o:spid="_x0000_i1038" type="#_x0000_t75" alt="Fire_jumps" style="width:37.5pt;height:27pt;visibility:visible">
                        <v:imagedata r:id="rId10" o:title=""/>
                        <o:lock v:ext="edit" cropping="t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158.65pt;margin-top:543.55pt;width:48.75pt;height:45.75pt;z-index:251675136" stroked="f">
            <v:textbox>
              <w:txbxContent>
                <w:p w:rsidR="009D4D11" w:rsidRDefault="009D4D11">
                  <w:r w:rsidRPr="00137EC9">
                    <w:rPr>
                      <w:noProof/>
                      <w:lang w:eastAsia="tr-TR"/>
                    </w:rPr>
                    <w:pict>
                      <v:shape id="Resim 7" o:spid="_x0000_i1040" type="#_x0000_t75" alt="haberles" style="width:39.75pt;height:36pt;visibility:visible">
                        <v:imagedata r:id="rId11" o:title=""/>
                        <o:lock v:ext="edit" cropping="t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-7.7pt;margin-top:551.8pt;width:211.35pt;height:73.5pt;z-index:251662848" stroked="f">
            <v:textbox style="mso-next-textbox:#_x0000_s1038">
              <w:txbxContent>
                <w:p w:rsidR="009D4D11" w:rsidRDefault="009D4D11" w:rsidP="00E86544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E86544">
                    <w:rPr>
                      <w:b/>
                      <w:bCs/>
                      <w:sz w:val="28"/>
                      <w:szCs w:val="28"/>
                    </w:rPr>
                    <w:t xml:space="preserve">               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</w:t>
                  </w:r>
                  <w:r w:rsidRPr="00E86544">
                    <w:rPr>
                      <w:b/>
                      <w:bCs/>
                      <w:sz w:val="28"/>
                      <w:szCs w:val="28"/>
                    </w:rPr>
                    <w:t>olmayan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E86544">
                    <w:rPr>
                      <w:b/>
                      <w:bCs/>
                      <w:sz w:val="28"/>
                      <w:szCs w:val="28"/>
                    </w:rPr>
                    <w:t xml:space="preserve">yerden        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 </w:t>
                  </w:r>
                </w:p>
                <w:p w:rsidR="009D4D11" w:rsidRPr="00E86544" w:rsidRDefault="009D4D11" w:rsidP="00E86544">
                  <w:pPr>
                    <w:rPr>
                      <w:sz w:val="28"/>
                      <w:szCs w:val="28"/>
                    </w:rPr>
                  </w:pPr>
                  <w:r w:rsidRPr="00E86544">
                    <w:rPr>
                      <w:b/>
                      <w:bCs/>
                      <w:sz w:val="28"/>
                      <w:szCs w:val="28"/>
                    </w:rPr>
                    <w:t xml:space="preserve">çıkmaz. </w:t>
                  </w:r>
                </w:p>
                <w:p w:rsidR="009D4D11" w:rsidRDefault="009D4D11"/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226.15pt;margin-top:422.8pt;width:231.6pt;height:56.25pt;z-index:251661824" stroked="f">
            <v:textbox style="mso-next-textbox:#_x0000_s1039">
              <w:txbxContent>
                <w:p w:rsidR="009D4D11" w:rsidRPr="00E86544" w:rsidRDefault="009D4D11" w:rsidP="00E86544">
                  <w:pPr>
                    <w:rPr>
                      <w:sz w:val="28"/>
                      <w:szCs w:val="28"/>
                    </w:rPr>
                  </w:pPr>
                  <w:r w:rsidRPr="00E86544">
                    <w:rPr>
                      <w:b/>
                      <w:bCs/>
                      <w:sz w:val="28"/>
                      <w:szCs w:val="28"/>
                    </w:rPr>
                    <w:t>Yalancın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  ın </w:t>
                  </w:r>
                  <w:r w:rsidRPr="00E86544">
                    <w:rPr>
                      <w:b/>
                      <w:bCs/>
                      <w:sz w:val="28"/>
                      <w:szCs w:val="28"/>
                    </w:rPr>
                    <w:t xml:space="preserve"> u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E86544">
                    <w:rPr>
                      <w:b/>
                      <w:bCs/>
                      <w:sz w:val="28"/>
                      <w:szCs w:val="28"/>
                    </w:rPr>
                    <w:t xml:space="preserve">yatsıya kadar </w:t>
                  </w:r>
                </w:p>
                <w:p w:rsidR="009D4D11" w:rsidRPr="00E86544" w:rsidRDefault="009D4D11" w:rsidP="00E86544">
                  <w:pPr>
                    <w:rPr>
                      <w:sz w:val="28"/>
                      <w:szCs w:val="28"/>
                    </w:rPr>
                  </w:pPr>
                  <w:r w:rsidRPr="00E86544">
                    <w:rPr>
                      <w:b/>
                      <w:bCs/>
                      <w:sz w:val="28"/>
                      <w:szCs w:val="28"/>
                    </w:rPr>
                    <w:t>yanar.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288.4pt;margin-top:414.55pt;width:39pt;height:33pt;z-index:251673088" stroked="f">
            <v:textbox style="mso-next-textbox:#_x0000_s1040">
              <w:txbxContent>
                <w:p w:rsidR="009D4D11" w:rsidRDefault="009D4D11">
                  <w:r w:rsidRPr="00137EC9">
                    <w:rPr>
                      <w:noProof/>
                      <w:lang w:eastAsia="tr-TR"/>
                    </w:rPr>
                    <w:pict>
                      <v:shape id="_x0000_i1042" type="#_x0000_t75" alt="g537am" style="width:27pt;height:29.25pt;visibility:visible">
                        <v:imagedata r:id="rId12" o:title=""/>
                        <o:lock v:ext="edit" cropping="t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369.05pt;margin-top:39.1pt;width:90.15pt;height:28.5pt;z-index:251666944" stroked="f">
            <v:textbox style="mso-next-textbox:#_x0000_s1041">
              <w:txbxContent>
                <w:p w:rsidR="009D4D11" w:rsidRPr="004E45F3" w:rsidRDefault="009D4D11" w:rsidP="004E45F3">
                  <w:pPr>
                    <w:rPr>
                      <w:sz w:val="28"/>
                      <w:szCs w:val="28"/>
                    </w:rPr>
                  </w:pPr>
                  <w:r w:rsidRPr="004E45F3">
                    <w:rPr>
                      <w:b/>
                      <w:bCs/>
                      <w:sz w:val="28"/>
                      <w:szCs w:val="28"/>
                    </w:rPr>
                    <w:t xml:space="preserve">büyük olur. </w:t>
                  </w:r>
                </w:p>
                <w:p w:rsidR="009D4D11" w:rsidRDefault="009D4D11"/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283.1pt;margin-top:28.3pt;width:80.45pt;height:48.45pt;z-index:251665920;mso-wrap-style:none" stroked="f">
            <v:textbox style="mso-next-textbox:#_x0000_s1042;mso-fit-shape-to-text:t">
              <w:txbxContent>
                <w:p w:rsidR="009D4D11" w:rsidRDefault="009D4D11">
                  <w:r w:rsidRPr="00137EC9">
                    <w:rPr>
                      <w:noProof/>
                      <w:lang w:eastAsia="tr-TR"/>
                    </w:rPr>
                    <w:pict>
                      <v:shape id="_x0000_i1044" type="#_x0000_t75" style="width:63.75pt;height:29.25pt;visibility:visible">
                        <v:imagedata r:id="rId13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235pt;margin-top:39.1pt;width:58.65pt;height:28.5pt;z-index:251655680" stroked="f">
            <v:textbox style="mso-next-textbox:#_x0000_s1043">
              <w:txbxContent>
                <w:p w:rsidR="009D4D11" w:rsidRPr="004E45F3" w:rsidRDefault="009D4D11" w:rsidP="004E45F3">
                  <w:pPr>
                    <w:rPr>
                      <w:sz w:val="28"/>
                      <w:szCs w:val="28"/>
                    </w:rPr>
                  </w:pPr>
                  <w:r w:rsidRPr="004E45F3">
                    <w:rPr>
                      <w:b/>
                      <w:bCs/>
                      <w:sz w:val="28"/>
                      <w:szCs w:val="28"/>
                    </w:rPr>
                    <w:t xml:space="preserve">Kaçan       </w:t>
                  </w:r>
                </w:p>
                <w:p w:rsidR="009D4D11" w:rsidRDefault="009D4D11"/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1.15pt;margin-top:39.1pt;width:78.75pt;height:38.4pt;z-index:251668992" stroked="f">
            <v:textbox style="mso-next-textbox:#_x0000_s1044">
              <w:txbxContent>
                <w:p w:rsidR="009D4D11" w:rsidRDefault="009D4D11">
                  <w:r w:rsidRPr="00F80DCF">
                    <w:rPr>
                      <w:b/>
                      <w:bCs/>
                      <w:noProof/>
                      <w:sz w:val="28"/>
                      <w:szCs w:val="28"/>
                      <w:lang w:eastAsia="tr-TR"/>
                    </w:rPr>
                    <w:pict>
                      <v:shape id="_x0000_i1046" type="#_x0000_t75" alt="bal40" style="width:62.25pt;height:31.5pt;flip:x;visibility:visible">
                        <v:imagedata r:id="rId14" o:title=""/>
                        <o:lock v:ext="edit" cropping="t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83.65pt;margin-top:43.75pt;width:123.75pt;height:27pt;z-index:251664896" stroked="f">
            <v:textbox style="mso-next-textbox:#_x0000_s1045">
              <w:txbxContent>
                <w:p w:rsidR="009D4D11" w:rsidRPr="00582848" w:rsidRDefault="009D4D11" w:rsidP="004E45F3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4E45F3">
                    <w:rPr>
                      <w:b/>
                      <w:bCs/>
                      <w:sz w:val="28"/>
                      <w:szCs w:val="28"/>
                    </w:rPr>
                    <w:t>baştan kokar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.</w:t>
                  </w:r>
                </w:p>
                <w:p w:rsidR="009D4D11" w:rsidRDefault="009D4D11"/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318.2pt;margin-top:158.05pt;width:69.6pt;height:24pt;z-index:251657728" stroked="f">
            <v:textbox style="mso-next-textbox:#_x0000_s1046">
              <w:txbxContent>
                <w:p w:rsidR="009D4D11" w:rsidRDefault="009D4D11"/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229.9pt;margin-top:151.3pt;width:232.5pt;height:48pt;z-index:251667968" stroked="f">
            <v:textbox style="mso-next-textbox:#_x0000_s1047">
              <w:txbxContent>
                <w:p w:rsidR="009D4D11" w:rsidRPr="009C0896" w:rsidRDefault="009D4D11" w:rsidP="009C0896">
                  <w:pPr>
                    <w:rPr>
                      <w:sz w:val="28"/>
                      <w:szCs w:val="28"/>
                    </w:rPr>
                  </w:pPr>
                  <w:r w:rsidRPr="009C0896">
                    <w:rPr>
                      <w:b/>
                      <w:bCs/>
                      <w:sz w:val="28"/>
                      <w:szCs w:val="28"/>
                    </w:rPr>
                    <w:t xml:space="preserve">Parayı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9C0896">
                    <w:rPr>
                      <w:b/>
                      <w:bCs/>
                      <w:sz w:val="28"/>
                      <w:szCs w:val="28"/>
                    </w:rPr>
                    <w:t xml:space="preserve">veren   </w:t>
                  </w:r>
                  <w:r w:rsidRPr="00F80DCF">
                    <w:rPr>
                      <w:b/>
                      <w:bCs/>
                      <w:noProof/>
                      <w:sz w:val="28"/>
                      <w:szCs w:val="28"/>
                      <w:lang w:eastAsia="tr-TR"/>
                    </w:rPr>
                    <w:pict>
                      <v:shape id="Resim 12" o:spid="_x0000_i1048" type="#_x0000_t75" alt="MCj03078440000[1]" style="width:59.25pt;height:28.5pt;visibility:visible">
                        <v:imagedata r:id="rId15" o:title=""/>
                      </v:shape>
                    </w:pict>
                  </w:r>
                  <w:r w:rsidRPr="009C0896">
                    <w:rPr>
                      <w:b/>
                      <w:bCs/>
                      <w:sz w:val="28"/>
                      <w:szCs w:val="28"/>
                    </w:rPr>
                    <w:t xml:space="preserve">   ü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çalar.</w:t>
                  </w:r>
                </w:p>
                <w:p w:rsidR="009D4D11" w:rsidRDefault="009D4D11"/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1.15pt;margin-top:151.3pt;width:214.5pt;height:51.75pt;z-index:251656704" stroked="f">
            <v:textbox style="mso-next-textbox:#_x0000_s1048">
              <w:txbxContent>
                <w:p w:rsidR="009D4D11" w:rsidRPr="009C0896" w:rsidRDefault="009D4D11" w:rsidP="009C0896">
                  <w:pPr>
                    <w:rPr>
                      <w:sz w:val="28"/>
                      <w:szCs w:val="28"/>
                    </w:rPr>
                  </w:pPr>
                  <w:r w:rsidRPr="009C0896">
                    <w:rPr>
                      <w:b/>
                      <w:bCs/>
                      <w:sz w:val="28"/>
                      <w:szCs w:val="28"/>
                    </w:rPr>
                    <w:t xml:space="preserve">Meyve veren </w:t>
                  </w:r>
                  <w:r w:rsidRPr="00F80DCF">
                    <w:rPr>
                      <w:b/>
                      <w:bCs/>
                      <w:noProof/>
                      <w:sz w:val="28"/>
                      <w:szCs w:val="28"/>
                      <w:lang w:eastAsia="tr-TR"/>
                    </w:rPr>
                    <w:pict>
                      <v:shape id="Resim 10" o:spid="_x0000_i1050" type="#_x0000_t75" alt="palmiye" style="width:42pt;height:27.75pt;visibility:visible">
                        <v:imagedata r:id="rId16" o:title=""/>
                        <o:lock v:ext="edit" cropping="t"/>
                      </v:shape>
                    </w:pict>
                  </w:r>
                  <w:r w:rsidRPr="009C0896">
                    <w:rPr>
                      <w:b/>
                      <w:bCs/>
                      <w:sz w:val="28"/>
                      <w:szCs w:val="28"/>
                    </w:rPr>
                    <w:t xml:space="preserve">  ı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 </w:t>
                  </w:r>
                  <w:r w:rsidRPr="009C0896">
                    <w:rPr>
                      <w:b/>
                      <w:bCs/>
                      <w:sz w:val="28"/>
                      <w:szCs w:val="28"/>
                    </w:rPr>
                    <w:t>taşlarlar.</w:t>
                  </w:r>
                </w:p>
                <w:p w:rsidR="009D4D11" w:rsidRPr="009C0896" w:rsidRDefault="009D4D11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226.15pt;margin-top:105.55pt;width:240.75pt;height:115.5pt;z-index:251648512">
            <v:textbox style="mso-next-textbox:#_x0000_s1049">
              <w:txbxContent>
                <w:p w:rsidR="009D4D11" w:rsidRPr="00582848" w:rsidRDefault="009D4D11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F80DCF">
                    <w:rPr>
                      <w:b/>
                      <w:bCs/>
                      <w:noProof/>
                      <w:color w:val="0000FF"/>
                      <w:sz w:val="28"/>
                      <w:szCs w:val="28"/>
                      <w:lang w:eastAsia="tr-TR"/>
                    </w:rPr>
                    <w:pict>
                      <v:shape id="Resim 11" o:spid="_x0000_i1052" type="#_x0000_t75" alt="gif3" style="width:225pt;height:40.5pt;rotation:180;visibility:visible">
                        <v:imagedata r:id="rId17" o:title=""/>
                        <o:lock v:ext="edit" cropping="t"/>
                      </v:shape>
                    </w:pict>
                  </w:r>
                  <w:r>
                    <w:rPr>
                      <w:rStyle w:val="Hyperlink"/>
                      <w:b/>
                      <w:bCs/>
                      <w:sz w:val="28"/>
                      <w:szCs w:val="28"/>
                      <w:u w:val="none"/>
                    </w:rPr>
                    <w:tab/>
                    <w:t xml:space="preserve">   </w:t>
                  </w:r>
                  <w:r>
                    <w:rPr>
                      <w:rStyle w:val="Hyperlink"/>
                      <w:b/>
                      <w:bCs/>
                      <w:sz w:val="28"/>
                      <w:szCs w:val="28"/>
                      <w:u w:val="none"/>
                    </w:rPr>
                    <w:tab/>
                    <w:t xml:space="preserve">       </w:t>
                  </w:r>
                  <w:r>
                    <w:rPr>
                      <w:rStyle w:val="Hyperlink"/>
                      <w:b/>
                      <w:bCs/>
                      <w:sz w:val="28"/>
                      <w:szCs w:val="28"/>
                      <w:u w:val="none"/>
                    </w:rPr>
                    <w:tab/>
                  </w:r>
                  <w:r>
                    <w:rPr>
                      <w:rStyle w:val="Hyperlink"/>
                      <w:b/>
                      <w:bCs/>
                      <w:sz w:val="28"/>
                      <w:szCs w:val="28"/>
                      <w:u w:val="none"/>
                    </w:rPr>
                    <w:tab/>
                  </w:r>
                  <w:r>
                    <w:rPr>
                      <w:rStyle w:val="Hyperlink"/>
                      <w:b/>
                      <w:bCs/>
                      <w:sz w:val="28"/>
                      <w:szCs w:val="28"/>
                      <w:u w:val="none"/>
                    </w:rPr>
                    <w:tab/>
                    <w:t xml:space="preserve">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-13.15pt;margin-top:105.55pt;width:228.8pt;height:115.5pt;z-index:251647488">
            <v:textbox style="mso-next-textbox:#_x0000_s1050">
              <w:txbxContent>
                <w:p w:rsidR="009D4D11" w:rsidRPr="009C0896" w:rsidRDefault="009D4D11" w:rsidP="009C0896">
                  <w:r w:rsidRPr="00F80DCF">
                    <w:rPr>
                      <w:noProof/>
                      <w:lang w:eastAsia="tr-TR"/>
                    </w:rPr>
                    <w:pict>
                      <v:shape id="_x0000_i1054" type="#_x0000_t75" alt="46" style="width:213pt;height:44.25pt;visibility:visible">
                        <v:imagedata r:id="rId18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294.45pt;margin-top:274.3pt;width:84.5pt;height:30pt;z-index:251670016" stroked="f">
            <v:textbox style="mso-next-textbox:#_x0000_s1051">
              <w:txbxContent>
                <w:p w:rsidR="009D4D11" w:rsidRDefault="009D4D11">
                  <w:r w:rsidRPr="00137EC9">
                    <w:rPr>
                      <w:noProof/>
                      <w:lang w:eastAsia="tr-TR"/>
                    </w:rPr>
                    <w:pict>
                      <v:shape id="Resim 14" o:spid="_x0000_i1057" type="#_x0000_t75" alt="AN02329_" style="width:2.25pt;height:2.25pt;visibility:visible">
                        <v:imagedata r:id="rId19" o:title=""/>
                      </v:shape>
                    </w:pict>
                  </w:r>
                  <w:r w:rsidRPr="00137EC9">
                    <w:rPr>
                      <w:noProof/>
                      <w:lang w:eastAsia="tr-TR"/>
                    </w:rPr>
                    <w:pict>
                      <v:shape id="_x0000_i1058" type="#_x0000_t75" style="width:66pt;height:25.5pt;visibility:visible">
                        <v:imagedata r:id="rId20" o:title=""/>
                      </v:shape>
                    </w:pict>
                  </w:r>
                  <w:r w:rsidRPr="00E37FFA">
                    <w:rPr>
                      <w:noProof/>
                      <w:lang w:eastAsia="tr-TR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235pt;margin-top:281.05pt;width:224.2pt;height:56.1pt;z-index:251659776" stroked="f">
            <v:textbox style="mso-next-textbox:#_x0000_s1052">
              <w:txbxContent>
                <w:p w:rsidR="009D4D11" w:rsidRPr="00E37FFA" w:rsidRDefault="009D4D11" w:rsidP="00E37FFA">
                  <w:pPr>
                    <w:rPr>
                      <w:sz w:val="28"/>
                      <w:szCs w:val="28"/>
                    </w:rPr>
                  </w:pPr>
                  <w:r w:rsidRPr="00E37FFA">
                    <w:rPr>
                      <w:b/>
                      <w:bCs/>
                      <w:sz w:val="28"/>
                      <w:szCs w:val="28"/>
                    </w:rPr>
                    <w:t xml:space="preserve">Tatlı dil  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  </w:t>
                  </w:r>
                  <w:r w:rsidRPr="00E37FFA">
                    <w:rPr>
                      <w:b/>
                      <w:bCs/>
                      <w:sz w:val="28"/>
                      <w:szCs w:val="28"/>
                    </w:rPr>
                    <w:t xml:space="preserve"> 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       </w:t>
                  </w:r>
                  <w:r w:rsidRPr="00E37FFA">
                    <w:rPr>
                      <w:b/>
                      <w:bCs/>
                      <w:sz w:val="28"/>
                      <w:szCs w:val="28"/>
                    </w:rPr>
                    <w:t xml:space="preserve"> ı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   </w:t>
                  </w:r>
                </w:p>
                <w:p w:rsidR="009D4D11" w:rsidRPr="00E37FFA" w:rsidRDefault="009D4D11" w:rsidP="00E37FFA">
                  <w:pPr>
                    <w:rPr>
                      <w:sz w:val="28"/>
                      <w:szCs w:val="28"/>
                    </w:rPr>
                  </w:pPr>
                  <w:r w:rsidRPr="00E37FFA">
                    <w:rPr>
                      <w:b/>
                      <w:bCs/>
                      <w:sz w:val="28"/>
                      <w:szCs w:val="28"/>
                    </w:rPr>
                    <w:t xml:space="preserve">deliğinden çıkarır. </w:t>
                  </w:r>
                </w:p>
                <w:p w:rsidR="009D4D11" w:rsidRDefault="009D4D11"/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226.15pt;margin-top:239.8pt;width:240.75pt;height:116.25pt;z-index:251650560">
            <v:textbox style="mso-next-textbox:#_x0000_s1053">
              <w:txbxContent>
                <w:p w:rsidR="009D4D11" w:rsidRPr="00E37FFA" w:rsidRDefault="009D4D11" w:rsidP="00E37FFA">
                  <w:r w:rsidRPr="00F80DCF">
                    <w:rPr>
                      <w:noProof/>
                      <w:lang w:eastAsia="tr-TR"/>
                    </w:rPr>
                    <w:pict>
                      <v:shape id="Resim 15" o:spid="_x0000_i1060" type="#_x0000_t75" alt="smile20" style="width:224.25pt;height:27pt;visibility:visible">
                        <v:imagedata r:id="rId21" o:title=""/>
                        <o:lock v:ext="edit" cropping="t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-3.95pt;margin-top:295.9pt;width:215.1pt;height:41.25pt;z-index:251658752" stroked="f">
            <v:textbox style="mso-next-textbox:#_x0000_s1054">
              <w:txbxContent>
                <w:p w:rsidR="009D4D11" w:rsidRPr="00E37FFA" w:rsidRDefault="009D4D11" w:rsidP="00E37FFA">
                  <w:pPr>
                    <w:rPr>
                      <w:sz w:val="28"/>
                      <w:szCs w:val="28"/>
                    </w:rPr>
                  </w:pPr>
                  <w:r w:rsidRPr="00E37FFA">
                    <w:rPr>
                      <w:b/>
                      <w:bCs/>
                      <w:sz w:val="28"/>
                      <w:szCs w:val="28"/>
                    </w:rPr>
                    <w:t xml:space="preserve">Aç     </w:t>
                  </w:r>
                  <w:r w:rsidRPr="00F80DCF">
                    <w:rPr>
                      <w:b/>
                      <w:bCs/>
                      <w:noProof/>
                      <w:sz w:val="28"/>
                      <w:szCs w:val="28"/>
                      <w:lang w:eastAsia="tr-TR"/>
                    </w:rPr>
                    <w:pict>
                      <v:shape id="_x0000_i1062" type="#_x0000_t75" style="width:66.75pt;height:26.25pt;visibility:visible">
                        <v:imagedata r:id="rId22" o:title=""/>
                      </v:shape>
                    </w:pict>
                  </w:r>
                  <w:r w:rsidRPr="00E37FFA">
                    <w:rPr>
                      <w:b/>
                      <w:bCs/>
                      <w:sz w:val="28"/>
                      <w:szCs w:val="28"/>
                    </w:rPr>
                    <w:t xml:space="preserve">   oynamaz. </w:t>
                  </w:r>
                </w:p>
                <w:p w:rsidR="009D4D11" w:rsidRDefault="009D4D11"/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-13.15pt;margin-top:239.8pt;width:228.8pt;height:116.25pt;z-index:251649536">
            <v:textbox style="mso-next-textbox:#_x0000_s1055">
              <w:txbxContent>
                <w:p w:rsidR="009D4D11" w:rsidRPr="00E37FFA" w:rsidRDefault="009D4D11" w:rsidP="00E37FFA">
                  <w:r w:rsidRPr="00F80DCF">
                    <w:rPr>
                      <w:noProof/>
                      <w:lang w:eastAsia="tr-TR"/>
                    </w:rPr>
                    <w:pict>
                      <v:shape id="Resim 13" o:spid="_x0000_i1064" type="#_x0000_t75" alt="58" style="width:213.75pt;height:39pt;visibility:visible">
                        <v:imagedata r:id="rId23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margin-left:221.65pt;margin-top:372.55pt;width:240.75pt;height:126pt;z-index:251652608">
            <v:textbox style="mso-next-textbox:#_x0000_s1056">
              <w:txbxContent>
                <w:p w:rsidR="009D4D11" w:rsidRPr="00DF3A24" w:rsidRDefault="009D4D11" w:rsidP="00DF3A24">
                  <w:r w:rsidRPr="00F80DCF">
                    <w:rPr>
                      <w:noProof/>
                      <w:lang w:eastAsia="tr-TR"/>
                    </w:rPr>
                    <w:pict>
                      <v:shape id="Resim 5" o:spid="_x0000_i1066" type="#_x0000_t75" alt="89" style="width:223.5pt;height:34.5pt;visibility:visible">
                        <v:imagedata r:id="rId24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202" style="position:absolute;margin-left:113.6pt;margin-top:430.3pt;width:40.5pt;height:39.75pt;z-index:251672064" stroked="f">
            <v:textbox style="mso-next-textbox:#_x0000_s1057">
              <w:txbxContent>
                <w:p w:rsidR="009D4D11" w:rsidRDefault="009D4D11">
                  <w:r w:rsidRPr="00137EC9">
                    <w:rPr>
                      <w:noProof/>
                      <w:lang w:eastAsia="tr-TR"/>
                    </w:rPr>
                    <w:pict>
                      <v:shape id="Resim 3" o:spid="_x0000_i1068" type="#_x0000_t75" alt="BD07350_" style="width:21.75pt;height:47.25pt;visibility:visible">
                        <v:imagedata r:id="rId25" o:title="" blacklevel="2621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-7.7pt;margin-top:434.05pt;width:58.5pt;height:25.5pt;z-index:251671040" stroked="f">
            <v:textbox style="mso-next-textbox:#_x0000_s1058">
              <w:txbxContent>
                <w:p w:rsidR="009D4D11" w:rsidRDefault="009D4D11">
                  <w:r w:rsidRPr="00137EC9">
                    <w:rPr>
                      <w:noProof/>
                      <w:lang w:eastAsia="tr-TR"/>
                    </w:rPr>
                    <w:pict>
                      <v:shape id="_x0000_i1070" type="#_x0000_t75" alt="FRUIT055" style="width:39.75pt;height:19.5pt;visibility:visible">
                        <v:imagedata r:id="rId26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margin-left:-7.7pt;margin-top:434.05pt;width:215.1pt;height:53.25pt;z-index:251660800" stroked="f">
            <v:textbox style="mso-next-textbox:#_x0000_s1059">
              <w:txbxContent>
                <w:p w:rsidR="009D4D11" w:rsidRPr="00DF3A24" w:rsidRDefault="009D4D11" w:rsidP="00DF3A24">
                  <w:pPr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         </w:t>
                  </w:r>
                  <w:r w:rsidRPr="00DF3A24">
                    <w:rPr>
                      <w:b/>
                      <w:bCs/>
                      <w:sz w:val="28"/>
                      <w:szCs w:val="28"/>
                    </w:rPr>
                    <w:t xml:space="preserve"> un iyisini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      </w:t>
                  </w:r>
                  <w:r w:rsidRPr="00DF3A24">
                    <w:rPr>
                      <w:b/>
                      <w:bCs/>
                      <w:sz w:val="28"/>
                      <w:szCs w:val="28"/>
                    </w:rPr>
                    <w:t xml:space="preserve"> lar yer.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202" style="position:absolute;margin-left:-13.15pt;margin-top:372.55pt;width:228.8pt;height:126pt;z-index:251651584">
            <v:textbox style="mso-next-textbox:#_x0000_s1060">
              <w:txbxContent>
                <w:p w:rsidR="009D4D11" w:rsidRPr="00582848" w:rsidRDefault="009D4D11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F80DCF">
                    <w:rPr>
                      <w:b/>
                      <w:bCs/>
                      <w:noProof/>
                      <w:sz w:val="28"/>
                      <w:szCs w:val="28"/>
                      <w:lang w:eastAsia="tr-TR"/>
                    </w:rPr>
                    <w:pict>
                      <v:shape id="_x0000_i1072" type="#_x0000_t75" alt="ryswag" style="width:213pt;height:27pt;visibility:visible">
                        <v:imagedata r:id="rId27" o:title=""/>
                      </v:shape>
                    </w:pic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221.65pt;margin-top:518.05pt;width:240.75pt;height:114.75pt;z-index:251654656">
            <v:textbox style="mso-next-textbox:#_x0000_s1061">
              <w:txbxContent>
                <w:p w:rsidR="009D4D11" w:rsidRPr="00E86544" w:rsidRDefault="009D4D11" w:rsidP="00E86544">
                  <w:r w:rsidRPr="00F80DCF">
                    <w:rPr>
                      <w:noProof/>
                      <w:lang w:eastAsia="tr-TR"/>
                    </w:rPr>
                    <w:pict>
                      <v:shape id="_x0000_i1074" type="#_x0000_t75" alt="134_bar" style="width:224.25pt;height:21pt;visibility:visible">
                        <v:imagedata r:id="rId28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202" style="position:absolute;margin-left:-13.15pt;margin-top:518.05pt;width:224.3pt;height:114.75pt;z-index:251653632">
            <v:textbox style="mso-next-textbox:#_x0000_s1062">
              <w:txbxContent>
                <w:p w:rsidR="009D4D11" w:rsidRPr="00E86544" w:rsidRDefault="009D4D11" w:rsidP="00E86544">
                  <w:r w:rsidRPr="00F80DCF">
                    <w:rPr>
                      <w:noProof/>
                      <w:lang w:eastAsia="tr-TR"/>
                    </w:rPr>
                    <w:pict>
                      <v:shape id="Resim 8" o:spid="_x0000_i1076" type="#_x0000_t75" alt="56" style="width:208.5pt;height:32.25pt;visibility:visible">
                        <v:imagedata r:id="rId29" o:title=""/>
                      </v:shape>
                    </w:pict>
                  </w:r>
                </w:p>
              </w:txbxContent>
            </v:textbox>
          </v:shape>
        </w:pict>
      </w:r>
      <w:r w:rsidRPr="009C0896">
        <w:rPr>
          <w:b/>
          <w:bCs/>
        </w:rPr>
        <w:t>taşlarlar.</w:t>
      </w:r>
    </w:p>
    <w:sectPr w:rsidR="009D4D11" w:rsidSect="002F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0993"/>
    <w:multiLevelType w:val="hybridMultilevel"/>
    <w:tmpl w:val="F95C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4C4612"/>
    <w:multiLevelType w:val="multilevel"/>
    <w:tmpl w:val="CC3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2AE"/>
    <w:rsid w:val="00011655"/>
    <w:rsid w:val="00051565"/>
    <w:rsid w:val="0007127E"/>
    <w:rsid w:val="00080571"/>
    <w:rsid w:val="00096C8D"/>
    <w:rsid w:val="000B6AFC"/>
    <w:rsid w:val="000C2DF3"/>
    <w:rsid w:val="000C65E0"/>
    <w:rsid w:val="000D16AB"/>
    <w:rsid w:val="000D2273"/>
    <w:rsid w:val="000D76F5"/>
    <w:rsid w:val="000E2F0C"/>
    <w:rsid w:val="000E69D6"/>
    <w:rsid w:val="000F04D7"/>
    <w:rsid w:val="000F7222"/>
    <w:rsid w:val="00137EC9"/>
    <w:rsid w:val="00172BA5"/>
    <w:rsid w:val="001B26CA"/>
    <w:rsid w:val="001D099F"/>
    <w:rsid w:val="001F01E5"/>
    <w:rsid w:val="001F3628"/>
    <w:rsid w:val="00207818"/>
    <w:rsid w:val="0021008E"/>
    <w:rsid w:val="00233272"/>
    <w:rsid w:val="00233CBE"/>
    <w:rsid w:val="002423E2"/>
    <w:rsid w:val="00252750"/>
    <w:rsid w:val="002551FF"/>
    <w:rsid w:val="00257D71"/>
    <w:rsid w:val="00262731"/>
    <w:rsid w:val="00264475"/>
    <w:rsid w:val="00292D1D"/>
    <w:rsid w:val="002F4702"/>
    <w:rsid w:val="002F5D96"/>
    <w:rsid w:val="002F74D9"/>
    <w:rsid w:val="003040FE"/>
    <w:rsid w:val="003A4908"/>
    <w:rsid w:val="003B1DB2"/>
    <w:rsid w:val="003D6779"/>
    <w:rsid w:val="003F0170"/>
    <w:rsid w:val="003F2CCD"/>
    <w:rsid w:val="00403EE2"/>
    <w:rsid w:val="004155BE"/>
    <w:rsid w:val="00416485"/>
    <w:rsid w:val="004404F8"/>
    <w:rsid w:val="0044238E"/>
    <w:rsid w:val="00470F5E"/>
    <w:rsid w:val="00480207"/>
    <w:rsid w:val="004826B8"/>
    <w:rsid w:val="004C31E1"/>
    <w:rsid w:val="004D368B"/>
    <w:rsid w:val="004E45F3"/>
    <w:rsid w:val="00513FD1"/>
    <w:rsid w:val="00536FAE"/>
    <w:rsid w:val="00543686"/>
    <w:rsid w:val="00582848"/>
    <w:rsid w:val="00587B93"/>
    <w:rsid w:val="005A0912"/>
    <w:rsid w:val="005E2138"/>
    <w:rsid w:val="005F3CF1"/>
    <w:rsid w:val="005F6C9E"/>
    <w:rsid w:val="00602754"/>
    <w:rsid w:val="00607919"/>
    <w:rsid w:val="006178E4"/>
    <w:rsid w:val="00620706"/>
    <w:rsid w:val="00633746"/>
    <w:rsid w:val="00635F1A"/>
    <w:rsid w:val="00636AF5"/>
    <w:rsid w:val="0064142C"/>
    <w:rsid w:val="00653A7F"/>
    <w:rsid w:val="00654E96"/>
    <w:rsid w:val="0067429D"/>
    <w:rsid w:val="006753C0"/>
    <w:rsid w:val="0068330F"/>
    <w:rsid w:val="00686C1C"/>
    <w:rsid w:val="006A4523"/>
    <w:rsid w:val="006C2E65"/>
    <w:rsid w:val="006D0459"/>
    <w:rsid w:val="007109CF"/>
    <w:rsid w:val="007218A6"/>
    <w:rsid w:val="007E4326"/>
    <w:rsid w:val="0081413C"/>
    <w:rsid w:val="00815A6D"/>
    <w:rsid w:val="00847749"/>
    <w:rsid w:val="00852229"/>
    <w:rsid w:val="0085641D"/>
    <w:rsid w:val="008743E8"/>
    <w:rsid w:val="00896078"/>
    <w:rsid w:val="008A16F4"/>
    <w:rsid w:val="008A507D"/>
    <w:rsid w:val="008C78B2"/>
    <w:rsid w:val="008D1DC8"/>
    <w:rsid w:val="008E02AE"/>
    <w:rsid w:val="00916664"/>
    <w:rsid w:val="00936B55"/>
    <w:rsid w:val="00961772"/>
    <w:rsid w:val="00964BAC"/>
    <w:rsid w:val="00973DFE"/>
    <w:rsid w:val="00975711"/>
    <w:rsid w:val="009806E7"/>
    <w:rsid w:val="00986819"/>
    <w:rsid w:val="009A38B7"/>
    <w:rsid w:val="009C0896"/>
    <w:rsid w:val="009C2067"/>
    <w:rsid w:val="009D4D11"/>
    <w:rsid w:val="009E040F"/>
    <w:rsid w:val="009F5914"/>
    <w:rsid w:val="00A13116"/>
    <w:rsid w:val="00A13312"/>
    <w:rsid w:val="00A20147"/>
    <w:rsid w:val="00A436B6"/>
    <w:rsid w:val="00A50E89"/>
    <w:rsid w:val="00A86633"/>
    <w:rsid w:val="00AE4111"/>
    <w:rsid w:val="00AE5B59"/>
    <w:rsid w:val="00AF2CE4"/>
    <w:rsid w:val="00B05290"/>
    <w:rsid w:val="00B05469"/>
    <w:rsid w:val="00B10DF9"/>
    <w:rsid w:val="00B11517"/>
    <w:rsid w:val="00B27D99"/>
    <w:rsid w:val="00B419B0"/>
    <w:rsid w:val="00B814F1"/>
    <w:rsid w:val="00B90F73"/>
    <w:rsid w:val="00BA4D61"/>
    <w:rsid w:val="00BC05B2"/>
    <w:rsid w:val="00BE04BD"/>
    <w:rsid w:val="00BE232E"/>
    <w:rsid w:val="00BE7E94"/>
    <w:rsid w:val="00C0718D"/>
    <w:rsid w:val="00C466DA"/>
    <w:rsid w:val="00C81605"/>
    <w:rsid w:val="00C85668"/>
    <w:rsid w:val="00CC06F4"/>
    <w:rsid w:val="00CF06F2"/>
    <w:rsid w:val="00D07F43"/>
    <w:rsid w:val="00D20808"/>
    <w:rsid w:val="00D27A67"/>
    <w:rsid w:val="00D62D08"/>
    <w:rsid w:val="00D72CEA"/>
    <w:rsid w:val="00D74826"/>
    <w:rsid w:val="00D76A68"/>
    <w:rsid w:val="00D92CAF"/>
    <w:rsid w:val="00DB093E"/>
    <w:rsid w:val="00DC6BFB"/>
    <w:rsid w:val="00DF3A24"/>
    <w:rsid w:val="00DF6260"/>
    <w:rsid w:val="00E149DB"/>
    <w:rsid w:val="00E34766"/>
    <w:rsid w:val="00E37FFA"/>
    <w:rsid w:val="00E555E6"/>
    <w:rsid w:val="00E85397"/>
    <w:rsid w:val="00E86544"/>
    <w:rsid w:val="00E90C7A"/>
    <w:rsid w:val="00E93B3B"/>
    <w:rsid w:val="00ED0A9C"/>
    <w:rsid w:val="00ED34EE"/>
    <w:rsid w:val="00EE190A"/>
    <w:rsid w:val="00EE35BB"/>
    <w:rsid w:val="00EF55AC"/>
    <w:rsid w:val="00F07DED"/>
    <w:rsid w:val="00F44AF7"/>
    <w:rsid w:val="00F644CB"/>
    <w:rsid w:val="00F75CF1"/>
    <w:rsid w:val="00F80DCF"/>
    <w:rsid w:val="00F814E7"/>
    <w:rsid w:val="00FC4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702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96078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Comic Sans MS"/>
      <w:b/>
      <w:bCs/>
      <w:i/>
      <w:iCs/>
      <w:sz w:val="20"/>
      <w:szCs w:val="20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96078"/>
    <w:rPr>
      <w:rFonts w:ascii="Comic Sans MS" w:hAnsi="Comic Sans MS" w:cs="Comic Sans MS"/>
      <w:b/>
      <w:bCs/>
      <w:i/>
      <w:iCs/>
      <w:sz w:val="20"/>
      <w:szCs w:val="20"/>
      <w:lang w:eastAsia="tr-TR"/>
    </w:rPr>
  </w:style>
  <w:style w:type="table" w:styleId="TableGrid">
    <w:name w:val="Table Grid"/>
    <w:basedOn w:val="TableNormal"/>
    <w:uiPriority w:val="99"/>
    <w:rsid w:val="008E02A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02A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53A7F"/>
    <w:pPr>
      <w:ind w:left="720"/>
    </w:pPr>
  </w:style>
  <w:style w:type="character" w:styleId="Strong">
    <w:name w:val="Strong"/>
    <w:basedOn w:val="DefaultParagraphFont"/>
    <w:uiPriority w:val="99"/>
    <w:qFormat/>
    <w:rsid w:val="00E34766"/>
    <w:rPr>
      <w:b/>
      <w:bCs/>
    </w:rPr>
  </w:style>
  <w:style w:type="paragraph" w:styleId="NormalWeb">
    <w:name w:val="Normal (Web)"/>
    <w:basedOn w:val="Normal"/>
    <w:uiPriority w:val="99"/>
    <w:semiHidden/>
    <w:rsid w:val="0044238E"/>
    <w:pPr>
      <w:spacing w:before="281" w:after="281" w:line="240" w:lineRule="auto"/>
    </w:pPr>
    <w:rPr>
      <w:rFonts w:ascii="Helvetica" w:eastAsia="Times New Roman" w:hAnsi="Helvetica" w:cs="Helvetica"/>
      <w:lang w:eastAsia="tr-TR"/>
    </w:rPr>
  </w:style>
  <w:style w:type="paragraph" w:customStyle="1" w:styleId="AralkYok1">
    <w:name w:val="Aralık Yok1"/>
    <w:uiPriority w:val="99"/>
    <w:rsid w:val="00EE190A"/>
    <w:rPr>
      <w:rFonts w:eastAsia="Times New Roman" w:cs="Calibri"/>
      <w:lang w:eastAsia="en-US"/>
    </w:rPr>
  </w:style>
  <w:style w:type="paragraph" w:customStyle="1" w:styleId="Default">
    <w:name w:val="Default"/>
    <w:uiPriority w:val="99"/>
    <w:rsid w:val="008C78B2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rsid w:val="008960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34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4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34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344591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34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34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344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344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344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344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344519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234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344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23445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23444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23445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23445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23445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34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4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34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344530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34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34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34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344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344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344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344584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2344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344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2344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2344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2344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23445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23445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34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4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34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34457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34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344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344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344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344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344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34455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2344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344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2344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2344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23445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23445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2344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34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4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34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34458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34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34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344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344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344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344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34456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2344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344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2344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2344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2344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23445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23444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34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4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3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344480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34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34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344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344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344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344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344566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2344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344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2344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2344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2344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23445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23445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34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4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3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34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34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34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34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4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34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34448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34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34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344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34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344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344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34458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2344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344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2344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23444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234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23445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23444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wmf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wmf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gif"/><Relationship Id="rId19" Type="http://schemas.openxmlformats.org/officeDocument/2006/relationships/image" Target="media/image15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1</Pages>
  <Words>7</Words>
  <Characters>44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user</dc:creator>
  <cp:keywords>sorubak.com</cp:keywords>
  <dc:description>sorubak.com</dc:description>
  <cp:lastModifiedBy>edanur</cp:lastModifiedBy>
  <cp:revision>6</cp:revision>
  <dcterms:created xsi:type="dcterms:W3CDTF">2015-02-17T12:30:00Z</dcterms:created>
  <dcterms:modified xsi:type="dcterms:W3CDTF">2015-02-19T15:03:00Z</dcterms:modified>
  <cp:category>sorubak.com</cp:category>
</cp:coreProperties>
</file>