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A8B" w:rsidRPr="00545F78" w:rsidRDefault="00754A8B" w:rsidP="00F37D49">
      <w:pPr>
        <w:jc w:val="center"/>
        <w:rPr>
          <w:b/>
          <w:bCs/>
          <w:sz w:val="40"/>
          <w:szCs w:val="40"/>
        </w:rPr>
      </w:pPr>
      <w:r w:rsidRPr="00545F78">
        <w:rPr>
          <w:b/>
          <w:bCs/>
          <w:sz w:val="40"/>
          <w:szCs w:val="40"/>
        </w:rPr>
        <w:t>SADIK ELİYEŞİL ORTAOKULU</w:t>
      </w:r>
    </w:p>
    <w:p w:rsidR="00754A8B" w:rsidRPr="00545F78" w:rsidRDefault="00754A8B">
      <w:pPr>
        <w:jc w:val="center"/>
        <w:rPr>
          <w:b/>
          <w:bCs/>
          <w:sz w:val="40"/>
          <w:szCs w:val="40"/>
        </w:rPr>
      </w:pPr>
      <w:r w:rsidRPr="00545F78">
        <w:rPr>
          <w:b/>
          <w:bCs/>
          <w:sz w:val="40"/>
          <w:szCs w:val="40"/>
        </w:rPr>
        <w:t xml:space="preserve">2015-2016 EĞİTİM-ÖĞRETİM YILI </w:t>
      </w:r>
    </w:p>
    <w:p w:rsidR="00754A8B" w:rsidRPr="00545F78" w:rsidRDefault="00754A8B">
      <w:pPr>
        <w:jc w:val="center"/>
        <w:rPr>
          <w:b/>
          <w:bCs/>
          <w:sz w:val="40"/>
          <w:szCs w:val="40"/>
        </w:rPr>
      </w:pPr>
      <w:r w:rsidRPr="00545F78">
        <w:rPr>
          <w:b/>
          <w:bCs/>
          <w:sz w:val="40"/>
          <w:szCs w:val="40"/>
        </w:rPr>
        <w:t>SOSYAL BİLGİLER DERSİ SENE BAŞI ZÜMRESİ</w:t>
      </w:r>
    </w:p>
    <w:p w:rsidR="00754A8B" w:rsidRPr="009D7ED1" w:rsidRDefault="00754A8B">
      <w:pPr>
        <w:jc w:val="center"/>
        <w:rPr>
          <w:b/>
          <w:bCs/>
        </w:rPr>
      </w:pPr>
    </w:p>
    <w:p w:rsidR="00754A8B" w:rsidRDefault="00754A8B" w:rsidP="002F62D7">
      <w:pPr>
        <w:jc w:val="right"/>
        <w:rPr>
          <w:b/>
          <w:bCs/>
        </w:rPr>
      </w:pPr>
      <w:r w:rsidRPr="009D7ED1">
        <w:rPr>
          <w:b/>
          <w:bCs/>
        </w:rPr>
        <w:tab/>
      </w:r>
      <w:r w:rsidRPr="009D7ED1">
        <w:rPr>
          <w:b/>
          <w:bCs/>
        </w:rPr>
        <w:tab/>
      </w:r>
      <w:r w:rsidRPr="009D7ED1">
        <w:rPr>
          <w:b/>
          <w:bCs/>
        </w:rPr>
        <w:tab/>
      </w:r>
      <w:r w:rsidRPr="009D7ED1">
        <w:rPr>
          <w:b/>
          <w:bCs/>
        </w:rPr>
        <w:tab/>
      </w:r>
      <w:r w:rsidRPr="009D7ED1">
        <w:rPr>
          <w:b/>
          <w:bCs/>
        </w:rPr>
        <w:tab/>
      </w:r>
      <w:r w:rsidRPr="009D7ED1">
        <w:rPr>
          <w:b/>
          <w:bCs/>
        </w:rPr>
        <w:tab/>
        <w:t>02.09.2015</w:t>
      </w:r>
    </w:p>
    <w:p w:rsidR="00754A8B" w:rsidRPr="009D7ED1" w:rsidRDefault="00754A8B" w:rsidP="002F62D7">
      <w:pPr>
        <w:jc w:val="right"/>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90"/>
        <w:gridCol w:w="2280"/>
        <w:gridCol w:w="1535"/>
        <w:gridCol w:w="1535"/>
        <w:gridCol w:w="950"/>
        <w:gridCol w:w="2122"/>
      </w:tblGrid>
      <w:tr w:rsidR="00754A8B" w:rsidRPr="009D7ED1">
        <w:trPr>
          <w:jc w:val="center"/>
        </w:trPr>
        <w:tc>
          <w:tcPr>
            <w:tcW w:w="790" w:type="dxa"/>
            <w:shd w:val="clear" w:color="auto" w:fill="D9D9D9"/>
          </w:tcPr>
          <w:p w:rsidR="00754A8B" w:rsidRPr="009D7ED1" w:rsidRDefault="00754A8B">
            <w:pPr>
              <w:rPr>
                <w:b/>
                <w:bCs/>
              </w:rPr>
            </w:pPr>
            <w:r w:rsidRPr="009D7ED1">
              <w:rPr>
                <w:b/>
                <w:bCs/>
              </w:rPr>
              <w:t>Sıra</w:t>
            </w:r>
          </w:p>
        </w:tc>
        <w:tc>
          <w:tcPr>
            <w:tcW w:w="2280" w:type="dxa"/>
            <w:shd w:val="clear" w:color="auto" w:fill="D9D9D9"/>
          </w:tcPr>
          <w:p w:rsidR="00754A8B" w:rsidRPr="009D7ED1" w:rsidRDefault="00754A8B">
            <w:pPr>
              <w:rPr>
                <w:b/>
                <w:bCs/>
              </w:rPr>
            </w:pPr>
            <w:r w:rsidRPr="009D7ED1">
              <w:rPr>
                <w:b/>
                <w:bCs/>
              </w:rPr>
              <w:t>Dersin Adı</w:t>
            </w:r>
          </w:p>
        </w:tc>
        <w:tc>
          <w:tcPr>
            <w:tcW w:w="1535" w:type="dxa"/>
            <w:shd w:val="clear" w:color="auto" w:fill="D9D9D9"/>
          </w:tcPr>
          <w:p w:rsidR="00754A8B" w:rsidRPr="009D7ED1" w:rsidRDefault="00754A8B">
            <w:pPr>
              <w:rPr>
                <w:b/>
                <w:bCs/>
              </w:rPr>
            </w:pPr>
            <w:r w:rsidRPr="009D7ED1">
              <w:rPr>
                <w:b/>
                <w:bCs/>
              </w:rPr>
              <w:t>Toplantı Yeri</w:t>
            </w:r>
          </w:p>
        </w:tc>
        <w:tc>
          <w:tcPr>
            <w:tcW w:w="1535" w:type="dxa"/>
            <w:shd w:val="clear" w:color="auto" w:fill="D9D9D9"/>
          </w:tcPr>
          <w:p w:rsidR="00754A8B" w:rsidRPr="009D7ED1" w:rsidRDefault="00754A8B">
            <w:pPr>
              <w:rPr>
                <w:b/>
                <w:bCs/>
              </w:rPr>
            </w:pPr>
            <w:r w:rsidRPr="009D7ED1">
              <w:rPr>
                <w:b/>
                <w:bCs/>
              </w:rPr>
              <w:t>T.Tarihi</w:t>
            </w:r>
          </w:p>
        </w:tc>
        <w:tc>
          <w:tcPr>
            <w:tcW w:w="950" w:type="dxa"/>
            <w:shd w:val="clear" w:color="auto" w:fill="D9D9D9"/>
          </w:tcPr>
          <w:p w:rsidR="00754A8B" w:rsidRPr="009D7ED1" w:rsidRDefault="00754A8B">
            <w:pPr>
              <w:rPr>
                <w:b/>
                <w:bCs/>
              </w:rPr>
            </w:pPr>
            <w:r w:rsidRPr="009D7ED1">
              <w:rPr>
                <w:b/>
                <w:bCs/>
              </w:rPr>
              <w:t>T.Saati</w:t>
            </w:r>
          </w:p>
        </w:tc>
        <w:tc>
          <w:tcPr>
            <w:tcW w:w="2122" w:type="dxa"/>
            <w:shd w:val="clear" w:color="auto" w:fill="D9D9D9"/>
          </w:tcPr>
          <w:p w:rsidR="00754A8B" w:rsidRPr="009D7ED1" w:rsidRDefault="00754A8B" w:rsidP="00772A7B">
            <w:pPr>
              <w:rPr>
                <w:b/>
                <w:bCs/>
              </w:rPr>
            </w:pPr>
            <w:r w:rsidRPr="009D7ED1">
              <w:rPr>
                <w:b/>
                <w:bCs/>
              </w:rPr>
              <w:t>Toplantıya başkanlık eden zümre öğretmeni</w:t>
            </w:r>
          </w:p>
        </w:tc>
      </w:tr>
      <w:tr w:rsidR="00754A8B" w:rsidRPr="009D7ED1">
        <w:trPr>
          <w:jc w:val="center"/>
        </w:trPr>
        <w:tc>
          <w:tcPr>
            <w:tcW w:w="790" w:type="dxa"/>
            <w:shd w:val="clear" w:color="auto" w:fill="F3F3F3"/>
          </w:tcPr>
          <w:p w:rsidR="00754A8B" w:rsidRPr="009D7ED1" w:rsidRDefault="00754A8B">
            <w:r w:rsidRPr="009D7ED1">
              <w:t>1</w:t>
            </w:r>
          </w:p>
        </w:tc>
        <w:tc>
          <w:tcPr>
            <w:tcW w:w="2280" w:type="dxa"/>
            <w:shd w:val="clear" w:color="auto" w:fill="F3F3F3"/>
          </w:tcPr>
          <w:p w:rsidR="00754A8B" w:rsidRPr="009D7ED1" w:rsidRDefault="00754A8B">
            <w:r w:rsidRPr="009D7ED1">
              <w:t>a.Sosyal Bilgiler-5/6/7</w:t>
            </w:r>
          </w:p>
          <w:p w:rsidR="00754A8B" w:rsidRPr="009D7ED1" w:rsidRDefault="00754A8B">
            <w:r w:rsidRPr="009D7ED1">
              <w:t>b. T.C. İnkılap Tarihi ve Atatürkçülük-8</w:t>
            </w:r>
          </w:p>
          <w:p w:rsidR="00754A8B" w:rsidRPr="009D7ED1" w:rsidRDefault="00754A8B"/>
        </w:tc>
        <w:tc>
          <w:tcPr>
            <w:tcW w:w="1535" w:type="dxa"/>
            <w:shd w:val="clear" w:color="auto" w:fill="F3F3F3"/>
          </w:tcPr>
          <w:p w:rsidR="00754A8B" w:rsidRPr="009D7ED1" w:rsidRDefault="00754A8B">
            <w:r w:rsidRPr="009D7ED1">
              <w:t>7-C sınıfı</w:t>
            </w:r>
          </w:p>
        </w:tc>
        <w:tc>
          <w:tcPr>
            <w:tcW w:w="1535" w:type="dxa"/>
            <w:shd w:val="clear" w:color="auto" w:fill="F3F3F3"/>
          </w:tcPr>
          <w:p w:rsidR="00754A8B" w:rsidRPr="009D7ED1" w:rsidRDefault="00754A8B">
            <w:r w:rsidRPr="009D7ED1">
              <w:t>02.09.2015</w:t>
            </w:r>
          </w:p>
        </w:tc>
        <w:tc>
          <w:tcPr>
            <w:tcW w:w="950" w:type="dxa"/>
            <w:shd w:val="clear" w:color="auto" w:fill="F3F3F3"/>
          </w:tcPr>
          <w:p w:rsidR="00754A8B" w:rsidRPr="009D7ED1" w:rsidRDefault="00754A8B">
            <w:r w:rsidRPr="009D7ED1">
              <w:t>10.00</w:t>
            </w:r>
          </w:p>
        </w:tc>
        <w:tc>
          <w:tcPr>
            <w:tcW w:w="2122" w:type="dxa"/>
            <w:shd w:val="clear" w:color="auto" w:fill="F3F3F3"/>
          </w:tcPr>
          <w:p w:rsidR="00754A8B" w:rsidRPr="009D7ED1" w:rsidRDefault="00754A8B" w:rsidP="00054E06">
            <w:r w:rsidRPr="009D7ED1">
              <w:t>Metin ÖZDAMARLAR</w:t>
            </w:r>
          </w:p>
        </w:tc>
      </w:tr>
    </w:tbl>
    <w:p w:rsidR="00754A8B" w:rsidRPr="009D7ED1" w:rsidRDefault="00754A8B" w:rsidP="002E1A21">
      <w:pPr>
        <w:rPr>
          <w:b/>
          <w:bCs/>
        </w:rPr>
      </w:pPr>
    </w:p>
    <w:p w:rsidR="00754A8B" w:rsidRPr="009D7ED1" w:rsidRDefault="00754A8B">
      <w:pPr>
        <w:jc w:val="both"/>
        <w:rPr>
          <w:b/>
          <w:bCs/>
        </w:rPr>
      </w:pPr>
      <w:r w:rsidRPr="009D7ED1">
        <w:rPr>
          <w:b/>
          <w:bCs/>
        </w:rPr>
        <w:tab/>
        <w:t>GÜNDEM MADDELERİ</w:t>
      </w:r>
    </w:p>
    <w:p w:rsidR="00754A8B" w:rsidRPr="009D7ED1" w:rsidRDefault="00754A8B" w:rsidP="0052524D">
      <w:pPr>
        <w:numPr>
          <w:ilvl w:val="0"/>
          <w:numId w:val="1"/>
        </w:numPr>
        <w:jc w:val="both"/>
      </w:pPr>
      <w:r w:rsidRPr="009D7ED1">
        <w:t xml:space="preserve">Açılış ve yoklama. </w:t>
      </w:r>
    </w:p>
    <w:p w:rsidR="00754A8B" w:rsidRPr="009D7ED1" w:rsidRDefault="00754A8B" w:rsidP="00A66FDB">
      <w:pPr>
        <w:numPr>
          <w:ilvl w:val="0"/>
          <w:numId w:val="1"/>
        </w:numPr>
        <w:jc w:val="both"/>
      </w:pPr>
      <w:r w:rsidRPr="009D7ED1">
        <w:t xml:space="preserve">Gündem maddelerinin okunması / eklenecek maddelerin </w:t>
      </w:r>
      <w:r>
        <w:t>belirlenmesi.</w:t>
      </w:r>
    </w:p>
    <w:p w:rsidR="00754A8B" w:rsidRPr="009D7ED1" w:rsidRDefault="00754A8B" w:rsidP="0052524D">
      <w:pPr>
        <w:numPr>
          <w:ilvl w:val="0"/>
          <w:numId w:val="1"/>
        </w:numPr>
        <w:jc w:val="both"/>
      </w:pPr>
      <w:r w:rsidRPr="009D7ED1">
        <w:t xml:space="preserve">Zümre ile ilgili yönetmelik maddelerinin okunması ve zümre başkanının seçilmesi. </w:t>
      </w:r>
    </w:p>
    <w:p w:rsidR="00754A8B" w:rsidRPr="009D7ED1" w:rsidRDefault="00754A8B">
      <w:pPr>
        <w:numPr>
          <w:ilvl w:val="0"/>
          <w:numId w:val="1"/>
        </w:numPr>
        <w:jc w:val="both"/>
      </w:pPr>
      <w:r w:rsidRPr="009D7ED1">
        <w:t>Geçen yıl yapılan zümre toplantılarının değerlendirilmesi.</w:t>
      </w:r>
    </w:p>
    <w:p w:rsidR="00754A8B" w:rsidRPr="009D7ED1" w:rsidRDefault="00754A8B">
      <w:pPr>
        <w:numPr>
          <w:ilvl w:val="0"/>
          <w:numId w:val="1"/>
        </w:numPr>
        <w:jc w:val="both"/>
      </w:pPr>
      <w:r w:rsidRPr="009D7ED1">
        <w:t>Müfredatın ve derslerin genel ve özel amaçlarının incelenmesi.</w:t>
      </w:r>
    </w:p>
    <w:p w:rsidR="00754A8B" w:rsidRPr="009D7ED1" w:rsidRDefault="00754A8B">
      <w:pPr>
        <w:numPr>
          <w:ilvl w:val="0"/>
          <w:numId w:val="1"/>
        </w:numPr>
        <w:jc w:val="both"/>
      </w:pPr>
      <w:r w:rsidRPr="009D7ED1">
        <w:t>Derslerde kullanılacak kaynak kitapların, araç-gereçlerin tespit edilmesi.</w:t>
      </w:r>
    </w:p>
    <w:p w:rsidR="00754A8B" w:rsidRPr="009D7ED1" w:rsidRDefault="00754A8B" w:rsidP="003A05C8">
      <w:pPr>
        <w:numPr>
          <w:ilvl w:val="0"/>
          <w:numId w:val="1"/>
        </w:numPr>
        <w:jc w:val="both"/>
      </w:pPr>
      <w:r w:rsidRPr="009D7ED1">
        <w:t>Yıllık planların yapılması ile ilgili kararlar ve 2488 sayılı T.D.deki Atatürkçülük konularının yıllık planlara alınması.</w:t>
      </w:r>
    </w:p>
    <w:p w:rsidR="00754A8B" w:rsidRPr="009D7ED1" w:rsidRDefault="00754A8B" w:rsidP="009D7ED1">
      <w:pPr>
        <w:numPr>
          <w:ilvl w:val="0"/>
          <w:numId w:val="1"/>
        </w:numPr>
        <w:jc w:val="both"/>
      </w:pPr>
      <w:r w:rsidRPr="009D7ED1">
        <w:t>Derslerin işlenmesi ile ilgili esasların belirlenmesi</w:t>
      </w:r>
      <w:r>
        <w:t>/ p</w:t>
      </w:r>
      <w:r w:rsidRPr="009D7ED1">
        <w:t>roje görevlerinin belirlenmesi.</w:t>
      </w:r>
    </w:p>
    <w:p w:rsidR="00754A8B" w:rsidRPr="009D7ED1" w:rsidRDefault="00754A8B">
      <w:pPr>
        <w:numPr>
          <w:ilvl w:val="0"/>
          <w:numId w:val="1"/>
        </w:numPr>
        <w:jc w:val="both"/>
      </w:pPr>
      <w:r w:rsidRPr="009D7ED1">
        <w:t xml:space="preserve">Ölçme ve değerlendirme esaslarının belirlenmesi. </w:t>
      </w:r>
    </w:p>
    <w:p w:rsidR="00754A8B" w:rsidRPr="009D7ED1" w:rsidRDefault="00754A8B">
      <w:pPr>
        <w:numPr>
          <w:ilvl w:val="0"/>
          <w:numId w:val="1"/>
        </w:numPr>
        <w:jc w:val="both"/>
      </w:pPr>
      <w:r w:rsidRPr="009D7ED1">
        <w:t>2014-2015 TEOG başarının değerlendirilmesi/ başarıyı artırmak için alınacak önlemlerin görüşülmesi.</w:t>
      </w:r>
    </w:p>
    <w:p w:rsidR="00754A8B" w:rsidRPr="009D7ED1" w:rsidRDefault="00754A8B">
      <w:pPr>
        <w:numPr>
          <w:ilvl w:val="0"/>
          <w:numId w:val="1"/>
        </w:numPr>
        <w:jc w:val="both"/>
      </w:pPr>
      <w:r w:rsidRPr="009D7ED1">
        <w:t>Diğer zümre öğretmenleriyle işbirliği yapılması.</w:t>
      </w:r>
    </w:p>
    <w:p w:rsidR="00754A8B" w:rsidRPr="009D7ED1" w:rsidRDefault="00754A8B" w:rsidP="00610C56">
      <w:pPr>
        <w:numPr>
          <w:ilvl w:val="0"/>
          <w:numId w:val="1"/>
        </w:numPr>
        <w:jc w:val="both"/>
      </w:pPr>
      <w:r w:rsidRPr="009D7ED1">
        <w:t>Öğrenci başarısını arttırıcı önlemler alınması.</w:t>
      </w:r>
    </w:p>
    <w:p w:rsidR="00754A8B" w:rsidRPr="009D7ED1" w:rsidRDefault="00754A8B" w:rsidP="00372F6B">
      <w:pPr>
        <w:numPr>
          <w:ilvl w:val="0"/>
          <w:numId w:val="1"/>
        </w:numPr>
        <w:jc w:val="both"/>
      </w:pPr>
      <w:r w:rsidRPr="009D7ED1">
        <w:t>Dilek ve temenniler.</w:t>
      </w:r>
    </w:p>
    <w:p w:rsidR="00754A8B" w:rsidRPr="009D7ED1" w:rsidRDefault="00754A8B" w:rsidP="00041DAA">
      <w:pPr>
        <w:jc w:val="both"/>
        <w:rPr>
          <w:b/>
          <w:bCs/>
        </w:rPr>
      </w:pPr>
    </w:p>
    <w:p w:rsidR="00754A8B" w:rsidRPr="009D7ED1" w:rsidRDefault="00754A8B" w:rsidP="0048738E"/>
    <w:p w:rsidR="00754A8B" w:rsidRPr="009D7ED1" w:rsidRDefault="00754A8B">
      <w:pPr>
        <w:pStyle w:val="Heading1"/>
        <w:ind w:left="0"/>
        <w:rPr>
          <w:u w:val="single"/>
        </w:rPr>
      </w:pPr>
      <w:r w:rsidRPr="009D7ED1">
        <w:rPr>
          <w:u w:val="single"/>
        </w:rPr>
        <w:t>GÜNDEM MADDELERİNİN GÖRÜŞÜLMESİ</w:t>
      </w:r>
    </w:p>
    <w:p w:rsidR="00754A8B" w:rsidRPr="009D7ED1" w:rsidRDefault="00754A8B" w:rsidP="00F174F9"/>
    <w:p w:rsidR="00754A8B" w:rsidRDefault="00754A8B" w:rsidP="009D7ED1">
      <w:pPr>
        <w:spacing w:before="100" w:beforeAutospacing="1" w:after="100" w:afterAutospacing="1" w:line="240" w:lineRule="atLeast"/>
        <w:jc w:val="both"/>
      </w:pPr>
      <w:r w:rsidRPr="00BA3119">
        <w:rPr>
          <w:b/>
          <w:i/>
          <w:sz w:val="40"/>
          <w:szCs w:val="40"/>
        </w:rPr>
        <w:t>1.</w:t>
      </w:r>
      <w:r w:rsidRPr="009D7ED1">
        <w:t>Sosyal Bilgiler Öğretmeni Metin ÖZDAMARLAR</w:t>
      </w:r>
      <w:r>
        <w:t xml:space="preserve"> toplantıyı açtı ve </w:t>
      </w:r>
      <w:r w:rsidRPr="009D7ED1">
        <w:t xml:space="preserve">Milli Eğitim Bakanlığı Öğretmen Yetiştirme ve Geliştirme Genel Müdürlüğü’nün </w:t>
      </w:r>
      <w:r w:rsidRPr="001449D0">
        <w:rPr>
          <w:i/>
          <w:u w:val="single"/>
        </w:rPr>
        <w:t>26.08.2015 ve 43501582 sayılı yazısı</w:t>
      </w:r>
      <w:r w:rsidRPr="009D7ED1">
        <w:t xml:space="preserve"> ile belirlediği </w:t>
      </w:r>
      <w:r>
        <w:t xml:space="preserve">seminer çalışma </w:t>
      </w:r>
      <w:r w:rsidRPr="009D7ED1">
        <w:t>takvim</w:t>
      </w:r>
      <w:r>
        <w:t>i</w:t>
      </w:r>
      <w:r w:rsidRPr="009D7ED1">
        <w:t xml:space="preserve"> doğrultusunda sene başı zümresinin 2 Eylül</w:t>
      </w:r>
      <w:r>
        <w:t xml:space="preserve"> 2015’</w:t>
      </w:r>
      <w:r w:rsidRPr="009D7ED1">
        <w:t>de toplanılması gerektiğini belirtti.</w:t>
      </w:r>
      <w:r>
        <w:t xml:space="preserve"> </w:t>
      </w:r>
      <w:r w:rsidRPr="009D7ED1">
        <w:t xml:space="preserve">Yoklama yapıldı. Eksik Sosyal Bilgiler Öğretmeninin bulunmadığı tespit edildi. </w:t>
      </w:r>
    </w:p>
    <w:p w:rsidR="00754A8B" w:rsidRPr="009D7ED1" w:rsidRDefault="00754A8B" w:rsidP="009D7ED1">
      <w:pPr>
        <w:spacing w:before="100" w:beforeAutospacing="1" w:after="100" w:afterAutospacing="1" w:line="240" w:lineRule="atLeast"/>
        <w:jc w:val="both"/>
        <w:rPr>
          <w:b/>
          <w:u w:val="single"/>
        </w:rPr>
      </w:pPr>
      <w:r w:rsidRPr="00BA3119">
        <w:rPr>
          <w:b/>
          <w:i/>
          <w:sz w:val="40"/>
          <w:szCs w:val="40"/>
        </w:rPr>
        <w:t>2.</w:t>
      </w:r>
      <w:r w:rsidRPr="009D7ED1">
        <w:t xml:space="preserve">Sosyal Bilgiler Öğretmeni Metin ÖZDAMARLAR, gündem maddelerini okudu. Eklenecek madde olup olmadığını sordu. </w:t>
      </w:r>
      <w:r w:rsidRPr="009D7ED1">
        <w:rPr>
          <w:b/>
          <w:u w:val="single"/>
        </w:rPr>
        <w:t>Eklenecek madde olmadığı anlaşılınca gündem maddelerinin görüşülmesine geçildi.</w:t>
      </w:r>
    </w:p>
    <w:p w:rsidR="00754A8B" w:rsidRPr="009D7ED1" w:rsidRDefault="00754A8B" w:rsidP="009D7ED1">
      <w:pPr>
        <w:spacing w:before="100" w:beforeAutospacing="1" w:after="100" w:afterAutospacing="1" w:line="240" w:lineRule="atLeast"/>
        <w:jc w:val="both"/>
        <w:rPr>
          <w:b/>
          <w:u w:val="single"/>
        </w:rPr>
      </w:pPr>
      <w:r w:rsidRPr="00BA3119">
        <w:rPr>
          <w:b/>
          <w:i/>
          <w:sz w:val="40"/>
          <w:szCs w:val="40"/>
        </w:rPr>
        <w:t>3.</w:t>
      </w:r>
      <w:r w:rsidRPr="009D7ED1">
        <w:t xml:space="preserve">Sosyal Bilgiler Öğretmeni Ali GÜL, Zümre ile ilgili yönetmelik maddelerini okudu. Okul Öncesi Eğitim ve İlköğretim Kurumlar Yönetmeliğinin 35. maddesinin Zümre Öğretmenler Kurulu’nun nasıl yapılacağını düzenlediğini belirten GÜL, yönetmelikte </w:t>
      </w:r>
      <w:r w:rsidRPr="009D7ED1">
        <w:rPr>
          <w:i/>
        </w:rPr>
        <w:t>“Zümre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r w:rsidRPr="009D7ED1">
        <w:t xml:space="preserve">  şeklinde düzenlendiğini belirtti. Yine aynı maddenin </w:t>
      </w:r>
      <w:r w:rsidRPr="009D7ED1">
        <w:rPr>
          <w:i/>
        </w:rPr>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r w:rsidRPr="009D7ED1">
        <w:t xml:space="preserve"> bölümünü okudu</w:t>
      </w:r>
      <w:r w:rsidRPr="009D7ED1">
        <w:rPr>
          <w:b/>
          <w:u w:val="single"/>
        </w:rPr>
        <w:t>. Bu doğrultuda  zümre hazırlanmasına karar verildi ve ardından zümre başkanlığını seçimi yapıldı.</w:t>
      </w:r>
      <w:r w:rsidRPr="009D7ED1">
        <w:t xml:space="preserve">  Seçim sonucunda oybirliğiyle Sadık Eliyeşil Ortaokulu Sosyal Bilgiler Zümre Başkanlığına Metin ÖZDAMARLAR seçildi.</w:t>
      </w:r>
      <w:r w:rsidRPr="009D7ED1">
        <w:rPr>
          <w:b/>
          <w:u w:val="single"/>
        </w:rPr>
        <w:t xml:space="preserve"> </w:t>
      </w:r>
    </w:p>
    <w:p w:rsidR="00754A8B" w:rsidRPr="009D7ED1" w:rsidRDefault="00754A8B" w:rsidP="009D7ED1">
      <w:pPr>
        <w:spacing w:before="100" w:beforeAutospacing="1" w:after="100" w:afterAutospacing="1" w:line="240" w:lineRule="atLeast"/>
        <w:jc w:val="both"/>
        <w:rPr>
          <w:b/>
          <w:u w:val="single"/>
        </w:rPr>
      </w:pPr>
      <w:r w:rsidRPr="00BA3119">
        <w:rPr>
          <w:b/>
          <w:i/>
          <w:sz w:val="40"/>
          <w:szCs w:val="40"/>
        </w:rPr>
        <w:t>4.</w:t>
      </w:r>
      <w:r w:rsidRPr="009D7ED1">
        <w:t xml:space="preserve">Sosyal Bilgiler Öğretmeni Feyza GÖKPINAR, 2014-2015 Eğitim Öğretim yılı zümre kurulu kararlarını okudu. </w:t>
      </w:r>
      <w:r w:rsidRPr="009D7ED1">
        <w:rPr>
          <w:b/>
          <w:u w:val="single"/>
        </w:rPr>
        <w:t xml:space="preserve">Kararlara uyulduğu görüldü. </w:t>
      </w:r>
    </w:p>
    <w:p w:rsidR="00754A8B" w:rsidRPr="009D7ED1" w:rsidRDefault="00754A8B" w:rsidP="009D7ED1">
      <w:pPr>
        <w:jc w:val="both"/>
        <w:rPr>
          <w:b/>
          <w:u w:val="single"/>
        </w:rPr>
      </w:pPr>
      <w:r w:rsidRPr="00BA3119">
        <w:rPr>
          <w:b/>
          <w:i/>
          <w:sz w:val="40"/>
          <w:szCs w:val="40"/>
        </w:rPr>
        <w:t>5.</w:t>
      </w:r>
      <w:r w:rsidRPr="009D7ED1">
        <w:t>Müfredat ve bu müfredatın genel ve özel amaçları incelendi. Zümre  Başkanı Metin ÖZDAMARLAR, Talim ve Terbiye Kurulu’nun ilgili kararı doğrultusunda Vatandaşlık ve Demokrasi Eğitim dersine artık Sosyal Bilgiler Öğretmenlerinin girmeyeceğini, dersin 4. Sınıfa alındığını belirtti</w:t>
      </w:r>
      <w:r w:rsidRPr="009D7ED1">
        <w:rPr>
          <w:b/>
          <w:u w:val="single"/>
        </w:rPr>
        <w:t xml:space="preserve">. Sosyal Bilgiler müfredatından 4+4+4 sistemine bağlı olarak diğer derslerde olduğu gibi herhangi bir yenileme/güncelleme olmadığı vurgulandı. </w:t>
      </w:r>
      <w:r w:rsidRPr="009D7ED1">
        <w:t xml:space="preserve">Sosyal Bilgiler Öğretmeni Zülküf YAVUZ, bu amaçların kazandırılmasında öğrencileri aktif duruma getirilmesinin önemine değindi. </w:t>
      </w:r>
      <w:r w:rsidRPr="009D7ED1">
        <w:rPr>
          <w:b/>
          <w:u w:val="single"/>
        </w:rPr>
        <w:t xml:space="preserve">Derslerin kazanımlar doğrultusunda işlenmesine karar verildi. </w:t>
      </w:r>
    </w:p>
    <w:p w:rsidR="00754A8B" w:rsidRPr="009D7ED1" w:rsidRDefault="00754A8B" w:rsidP="009D7ED1">
      <w:pPr>
        <w:jc w:val="both"/>
        <w:rPr>
          <w:bCs/>
          <w:iCs/>
        </w:rPr>
      </w:pPr>
      <w:r w:rsidRPr="00BA3119">
        <w:rPr>
          <w:b/>
          <w:bCs/>
          <w:i/>
          <w:iCs/>
          <w:sz w:val="40"/>
          <w:szCs w:val="40"/>
        </w:rPr>
        <w:t>6.</w:t>
      </w:r>
      <w:r w:rsidRPr="009D7ED1">
        <w:rPr>
          <w:bCs/>
          <w:iCs/>
        </w:rPr>
        <w:t>Derslerde kullanılacak kaynak kitaplar konusunda geçildi. Ders için kaynak kitaplar ve öğrenci çalışma kitapları</w:t>
      </w:r>
      <w:r w:rsidRPr="009D7ED1">
        <w:rPr>
          <w:b/>
          <w:bCs/>
          <w:i/>
          <w:iCs/>
        </w:rPr>
        <w:t xml:space="preserve"> </w:t>
      </w:r>
      <w:r w:rsidRPr="009D7ED1">
        <w:t>Milli Eğitim Bakanlığı tarafından gönderilen kitaplar olarak belirlenmiştir</w:t>
      </w:r>
      <w:r w:rsidRPr="009D7ED1">
        <w:rPr>
          <w:b/>
          <w:bCs/>
          <w:i/>
          <w:iCs/>
        </w:rPr>
        <w:t xml:space="preserve">. </w:t>
      </w:r>
      <w:r w:rsidRPr="009D7ED1">
        <w:rPr>
          <w:bCs/>
          <w:iCs/>
        </w:rPr>
        <w:t>Bu kitaplar şöyledir:</w:t>
      </w: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13"/>
        <w:gridCol w:w="4423"/>
      </w:tblGrid>
      <w:tr w:rsidR="00754A8B" w:rsidRPr="009D7ED1" w:rsidTr="001E5509">
        <w:tc>
          <w:tcPr>
            <w:tcW w:w="4413" w:type="dxa"/>
            <w:shd w:val="clear" w:color="auto" w:fill="BFBFBF"/>
          </w:tcPr>
          <w:p w:rsidR="00754A8B" w:rsidRPr="009D7ED1" w:rsidRDefault="00754A8B" w:rsidP="00F03483">
            <w:pPr>
              <w:jc w:val="both"/>
              <w:rPr>
                <w:b/>
                <w:bCs/>
                <w:iCs/>
              </w:rPr>
            </w:pPr>
            <w:r w:rsidRPr="009D7ED1">
              <w:rPr>
                <w:b/>
                <w:bCs/>
                <w:iCs/>
              </w:rPr>
              <w:t>DERS</w:t>
            </w:r>
          </w:p>
        </w:tc>
        <w:tc>
          <w:tcPr>
            <w:tcW w:w="4423" w:type="dxa"/>
            <w:shd w:val="clear" w:color="auto" w:fill="BFBFBF"/>
          </w:tcPr>
          <w:p w:rsidR="00754A8B" w:rsidRPr="009D7ED1" w:rsidRDefault="00754A8B" w:rsidP="00F03483">
            <w:pPr>
              <w:jc w:val="both"/>
              <w:rPr>
                <w:b/>
                <w:bCs/>
                <w:iCs/>
              </w:rPr>
            </w:pPr>
            <w:r w:rsidRPr="009D7ED1">
              <w:rPr>
                <w:b/>
                <w:bCs/>
                <w:iCs/>
              </w:rPr>
              <w:t>DERS KİTABI</w:t>
            </w:r>
          </w:p>
        </w:tc>
      </w:tr>
      <w:tr w:rsidR="00754A8B" w:rsidRPr="009D7ED1" w:rsidTr="001E5509">
        <w:tc>
          <w:tcPr>
            <w:tcW w:w="4413" w:type="dxa"/>
          </w:tcPr>
          <w:p w:rsidR="00754A8B" w:rsidRPr="009D7ED1" w:rsidRDefault="00754A8B" w:rsidP="00F03483">
            <w:pPr>
              <w:jc w:val="both"/>
              <w:rPr>
                <w:bCs/>
                <w:iCs/>
              </w:rPr>
            </w:pPr>
            <w:r w:rsidRPr="009D7ED1">
              <w:rPr>
                <w:bCs/>
                <w:iCs/>
              </w:rPr>
              <w:t>5.sınıf Sosyal Bilgiler</w:t>
            </w:r>
          </w:p>
        </w:tc>
        <w:tc>
          <w:tcPr>
            <w:tcW w:w="4423" w:type="dxa"/>
          </w:tcPr>
          <w:p w:rsidR="00754A8B" w:rsidRPr="009D7ED1" w:rsidRDefault="00754A8B" w:rsidP="00F03483">
            <w:pPr>
              <w:jc w:val="both"/>
              <w:rPr>
                <w:bCs/>
                <w:iCs/>
              </w:rPr>
            </w:pPr>
            <w:r w:rsidRPr="009D7ED1">
              <w:rPr>
                <w:bCs/>
                <w:iCs/>
              </w:rPr>
              <w:t>EVREN YAYINLARI</w:t>
            </w:r>
          </w:p>
        </w:tc>
      </w:tr>
      <w:tr w:rsidR="00754A8B" w:rsidRPr="009D7ED1" w:rsidTr="001E5509">
        <w:tc>
          <w:tcPr>
            <w:tcW w:w="4413" w:type="dxa"/>
          </w:tcPr>
          <w:p w:rsidR="00754A8B" w:rsidRPr="009D7ED1" w:rsidRDefault="00754A8B" w:rsidP="00F03483">
            <w:pPr>
              <w:jc w:val="both"/>
              <w:rPr>
                <w:bCs/>
                <w:iCs/>
              </w:rPr>
            </w:pPr>
            <w:r w:rsidRPr="009D7ED1">
              <w:rPr>
                <w:bCs/>
                <w:iCs/>
              </w:rPr>
              <w:t>6.sınıf Sosyal Bilgiler</w:t>
            </w:r>
          </w:p>
        </w:tc>
        <w:tc>
          <w:tcPr>
            <w:tcW w:w="4423" w:type="dxa"/>
          </w:tcPr>
          <w:p w:rsidR="00754A8B" w:rsidRPr="009D7ED1" w:rsidRDefault="00754A8B" w:rsidP="00F03483">
            <w:pPr>
              <w:jc w:val="both"/>
              <w:rPr>
                <w:bCs/>
                <w:iCs/>
              </w:rPr>
            </w:pPr>
            <w:r w:rsidRPr="009D7ED1">
              <w:rPr>
                <w:bCs/>
                <w:iCs/>
              </w:rPr>
              <w:t>MEB YAYINLARI YAYINLARI</w:t>
            </w:r>
          </w:p>
        </w:tc>
      </w:tr>
      <w:tr w:rsidR="00754A8B" w:rsidRPr="009D7ED1" w:rsidTr="001E5509">
        <w:tc>
          <w:tcPr>
            <w:tcW w:w="4413" w:type="dxa"/>
          </w:tcPr>
          <w:p w:rsidR="00754A8B" w:rsidRPr="009D7ED1" w:rsidRDefault="00754A8B" w:rsidP="00F03483">
            <w:pPr>
              <w:jc w:val="both"/>
              <w:rPr>
                <w:bCs/>
                <w:iCs/>
              </w:rPr>
            </w:pPr>
            <w:r w:rsidRPr="009D7ED1">
              <w:rPr>
                <w:bCs/>
                <w:iCs/>
              </w:rPr>
              <w:t>7.sınıf Sosyal Bilgiler</w:t>
            </w:r>
          </w:p>
        </w:tc>
        <w:tc>
          <w:tcPr>
            <w:tcW w:w="4423" w:type="dxa"/>
          </w:tcPr>
          <w:p w:rsidR="00754A8B" w:rsidRPr="009D7ED1" w:rsidRDefault="00754A8B" w:rsidP="00F03483">
            <w:pPr>
              <w:jc w:val="both"/>
              <w:rPr>
                <w:bCs/>
                <w:iCs/>
              </w:rPr>
            </w:pPr>
            <w:r w:rsidRPr="009D7ED1">
              <w:rPr>
                <w:bCs/>
                <w:iCs/>
              </w:rPr>
              <w:t>MEB YAYINLARI</w:t>
            </w:r>
          </w:p>
        </w:tc>
      </w:tr>
      <w:tr w:rsidR="00754A8B" w:rsidRPr="009D7ED1" w:rsidTr="001E5509">
        <w:tc>
          <w:tcPr>
            <w:tcW w:w="4413" w:type="dxa"/>
          </w:tcPr>
          <w:p w:rsidR="00754A8B" w:rsidRPr="009D7ED1" w:rsidRDefault="00754A8B" w:rsidP="00F03483">
            <w:pPr>
              <w:jc w:val="both"/>
              <w:rPr>
                <w:bCs/>
                <w:iCs/>
              </w:rPr>
            </w:pPr>
            <w:r w:rsidRPr="009D7ED1">
              <w:rPr>
                <w:bCs/>
                <w:iCs/>
              </w:rPr>
              <w:t>8.sınıf T.C. İnkılâp Tarihi ve Atatürkçülük</w:t>
            </w:r>
          </w:p>
        </w:tc>
        <w:tc>
          <w:tcPr>
            <w:tcW w:w="4423" w:type="dxa"/>
          </w:tcPr>
          <w:p w:rsidR="00754A8B" w:rsidRPr="009D7ED1" w:rsidRDefault="00754A8B" w:rsidP="00F03483">
            <w:pPr>
              <w:jc w:val="both"/>
              <w:rPr>
                <w:bCs/>
                <w:iCs/>
              </w:rPr>
            </w:pPr>
            <w:r w:rsidRPr="009D7ED1">
              <w:rPr>
                <w:bCs/>
                <w:iCs/>
              </w:rPr>
              <w:t>TUNA YAYINLARI</w:t>
            </w:r>
          </w:p>
        </w:tc>
      </w:tr>
    </w:tbl>
    <w:p w:rsidR="00754A8B" w:rsidRPr="009D7ED1" w:rsidRDefault="00754A8B" w:rsidP="00120749">
      <w:pPr>
        <w:ind w:left="786"/>
        <w:jc w:val="both"/>
        <w:rPr>
          <w:bCs/>
          <w:iCs/>
        </w:rPr>
      </w:pPr>
    </w:p>
    <w:p w:rsidR="00754A8B" w:rsidRPr="009D7ED1" w:rsidRDefault="00754A8B" w:rsidP="009D7ED1">
      <w:pPr>
        <w:jc w:val="both"/>
        <w:rPr>
          <w:b/>
          <w:bCs/>
          <w:iCs/>
          <w:u w:val="single"/>
        </w:rPr>
      </w:pPr>
      <w:r w:rsidRPr="009D7ED1">
        <w:rPr>
          <w:b/>
          <w:bCs/>
          <w:iCs/>
          <w:u w:val="single"/>
        </w:rPr>
        <w:t>Zümre Başkanı Metin ÖZDAMARLAR, okulumuzda 2015-2016 Eğitim-Öğretim yılı ile birlikte akıllı tahta kullanılmaya başlanacağını ve derslerin görsel işlenmesine büyük katkısı olacağını vurguladı. Bu kapsamda akıllı tahtalarda kullanılan “Libre Office” programı ile kaynakların güncellenmesinin yapıldığını belirtti. Derslerde kullanılacak araç gereç konusunda ise; d</w:t>
      </w:r>
      <w:r w:rsidRPr="009D7ED1">
        <w:rPr>
          <w:b/>
          <w:u w:val="single"/>
        </w:rPr>
        <w:t xml:space="preserve">ers saati ve konuların önemi ve dağılımı dikkate alınarak </w:t>
      </w:r>
      <w:r>
        <w:rPr>
          <w:b/>
          <w:u w:val="single"/>
        </w:rPr>
        <w:t>değişik araç gereçler kullanılmasının, etkinlikler yapılmasının önemine değinildi</w:t>
      </w:r>
      <w:r w:rsidRPr="009D7ED1">
        <w:rPr>
          <w:u w:val="single"/>
        </w:rPr>
        <w:t>.</w:t>
      </w:r>
      <w:r w:rsidRPr="009D7ED1">
        <w:t xml:space="preserve"> Z</w:t>
      </w:r>
      <w:r w:rsidRPr="009D7ED1">
        <w:rPr>
          <w:bCs/>
          <w:iCs/>
        </w:rPr>
        <w:t xml:space="preserve">ümre öğretmenleri arasında araç/gereç/materyal ve dokuman konusunda karşılıklı yardımlaşma yapılmasında karar verildi. </w:t>
      </w:r>
      <w:r w:rsidRPr="009D7ED1">
        <w:rPr>
          <w:b/>
          <w:bCs/>
          <w:iCs/>
          <w:u w:val="single"/>
        </w:rPr>
        <w:t xml:space="preserve">Derslerde kullanılacak kaynak araç ve gereçler ise ders ve ünite çerçevesinde görselliğe ağırlık verilerek kullanılmasına karar verildi. </w:t>
      </w:r>
    </w:p>
    <w:p w:rsidR="00754A8B" w:rsidRPr="009D7ED1" w:rsidRDefault="00754A8B" w:rsidP="007F0AB9">
      <w:pPr>
        <w:jc w:val="both"/>
        <w:rPr>
          <w:i/>
        </w:rPr>
      </w:pPr>
    </w:p>
    <w:p w:rsidR="00754A8B" w:rsidRDefault="00754A8B" w:rsidP="009D7ED1">
      <w:pPr>
        <w:pStyle w:val="NormalWeb"/>
        <w:shd w:val="clear" w:color="auto" w:fill="FEFEFE"/>
        <w:spacing w:before="0" w:beforeAutospacing="0" w:after="0" w:afterAutospacing="0" w:line="293" w:lineRule="atLeast"/>
        <w:jc w:val="both"/>
        <w:rPr>
          <w:b/>
          <w:u w:val="single"/>
        </w:rPr>
      </w:pPr>
      <w:r w:rsidRPr="00BA3119">
        <w:rPr>
          <w:b/>
          <w:i/>
          <w:sz w:val="40"/>
          <w:szCs w:val="40"/>
        </w:rPr>
        <w:t>7.</w:t>
      </w:r>
      <w:r w:rsidRPr="009D7ED1">
        <w:t xml:space="preserve">Zümre Başkanı Sosyal Bilgiler Öğretmeni Metin ÖZDAMARLAR, Milli Eğitim Bakalığı’nın Ağustos 2003’te, 2551 sayılı Tebliğler Dergisi’nde yer alan </w:t>
      </w:r>
      <w:r w:rsidRPr="009D7ED1">
        <w:rPr>
          <w:i/>
        </w:rPr>
        <w:t>“Eğitim ve Öğretim Çalışmalarının Planlı Yürütülmesine Dair Yönerge”si</w:t>
      </w:r>
      <w:r w:rsidRPr="009D7ED1">
        <w:t xml:space="preserve">nin </w:t>
      </w:r>
      <w:r w:rsidRPr="009D7ED1">
        <w:rPr>
          <w:b/>
          <w:u w:val="single"/>
        </w:rPr>
        <w:t>11. maddesine göre yıllık planların kesin olarak hazırlanacağını ifade etti.</w:t>
      </w:r>
      <w:r w:rsidRPr="009D7ED1">
        <w:rPr>
          <w:color w:val="000000"/>
        </w:rPr>
        <w:t xml:space="preserve"> Bu noktada, </w:t>
      </w:r>
      <w:r w:rsidRPr="009D7ED1">
        <w:t xml:space="preserve">Sosyal Bilgiler 5, 6 ve 7. sınıflar için ve İnkılâp Tarihi ve Atatürkçülük, Milli Eğitim Bakanlığının ilgili genelgesi (26/11/2007-9413 sayılı) uyarınca </w:t>
      </w:r>
      <w:r w:rsidRPr="009D7ED1">
        <w:rPr>
          <w:b/>
          <w:u w:val="single"/>
        </w:rPr>
        <w:t>kılavuz kitaplardaki yıllık plan çalışma takvimine göre yapılmasına ve okul yönetiminin onayından sonra kullanılmasına karar verildi.</w:t>
      </w:r>
      <w:r w:rsidRPr="009D7ED1">
        <w:t xml:space="preserve"> </w:t>
      </w:r>
      <w:r w:rsidRPr="009D7ED1">
        <w:rPr>
          <w:b/>
          <w:u w:val="single"/>
        </w:rPr>
        <w:t>Bununla birlikte yıllık planların uygulanmasında çevre şartlarına, konunun özelliklerine, öğrencilerin seviyelerine dikkat edilmesi kararlaştırılmıştır.</w:t>
      </w:r>
      <w:r w:rsidRPr="009D7ED1">
        <w:t xml:space="preserve"> </w:t>
      </w:r>
      <w:r w:rsidRPr="009D7ED1">
        <w:rPr>
          <w:b/>
          <w:u w:val="single"/>
        </w:rPr>
        <w:t>Ayrıca yıllık planlarla yapılırken 8. Sınıf T.C. İnkılap Tarihi ve Atatürkçülük dersinde Temel Ortaöğretime Geçiş Sınav Sisteminin yıllık plan yapılırken dikkate alınması kararlaştırılmıştır. Yıllık planın Talim Terbiye Kurulunun Kasım ve Nisan TEOG T.C. İnkılap Tarihi ve Atatürkçülük konularını belirledikten sonra hazırlanmasına karar verildi. Özellikle çocukların bireysel farklılıklarına, daha önceki sınıflarda belirlenen davranışları edinemediği göz önünde tutularak yoğunlaştırılmış eğitimin de yapılması kararlaştırılmıştır.</w:t>
      </w:r>
      <w:r w:rsidRPr="009D7ED1">
        <w:t xml:space="preserve"> Yine aynı yönergenin Ağustos 2005’te 2575 sayılı Tebliğler Dergisi ile değiştirilen 12. maddesinin; </w:t>
      </w:r>
      <w:r w:rsidRPr="009D7ED1">
        <w:rPr>
          <w:i/>
        </w:rPr>
        <w:t>“</w:t>
      </w:r>
      <w:r w:rsidRPr="009D7ED1">
        <w:rPr>
          <w:i/>
          <w:color w:val="000000"/>
        </w:rPr>
        <w:t>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w:t>
      </w:r>
      <w:r w:rsidRPr="009D7ED1">
        <w:rPr>
          <w:color w:val="000000"/>
        </w:rPr>
        <w:t xml:space="preserve"> şeklinde düzenlendiğini belirtti bu doğrultuda da </w:t>
      </w:r>
      <w:r w:rsidRPr="009D7ED1">
        <w:rPr>
          <w:b/>
          <w:color w:val="000000"/>
          <w:u w:val="single"/>
        </w:rPr>
        <w:t>günlük plan hazırlanmayacağı karara bağlandı.</w:t>
      </w:r>
      <w:r w:rsidRPr="009D7ED1">
        <w:rPr>
          <w:b/>
          <w:color w:val="000000"/>
        </w:rPr>
        <w:t xml:space="preserve"> </w:t>
      </w:r>
      <w:r w:rsidRPr="009D7ED1">
        <w:rPr>
          <w:b/>
          <w:u w:val="single"/>
        </w:rPr>
        <w:t xml:space="preserve">2488  sayılı Tebliğler Dergisindeki Atatürkçülük konularının derslere, konulara ve zamana  uygunluk durumuna göre yıllık planlara alınmasına karar verilmiştir. Ayrıca, Atatürk’ün bilime verdiği önem vurgulanıp gösterdiği hedefler anlatılacak; muasır medeniyetler seviyesinin üzerine  çıkmanın en önemli şartının bilimsel alandaki gelişmeleri takip etmek ve yürütmek olduğu anlatılacağı konusunda karara varıldı.  </w:t>
      </w:r>
    </w:p>
    <w:p w:rsidR="00754A8B" w:rsidRDefault="00754A8B" w:rsidP="009D7ED1">
      <w:pPr>
        <w:pStyle w:val="NormalWeb"/>
        <w:shd w:val="clear" w:color="auto" w:fill="FEFEFE"/>
        <w:spacing w:before="0" w:beforeAutospacing="0" w:after="0" w:afterAutospacing="0" w:line="293" w:lineRule="atLeast"/>
        <w:jc w:val="both"/>
        <w:rPr>
          <w:b/>
          <w:u w:val="single"/>
        </w:rPr>
      </w:pPr>
    </w:p>
    <w:p w:rsidR="00754A8B" w:rsidRPr="00BA3119" w:rsidRDefault="00754A8B" w:rsidP="009D7ED1">
      <w:pPr>
        <w:pStyle w:val="NormalWeb"/>
        <w:shd w:val="clear" w:color="auto" w:fill="FEFEFE"/>
        <w:spacing w:before="0" w:beforeAutospacing="0" w:after="0" w:afterAutospacing="0" w:line="293" w:lineRule="atLeast"/>
        <w:jc w:val="both"/>
        <w:rPr>
          <w:b/>
          <w:color w:val="191919"/>
          <w:u w:val="single"/>
        </w:rPr>
      </w:pPr>
      <w:r w:rsidRPr="009D7ED1">
        <w:rPr>
          <w:b/>
          <w:u w:val="single"/>
        </w:rPr>
        <w:t xml:space="preserve">Zümre Başkanı Metin ÖZDAMARLAR, Milli Eğitim Bakanlığının okullarının açılışını 28  Eylül’e ertelemesi ile </w:t>
      </w:r>
      <w:r w:rsidRPr="00BA3119">
        <w:rPr>
          <w:b/>
          <w:color w:val="191919"/>
          <w:u w:val="single"/>
        </w:rPr>
        <w:t>14 - 18 Eylül 2015 tarihleri arasında yapılması gereken eğitim öğretim faaliyetleri dolayısıyla oluşacak boşluğun, iş takviminde eğitim öğretim yılının sonuna eklendiğini, ders kesim tarihi 17 Haziran 2016 olarak değiştirildiğini; 21 - 22 ve 23 Eylül 2015 tarihlerinde yapılamayacak dersler için yıl içinde yoğunlaştırılmış telâfi programı uygulanacağını hatırlattı. Bu doğ</w:t>
      </w:r>
      <w:r>
        <w:rPr>
          <w:b/>
          <w:color w:val="191919"/>
          <w:u w:val="single"/>
        </w:rPr>
        <w:t>r</w:t>
      </w:r>
      <w:r w:rsidRPr="00BA3119">
        <w:rPr>
          <w:b/>
          <w:color w:val="191919"/>
          <w:u w:val="single"/>
        </w:rPr>
        <w:t>ultuda d</w:t>
      </w:r>
      <w:r>
        <w:rPr>
          <w:b/>
          <w:color w:val="191919"/>
          <w:u w:val="single"/>
        </w:rPr>
        <w:t>ö</w:t>
      </w:r>
      <w:r w:rsidRPr="00BA3119">
        <w:rPr>
          <w:b/>
          <w:color w:val="191919"/>
          <w:u w:val="single"/>
        </w:rPr>
        <w:t>nem için</w:t>
      </w:r>
      <w:r>
        <w:rPr>
          <w:b/>
          <w:color w:val="191919"/>
          <w:u w:val="single"/>
        </w:rPr>
        <w:t>de yapılacak ara zümrelerle tela</w:t>
      </w:r>
      <w:r w:rsidRPr="00BA3119">
        <w:rPr>
          <w:b/>
          <w:color w:val="191919"/>
          <w:u w:val="single"/>
        </w:rPr>
        <w:t>fi eğitimin planlanması kararlaştırıldı.</w:t>
      </w:r>
    </w:p>
    <w:p w:rsidR="00754A8B" w:rsidRDefault="00754A8B" w:rsidP="009D7ED1">
      <w:pPr>
        <w:pStyle w:val="NormalWeb"/>
        <w:shd w:val="clear" w:color="auto" w:fill="FEFEFE"/>
        <w:spacing w:before="0" w:beforeAutospacing="0" w:after="0" w:afterAutospacing="0" w:line="293" w:lineRule="atLeast"/>
        <w:jc w:val="both"/>
        <w:rPr>
          <w:color w:val="191919"/>
        </w:rPr>
      </w:pPr>
    </w:p>
    <w:p w:rsidR="00754A8B" w:rsidRDefault="00754A8B" w:rsidP="009D7ED1">
      <w:pPr>
        <w:pStyle w:val="NormalWeb"/>
        <w:shd w:val="clear" w:color="auto" w:fill="FEFEFE"/>
        <w:spacing w:before="0" w:beforeAutospacing="0" w:after="0" w:afterAutospacing="0" w:line="293" w:lineRule="atLeast"/>
        <w:jc w:val="both"/>
        <w:rPr>
          <w:color w:val="191919"/>
        </w:rPr>
      </w:pPr>
    </w:p>
    <w:p w:rsidR="00754A8B" w:rsidRDefault="00754A8B" w:rsidP="009D7ED1">
      <w:pPr>
        <w:pStyle w:val="NormalWeb"/>
        <w:shd w:val="clear" w:color="auto" w:fill="FEFEFE"/>
        <w:spacing w:before="0" w:beforeAutospacing="0" w:after="0" w:afterAutospacing="0" w:line="293" w:lineRule="atLeast"/>
        <w:jc w:val="both"/>
        <w:rPr>
          <w:color w:val="191919"/>
        </w:rPr>
      </w:pPr>
    </w:p>
    <w:p w:rsidR="00754A8B" w:rsidRPr="00BA3119" w:rsidRDefault="00754A8B" w:rsidP="00BA3119">
      <w:pPr>
        <w:pStyle w:val="NormalWeb"/>
        <w:shd w:val="clear" w:color="auto" w:fill="FEFEFE"/>
        <w:spacing w:before="0" w:beforeAutospacing="0" w:after="0" w:afterAutospacing="0" w:line="293" w:lineRule="atLeast"/>
        <w:jc w:val="both"/>
      </w:pPr>
      <w:r w:rsidRPr="00BA3119">
        <w:rPr>
          <w:b/>
          <w:i/>
          <w:color w:val="191919"/>
          <w:sz w:val="40"/>
          <w:szCs w:val="40"/>
        </w:rPr>
        <w:t>8.</w:t>
      </w:r>
      <w:r w:rsidRPr="009D7ED1">
        <w:t xml:space="preserve"> </w:t>
      </w:r>
      <w:r w:rsidRPr="009D7ED1">
        <w:rPr>
          <w:b/>
          <w:u w:val="single"/>
        </w:rPr>
        <w:t>Derslerin işlenmesi ile ilgili esaslar şu şekilde kararlaştırılmıştır:</w:t>
      </w:r>
    </w:p>
    <w:p w:rsidR="00754A8B" w:rsidRPr="009D7ED1" w:rsidRDefault="00754A8B" w:rsidP="0048738E">
      <w:pPr>
        <w:numPr>
          <w:ilvl w:val="0"/>
          <w:numId w:val="4"/>
        </w:numPr>
        <w:jc w:val="both"/>
        <w:rPr>
          <w:i/>
        </w:rPr>
      </w:pPr>
      <w:r w:rsidRPr="009D7ED1">
        <w:rPr>
          <w:i/>
        </w:rPr>
        <w:t>Konular öğrenci merkezli işlenecektir.</w:t>
      </w:r>
    </w:p>
    <w:p w:rsidR="00754A8B" w:rsidRPr="009D7ED1" w:rsidRDefault="00754A8B" w:rsidP="0048738E">
      <w:pPr>
        <w:numPr>
          <w:ilvl w:val="0"/>
          <w:numId w:val="4"/>
        </w:numPr>
        <w:jc w:val="both"/>
        <w:rPr>
          <w:i/>
        </w:rPr>
      </w:pPr>
      <w:r w:rsidRPr="009D7ED1">
        <w:rPr>
          <w:i/>
        </w:rPr>
        <w:t>Derslerin işlenmesinde öğrenci seviyesi dikkate alınacaktır.</w:t>
      </w:r>
    </w:p>
    <w:p w:rsidR="00754A8B" w:rsidRPr="009D7ED1" w:rsidRDefault="00754A8B" w:rsidP="0048738E">
      <w:pPr>
        <w:numPr>
          <w:ilvl w:val="0"/>
          <w:numId w:val="4"/>
        </w:numPr>
        <w:jc w:val="both"/>
        <w:rPr>
          <w:i/>
        </w:rPr>
      </w:pPr>
      <w:r w:rsidRPr="009D7ED1">
        <w:rPr>
          <w:i/>
        </w:rPr>
        <w:t>Konunun anlaşılması için görsel ve işitsel araçlar kullanılacaktır.</w:t>
      </w:r>
    </w:p>
    <w:p w:rsidR="00754A8B" w:rsidRPr="009D7ED1" w:rsidRDefault="00754A8B" w:rsidP="0048738E">
      <w:pPr>
        <w:numPr>
          <w:ilvl w:val="0"/>
          <w:numId w:val="4"/>
        </w:numPr>
        <w:jc w:val="both"/>
        <w:rPr>
          <w:i/>
        </w:rPr>
      </w:pPr>
      <w:r w:rsidRPr="009D7ED1">
        <w:rPr>
          <w:i/>
        </w:rPr>
        <w:t>Öğrenci çalışma kitaplarından mümkün olduğu kadar çok yararlanılacaktır.</w:t>
      </w:r>
    </w:p>
    <w:p w:rsidR="00754A8B" w:rsidRPr="009D7ED1" w:rsidRDefault="00754A8B" w:rsidP="0048738E">
      <w:pPr>
        <w:numPr>
          <w:ilvl w:val="0"/>
          <w:numId w:val="4"/>
        </w:numPr>
        <w:jc w:val="both"/>
        <w:rPr>
          <w:b/>
          <w:i/>
        </w:rPr>
      </w:pPr>
      <w:r w:rsidRPr="009D7ED1">
        <w:rPr>
          <w:b/>
          <w:i/>
        </w:rPr>
        <w:t>İlgili genelge doğrultusunda not aldırırken bitişik el yazısı kullanılmasına</w:t>
      </w:r>
    </w:p>
    <w:p w:rsidR="00754A8B" w:rsidRPr="009D7ED1" w:rsidRDefault="00754A8B" w:rsidP="007F6826">
      <w:pPr>
        <w:numPr>
          <w:ilvl w:val="0"/>
          <w:numId w:val="4"/>
        </w:numPr>
        <w:jc w:val="both"/>
        <w:rPr>
          <w:b/>
          <w:i/>
        </w:rPr>
      </w:pPr>
      <w:r w:rsidRPr="009D7ED1">
        <w:rPr>
          <w:b/>
          <w:i/>
        </w:rPr>
        <w:t>Öğrenci Çalışma Kitaplarındaki etkinliklerin sınıfta yapılamayanların düzenli olarak kontrol edilmesi.</w:t>
      </w:r>
    </w:p>
    <w:p w:rsidR="00754A8B" w:rsidRPr="009D7ED1" w:rsidRDefault="00754A8B" w:rsidP="007F6826">
      <w:pPr>
        <w:numPr>
          <w:ilvl w:val="0"/>
          <w:numId w:val="4"/>
        </w:numPr>
        <w:jc w:val="both"/>
        <w:rPr>
          <w:b/>
          <w:i/>
        </w:rPr>
      </w:pPr>
      <w:r w:rsidRPr="009D7ED1">
        <w:rPr>
          <w:b/>
          <w:i/>
        </w:rPr>
        <w:t xml:space="preserve">Derste konu içeriğine bağlı olarak zümre işbirliği ile öğrencilerin sinema filmi, doğal ve tarihi yerler gezisi, tiyatro, müze v. Yerlere götürülmesine karar verildi. </w:t>
      </w:r>
    </w:p>
    <w:p w:rsidR="00754A8B" w:rsidRPr="00B660A7" w:rsidRDefault="00754A8B" w:rsidP="004911C5">
      <w:pPr>
        <w:numPr>
          <w:ilvl w:val="0"/>
          <w:numId w:val="4"/>
        </w:numPr>
        <w:jc w:val="both"/>
        <w:rPr>
          <w:b/>
          <w:i/>
        </w:rPr>
      </w:pPr>
      <w:r w:rsidRPr="00B660A7">
        <w:rPr>
          <w:b/>
          <w:i/>
        </w:rPr>
        <w:t xml:space="preserve">Sosyal Sorumluluk Projelerine önem verilmesi. </w:t>
      </w:r>
    </w:p>
    <w:p w:rsidR="00754A8B" w:rsidRDefault="00754A8B" w:rsidP="00931044">
      <w:pPr>
        <w:jc w:val="both"/>
        <w:rPr>
          <w:i/>
        </w:rPr>
      </w:pPr>
    </w:p>
    <w:p w:rsidR="00754A8B" w:rsidRDefault="00754A8B" w:rsidP="00BA3119">
      <w:pPr>
        <w:pStyle w:val="NormalWeb"/>
        <w:shd w:val="clear" w:color="auto" w:fill="FEFEFE"/>
        <w:spacing w:before="0" w:beforeAutospacing="0" w:after="0" w:afterAutospacing="0" w:line="293" w:lineRule="atLeast"/>
        <w:jc w:val="both"/>
      </w:pPr>
      <w:r w:rsidRPr="009D7ED1">
        <w:t xml:space="preserve">Sosyal Bilgiler Öğretmeni Zülküf YAVUZ, Okul Öncesi Eğitim ve İlköğretim Kurumlar Yönetmeliği’nin ölçme ve değerlendirmenin genel esaslarını belirleyen 20. maddesinin; </w:t>
      </w:r>
      <w:r w:rsidRPr="009D7ED1">
        <w:rPr>
          <w:i/>
          <w:u w:val="single"/>
        </w:rPr>
        <w:t>“Ortaokullarda öğrencilerin başarısı; sınavlar, ders etkinliklerine katılım ve varsa proje çalışmalarından alınan puanlara göre değerlendirilir”</w:t>
      </w:r>
      <w:r w:rsidRPr="009D7ED1">
        <w:rPr>
          <w:u w:val="single"/>
        </w:rPr>
        <w:t xml:space="preserve"> maddesi uyarınca performans görevlerinin kaldırıldığını ifade etti.</w:t>
      </w:r>
      <w:r w:rsidRPr="009D7ED1">
        <w:t xml:space="preserve"> </w:t>
      </w:r>
      <w:r w:rsidRPr="009D7ED1">
        <w:rPr>
          <w:u w:val="single"/>
        </w:rPr>
        <w:t>Bu çerçevede artık performans görevi verilmemesi kararlaştırıldı.</w:t>
      </w:r>
      <w:r w:rsidRPr="009D7ED1">
        <w:t xml:space="preserve"> </w:t>
      </w:r>
      <w:r w:rsidRPr="009D7ED1">
        <w:rPr>
          <w:u w:val="single"/>
        </w:rPr>
        <w:t>Aynı madde doğrultusunda proje görevi verilmeye devam edileceği vurgulandı.</w:t>
      </w:r>
      <w:r w:rsidRPr="009D7ED1">
        <w:t xml:space="preserve"> </w:t>
      </w:r>
      <w:r w:rsidRPr="009D7ED1">
        <w:rPr>
          <w:b/>
        </w:rPr>
        <w:t>2015-2016</w:t>
      </w:r>
      <w:r w:rsidRPr="009D7ED1">
        <w:t xml:space="preserve"> Eğitim Öğretim Yılında öğrencilere verilebilecek proje görevleri şöyle belirlenmiştir:</w:t>
      </w:r>
    </w:p>
    <w:p w:rsidR="00754A8B" w:rsidRPr="009D7ED1" w:rsidRDefault="00754A8B" w:rsidP="00BA3119">
      <w:pPr>
        <w:pStyle w:val="NormalWeb"/>
        <w:shd w:val="clear" w:color="auto" w:fill="FEFEFE"/>
        <w:spacing w:before="0" w:beforeAutospacing="0" w:after="0" w:afterAutospacing="0" w:line="293" w:lineRule="atLeast"/>
        <w:jc w:val="both"/>
        <w:rPr>
          <w:rFonts w:ascii="Arial" w:hAnsi="Arial" w:cs="Arial"/>
          <w:color w:val="191919"/>
        </w:rPr>
      </w:pPr>
    </w:p>
    <w:tbl>
      <w:tblPr>
        <w:tblW w:w="91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2"/>
        <w:gridCol w:w="4512"/>
      </w:tblGrid>
      <w:tr w:rsidR="00754A8B" w:rsidRPr="009D7ED1" w:rsidTr="00BA3119">
        <w:tc>
          <w:tcPr>
            <w:tcW w:w="4642" w:type="dxa"/>
            <w:shd w:val="clear" w:color="auto" w:fill="D9D9D9"/>
          </w:tcPr>
          <w:p w:rsidR="00754A8B" w:rsidRPr="009D7ED1" w:rsidRDefault="00754A8B" w:rsidP="00BA3119">
            <w:pPr>
              <w:jc w:val="center"/>
              <w:rPr>
                <w:b/>
                <w:i/>
              </w:rPr>
            </w:pPr>
            <w:r w:rsidRPr="009D7ED1">
              <w:rPr>
                <w:b/>
                <w:i/>
              </w:rPr>
              <w:t>5. Sınıf Proje Görevi Konuları</w:t>
            </w:r>
          </w:p>
        </w:tc>
        <w:tc>
          <w:tcPr>
            <w:tcW w:w="4512" w:type="dxa"/>
            <w:shd w:val="clear" w:color="auto" w:fill="D9D9D9"/>
          </w:tcPr>
          <w:p w:rsidR="00754A8B" w:rsidRPr="009D7ED1" w:rsidRDefault="00754A8B" w:rsidP="00BA3119">
            <w:pPr>
              <w:jc w:val="center"/>
              <w:rPr>
                <w:b/>
                <w:i/>
              </w:rPr>
            </w:pPr>
            <w:r w:rsidRPr="009D7ED1">
              <w:rPr>
                <w:b/>
                <w:i/>
              </w:rPr>
              <w:t>6. Sınıf Proje Görevi Konuları</w:t>
            </w:r>
          </w:p>
        </w:tc>
      </w:tr>
      <w:tr w:rsidR="00754A8B" w:rsidRPr="009D7ED1" w:rsidTr="00BA3119">
        <w:trPr>
          <w:trHeight w:val="425"/>
        </w:trPr>
        <w:tc>
          <w:tcPr>
            <w:tcW w:w="4642" w:type="dxa"/>
            <w:shd w:val="clear" w:color="auto" w:fill="D9D9D9"/>
          </w:tcPr>
          <w:p w:rsidR="00754A8B" w:rsidRPr="009D7ED1" w:rsidRDefault="00754A8B" w:rsidP="00BA3119">
            <w:pPr>
              <w:jc w:val="both"/>
            </w:pPr>
            <w:r w:rsidRPr="009D7ED1">
              <w:t>“Haklarım” Panosu Hazırlama</w:t>
            </w:r>
          </w:p>
          <w:p w:rsidR="00754A8B" w:rsidRPr="009D7ED1" w:rsidRDefault="00754A8B" w:rsidP="00BA3119">
            <w:pPr>
              <w:jc w:val="both"/>
            </w:pPr>
            <w:r w:rsidRPr="009D7ED1">
              <w:t>Çocuk hakları Sözleşmesi Panosu hazırlama…</w:t>
            </w:r>
          </w:p>
          <w:p w:rsidR="00754A8B" w:rsidRPr="009D7ED1" w:rsidRDefault="00754A8B" w:rsidP="00BA3119">
            <w:pPr>
              <w:jc w:val="both"/>
            </w:pPr>
            <w:r w:rsidRPr="009D7ED1">
              <w:t>Alçıdan Kabartma “Bölgeler” Haritası hazırlama…</w:t>
            </w:r>
          </w:p>
          <w:p w:rsidR="00754A8B" w:rsidRPr="009D7ED1" w:rsidRDefault="00754A8B" w:rsidP="00BA3119">
            <w:pPr>
              <w:jc w:val="both"/>
            </w:pPr>
            <w:r w:rsidRPr="009D7ED1">
              <w:t xml:space="preserve">Bölgeler Haritası çizimi. </w:t>
            </w:r>
          </w:p>
          <w:p w:rsidR="00754A8B" w:rsidRPr="009D7ED1" w:rsidRDefault="00754A8B" w:rsidP="00BA3119">
            <w:pPr>
              <w:jc w:val="both"/>
            </w:pPr>
            <w:r w:rsidRPr="009D7ED1">
              <w:t>Bölgelerimiz Foto Albümü hazırlama…</w:t>
            </w:r>
          </w:p>
          <w:p w:rsidR="00754A8B" w:rsidRPr="009D7ED1" w:rsidRDefault="00754A8B" w:rsidP="00BA3119">
            <w:pPr>
              <w:jc w:val="both"/>
            </w:pPr>
            <w:r w:rsidRPr="009D7ED1">
              <w:t>Yöremizin Doğal ve Tarihi Yerleri ile ilgili kısa bir film çekme…</w:t>
            </w:r>
          </w:p>
          <w:p w:rsidR="00754A8B" w:rsidRPr="009D7ED1" w:rsidRDefault="00754A8B" w:rsidP="00BA3119">
            <w:pPr>
              <w:jc w:val="both"/>
            </w:pPr>
            <w:r w:rsidRPr="009D7ED1">
              <w:t>“Yöremizi Tanıtıyorum” Konulu Bir Facebook beğeni sayfası tasarlama ve aktif olarak kullanma.</w:t>
            </w:r>
          </w:p>
          <w:p w:rsidR="00754A8B" w:rsidRPr="009D7ED1" w:rsidRDefault="00754A8B" w:rsidP="00BA3119">
            <w:pPr>
              <w:jc w:val="both"/>
            </w:pPr>
            <w:r w:rsidRPr="009D7ED1">
              <w:t xml:space="preserve">Atatürk ilkeleri- Soru-cevap kartları hazırlama. </w:t>
            </w:r>
          </w:p>
          <w:p w:rsidR="00754A8B" w:rsidRPr="009D7ED1" w:rsidRDefault="00754A8B" w:rsidP="00BA3119">
            <w:pPr>
              <w:jc w:val="both"/>
            </w:pPr>
            <w:r w:rsidRPr="009D7ED1">
              <w:t>Alçıdan kabartma Türkiye Haritası…</w:t>
            </w:r>
          </w:p>
          <w:p w:rsidR="00754A8B" w:rsidRPr="009D7ED1" w:rsidRDefault="00754A8B" w:rsidP="00BA3119">
            <w:pPr>
              <w:jc w:val="both"/>
            </w:pPr>
            <w:r w:rsidRPr="009D7ED1">
              <w:t>Doğal Afetler Konulu Kısa Film Çekme</w:t>
            </w:r>
          </w:p>
          <w:p w:rsidR="00754A8B" w:rsidRPr="009D7ED1" w:rsidRDefault="00754A8B" w:rsidP="00BA3119">
            <w:pPr>
              <w:jc w:val="both"/>
            </w:pPr>
            <w:r w:rsidRPr="009D7ED1">
              <w:t>Ülkemizde Ekonomik Faaliyetler Haritası Hazırlama.</w:t>
            </w:r>
          </w:p>
          <w:p w:rsidR="00754A8B" w:rsidRPr="009D7ED1" w:rsidRDefault="00754A8B" w:rsidP="00BA3119">
            <w:pPr>
              <w:jc w:val="both"/>
            </w:pPr>
            <w:r w:rsidRPr="009D7ED1">
              <w:t>Seçilen bir Meslek erbabıyla röportaj.</w:t>
            </w:r>
          </w:p>
          <w:p w:rsidR="00754A8B" w:rsidRPr="009D7ED1" w:rsidRDefault="00754A8B" w:rsidP="00BA3119">
            <w:pPr>
              <w:jc w:val="both"/>
            </w:pPr>
            <w:r w:rsidRPr="009D7ED1">
              <w:t>Meslekler konulu foto albümü hazırla.</w:t>
            </w:r>
          </w:p>
          <w:p w:rsidR="00754A8B" w:rsidRPr="009D7ED1" w:rsidRDefault="00754A8B" w:rsidP="00BA3119">
            <w:pPr>
              <w:jc w:val="both"/>
            </w:pPr>
            <w:r w:rsidRPr="009D7ED1">
              <w:t>Bilim Adamları kitapçığı hazırlama.</w:t>
            </w:r>
          </w:p>
          <w:p w:rsidR="00754A8B" w:rsidRPr="009D7ED1" w:rsidRDefault="00754A8B" w:rsidP="00BA3119">
            <w:pPr>
              <w:jc w:val="both"/>
            </w:pPr>
            <w:r w:rsidRPr="009D7ED1">
              <w:t>Toplum İçin Çalışanlar konulu kısa film çekme</w:t>
            </w:r>
          </w:p>
          <w:p w:rsidR="00754A8B" w:rsidRPr="009D7ED1" w:rsidRDefault="00754A8B" w:rsidP="00BA3119">
            <w:pPr>
              <w:jc w:val="both"/>
            </w:pPr>
            <w:r w:rsidRPr="009D7ED1">
              <w:t>Ülkemizdeki Doğal ve Tarih Mirası Eserleri Foto Albümü hazırlama…</w:t>
            </w:r>
          </w:p>
          <w:p w:rsidR="00754A8B" w:rsidRPr="009D7ED1" w:rsidRDefault="00754A8B" w:rsidP="00BA3119">
            <w:pPr>
              <w:jc w:val="both"/>
            </w:pPr>
            <w:r w:rsidRPr="009D7ED1">
              <w:t>KİTAP İNCELEME: GÜZEL ÜLKEM TÜRKİYE</w:t>
            </w:r>
          </w:p>
          <w:p w:rsidR="00754A8B" w:rsidRPr="009D7ED1" w:rsidRDefault="00754A8B" w:rsidP="00BA3119">
            <w:pPr>
              <w:jc w:val="both"/>
            </w:pPr>
            <w:r w:rsidRPr="009D7ED1">
              <w:t>KİTAP İNCELEME: EVLİYA ÇELEBİNİN İZİNDE İSTANBUL</w:t>
            </w:r>
          </w:p>
          <w:p w:rsidR="00754A8B" w:rsidRPr="009D7ED1" w:rsidRDefault="00754A8B" w:rsidP="00BA3119">
            <w:pPr>
              <w:jc w:val="both"/>
            </w:pPr>
            <w:r w:rsidRPr="009D7ED1">
              <w:t>KİTAP İNCELEME: GÜZEL ÜLKEM TÜRKİYE-1</w:t>
            </w:r>
          </w:p>
          <w:p w:rsidR="00754A8B" w:rsidRPr="009D7ED1" w:rsidRDefault="00754A8B" w:rsidP="00BA3119">
            <w:pPr>
              <w:jc w:val="both"/>
            </w:pPr>
            <w:r w:rsidRPr="009D7ED1">
              <w:t>KİTAP İNCELEME: GÜZEL ÜLKEM TÜRKİYE-2</w:t>
            </w:r>
          </w:p>
        </w:tc>
        <w:tc>
          <w:tcPr>
            <w:tcW w:w="4512" w:type="dxa"/>
            <w:shd w:val="clear" w:color="auto" w:fill="D9D9D9"/>
          </w:tcPr>
          <w:p w:rsidR="00754A8B" w:rsidRPr="009D7ED1" w:rsidRDefault="00754A8B" w:rsidP="00BA3119">
            <w:pPr>
              <w:jc w:val="center"/>
            </w:pPr>
            <w:r w:rsidRPr="009D7ED1">
              <w:t>Bir sinema afişi tasarlama</w:t>
            </w:r>
          </w:p>
          <w:p w:rsidR="00754A8B" w:rsidRPr="009D7ED1" w:rsidRDefault="00754A8B" w:rsidP="00BA3119">
            <w:pPr>
              <w:jc w:val="center"/>
            </w:pPr>
            <w:r w:rsidRPr="009D7ED1">
              <w:t>Çevre Kirliliği ile ilgili bir gazete tasarlama</w:t>
            </w:r>
          </w:p>
          <w:p w:rsidR="00754A8B" w:rsidRPr="009D7ED1" w:rsidRDefault="00754A8B" w:rsidP="00BA3119">
            <w:pPr>
              <w:jc w:val="center"/>
            </w:pPr>
            <w:r w:rsidRPr="009D7ED1">
              <w:t>Kütüphane kartı hazırlama</w:t>
            </w:r>
          </w:p>
          <w:p w:rsidR="00754A8B" w:rsidRPr="009D7ED1" w:rsidRDefault="00754A8B" w:rsidP="00BA3119">
            <w:pPr>
              <w:jc w:val="center"/>
            </w:pPr>
            <w:r w:rsidRPr="009D7ED1">
              <w:t>Kabartma Harita Yapma</w:t>
            </w:r>
          </w:p>
          <w:p w:rsidR="00754A8B" w:rsidRPr="009D7ED1" w:rsidRDefault="00754A8B" w:rsidP="00BA3119">
            <w:pPr>
              <w:jc w:val="center"/>
            </w:pPr>
            <w:r w:rsidRPr="009D7ED1">
              <w:t>Dünya İklim Haritası Yapma</w:t>
            </w:r>
          </w:p>
          <w:p w:rsidR="00754A8B" w:rsidRPr="009D7ED1" w:rsidRDefault="00754A8B" w:rsidP="00BA3119">
            <w:pPr>
              <w:jc w:val="center"/>
            </w:pPr>
            <w:r w:rsidRPr="009D7ED1">
              <w:t>Türkiye İklim Haritası Çizme</w:t>
            </w:r>
          </w:p>
          <w:p w:rsidR="00754A8B" w:rsidRPr="009D7ED1" w:rsidRDefault="00754A8B" w:rsidP="00BA3119">
            <w:pPr>
              <w:jc w:val="center"/>
            </w:pPr>
            <w:r w:rsidRPr="009D7ED1">
              <w:t>Bir Tarih Şeridi Hazırlama</w:t>
            </w:r>
          </w:p>
          <w:p w:rsidR="00754A8B" w:rsidRPr="009D7ED1" w:rsidRDefault="00754A8B" w:rsidP="00BA3119">
            <w:pPr>
              <w:jc w:val="center"/>
            </w:pPr>
            <w:r w:rsidRPr="009D7ED1">
              <w:t>İlkçağda Anadolu’da Kurulan Uygarlıklarla İlgili Bilgi Kartları</w:t>
            </w:r>
          </w:p>
          <w:p w:rsidR="00754A8B" w:rsidRPr="009D7ED1" w:rsidRDefault="00754A8B" w:rsidP="00BA3119">
            <w:pPr>
              <w:jc w:val="center"/>
            </w:pPr>
            <w:r w:rsidRPr="009D7ED1">
              <w:t>Türkiye Maden Haritası Hazırlama</w:t>
            </w:r>
          </w:p>
          <w:p w:rsidR="00754A8B" w:rsidRPr="009D7ED1" w:rsidRDefault="00754A8B" w:rsidP="00BA3119">
            <w:pPr>
              <w:jc w:val="center"/>
            </w:pPr>
            <w:r w:rsidRPr="009D7ED1">
              <w:t>Türkiye Tarım Ürünleri Haritası Hazırlama</w:t>
            </w:r>
          </w:p>
          <w:p w:rsidR="00754A8B" w:rsidRPr="009D7ED1" w:rsidRDefault="00754A8B" w:rsidP="00BA3119">
            <w:pPr>
              <w:jc w:val="center"/>
            </w:pPr>
            <w:r w:rsidRPr="009D7ED1">
              <w:t>Türkiye Hayvancılık Haritası Hazırlama</w:t>
            </w:r>
          </w:p>
          <w:p w:rsidR="00754A8B" w:rsidRPr="009D7ED1" w:rsidRDefault="00754A8B" w:rsidP="00BA3119">
            <w:pPr>
              <w:jc w:val="center"/>
            </w:pPr>
            <w:r w:rsidRPr="009D7ED1">
              <w:t>Türkiye Turizm Haritası Hazırlama</w:t>
            </w:r>
          </w:p>
          <w:p w:rsidR="00754A8B" w:rsidRPr="009D7ED1" w:rsidRDefault="00754A8B" w:rsidP="00BA3119">
            <w:pPr>
              <w:jc w:val="center"/>
            </w:pPr>
            <w:r w:rsidRPr="009D7ED1">
              <w:t>Türkiye Sanayi Haritası Hazırlama</w:t>
            </w:r>
          </w:p>
          <w:p w:rsidR="00754A8B" w:rsidRPr="009D7ED1" w:rsidRDefault="00754A8B" w:rsidP="00BA3119">
            <w:pPr>
              <w:jc w:val="center"/>
            </w:pPr>
            <w:r w:rsidRPr="009D7ED1">
              <w:t>Türkiye Ulaşım Haritası Hazırlama</w:t>
            </w:r>
          </w:p>
          <w:p w:rsidR="00754A8B" w:rsidRPr="009D7ED1" w:rsidRDefault="00754A8B" w:rsidP="00BA3119">
            <w:pPr>
              <w:jc w:val="center"/>
            </w:pPr>
            <w:r w:rsidRPr="009D7ED1">
              <w:t>Vergi Vermekle İlgili Bir Afiş Tasarlama</w:t>
            </w:r>
          </w:p>
          <w:p w:rsidR="00754A8B" w:rsidRPr="009D7ED1" w:rsidRDefault="00754A8B" w:rsidP="00BA3119">
            <w:pPr>
              <w:jc w:val="center"/>
            </w:pPr>
            <w:r w:rsidRPr="009D7ED1">
              <w:t>Ülkemizin İhraç ve İthal Ürünleri İle İlgili Tablo Hazırlama</w:t>
            </w:r>
          </w:p>
          <w:p w:rsidR="00754A8B" w:rsidRPr="009D7ED1" w:rsidRDefault="00754A8B" w:rsidP="00BA3119">
            <w:pPr>
              <w:jc w:val="center"/>
            </w:pPr>
            <w:r w:rsidRPr="009D7ED1">
              <w:t>Turistik Bir Bölgeyi Tanıtan Bir Reklam Hazırlama</w:t>
            </w:r>
          </w:p>
          <w:p w:rsidR="00754A8B" w:rsidRPr="009D7ED1" w:rsidRDefault="00754A8B" w:rsidP="00BA3119">
            <w:pPr>
              <w:jc w:val="center"/>
            </w:pPr>
            <w:r w:rsidRPr="009D7ED1">
              <w:t>İpek Yolu Haritası Çizme</w:t>
            </w:r>
          </w:p>
          <w:p w:rsidR="00754A8B" w:rsidRPr="009D7ED1" w:rsidRDefault="00754A8B" w:rsidP="00BA3119">
            <w:pPr>
              <w:jc w:val="center"/>
            </w:pPr>
            <w:r w:rsidRPr="009D7ED1">
              <w:t>Gazneli Mahmut Biyogrofisi Hazırlama</w:t>
            </w:r>
          </w:p>
          <w:p w:rsidR="00754A8B" w:rsidRPr="009D7ED1" w:rsidRDefault="00754A8B" w:rsidP="00BA3119">
            <w:pPr>
              <w:jc w:val="center"/>
            </w:pPr>
            <w:r w:rsidRPr="009D7ED1">
              <w:t>Divan-ı Lügatit Türk’ten Seçmeler Yapma</w:t>
            </w:r>
          </w:p>
          <w:p w:rsidR="00754A8B" w:rsidRPr="009D7ED1" w:rsidRDefault="00754A8B" w:rsidP="00BA3119">
            <w:pPr>
              <w:jc w:val="center"/>
            </w:pPr>
            <w:r w:rsidRPr="009D7ED1">
              <w:t>Çocuk Hakları Sözleşmesi Kitapçığı Hazırlama</w:t>
            </w:r>
          </w:p>
          <w:p w:rsidR="00754A8B" w:rsidRPr="009D7ED1" w:rsidRDefault="00754A8B" w:rsidP="00BA3119">
            <w:pPr>
              <w:jc w:val="center"/>
            </w:pPr>
            <w:r w:rsidRPr="009D7ED1">
              <w:t>İnsan Hakları Evrensel Beyannamesi Kitapçığı Hazırlama</w:t>
            </w:r>
          </w:p>
          <w:p w:rsidR="00754A8B" w:rsidRPr="009D7ED1" w:rsidRDefault="00754A8B" w:rsidP="00BA3119">
            <w:pPr>
              <w:jc w:val="center"/>
            </w:pPr>
            <w:r w:rsidRPr="009D7ED1">
              <w:t>Türk-İslam Büyükleri posteri hazırlama</w:t>
            </w:r>
          </w:p>
          <w:p w:rsidR="00754A8B" w:rsidRPr="009D7ED1" w:rsidRDefault="00754A8B" w:rsidP="00BA3119">
            <w:pPr>
              <w:jc w:val="center"/>
            </w:pPr>
            <w:r w:rsidRPr="009D7ED1">
              <w:t>Selçuklu Devletleri haritası çizme</w:t>
            </w:r>
          </w:p>
          <w:p w:rsidR="00754A8B" w:rsidRPr="009D7ED1" w:rsidRDefault="00754A8B" w:rsidP="00BA3119">
            <w:pPr>
              <w:jc w:val="center"/>
            </w:pPr>
            <w:r w:rsidRPr="009D7ED1">
              <w:t>Göktürk Kitabeleri posteri hazırlama</w:t>
            </w:r>
          </w:p>
          <w:p w:rsidR="00754A8B" w:rsidRPr="009D7ED1" w:rsidRDefault="00754A8B" w:rsidP="00BA3119">
            <w:pPr>
              <w:jc w:val="center"/>
            </w:pPr>
            <w:r w:rsidRPr="009D7ED1">
              <w:t>İslam Tarihi posteri hazırlama</w:t>
            </w:r>
          </w:p>
          <w:p w:rsidR="00754A8B" w:rsidRPr="009D7ED1" w:rsidRDefault="00754A8B" w:rsidP="00BA3119">
            <w:pPr>
              <w:jc w:val="center"/>
            </w:pPr>
            <w:r w:rsidRPr="009D7ED1">
              <w:t>Tarihte imzalanmış önemli demokrasi belgeleri posteri hazırlama</w:t>
            </w:r>
          </w:p>
          <w:p w:rsidR="00754A8B" w:rsidRPr="009D7ED1" w:rsidRDefault="00754A8B" w:rsidP="00BA3119">
            <w:pPr>
              <w:jc w:val="center"/>
            </w:pPr>
            <w:r w:rsidRPr="009D7ED1">
              <w:t>KİTAP İNCELEME: KUTADGU BİLİG</w:t>
            </w:r>
          </w:p>
          <w:p w:rsidR="00754A8B" w:rsidRPr="009D7ED1" w:rsidRDefault="00754A8B" w:rsidP="00BA3119">
            <w:pPr>
              <w:jc w:val="both"/>
            </w:pPr>
            <w:r w:rsidRPr="009D7ED1">
              <w:t>KİTAP İNCELEME: DİVAN-I LÜGATİT TÜRK</w:t>
            </w:r>
          </w:p>
        </w:tc>
      </w:tr>
      <w:tr w:rsidR="00754A8B" w:rsidRPr="009D7ED1" w:rsidTr="00BA3119">
        <w:tc>
          <w:tcPr>
            <w:tcW w:w="4642" w:type="dxa"/>
            <w:shd w:val="clear" w:color="auto" w:fill="D9D9D9"/>
          </w:tcPr>
          <w:p w:rsidR="00754A8B" w:rsidRPr="009D7ED1" w:rsidRDefault="00754A8B" w:rsidP="00BA3119">
            <w:pPr>
              <w:jc w:val="center"/>
              <w:rPr>
                <w:b/>
                <w:i/>
              </w:rPr>
            </w:pPr>
            <w:r w:rsidRPr="009D7ED1">
              <w:rPr>
                <w:b/>
                <w:i/>
              </w:rPr>
              <w:t>7. Sınıf Proje Görevi Konuları</w:t>
            </w:r>
          </w:p>
        </w:tc>
        <w:tc>
          <w:tcPr>
            <w:tcW w:w="4512" w:type="dxa"/>
            <w:shd w:val="clear" w:color="auto" w:fill="D9D9D9"/>
          </w:tcPr>
          <w:p w:rsidR="00754A8B" w:rsidRPr="009D7ED1" w:rsidRDefault="00754A8B" w:rsidP="00BA3119">
            <w:pPr>
              <w:jc w:val="center"/>
              <w:rPr>
                <w:b/>
                <w:i/>
              </w:rPr>
            </w:pPr>
            <w:r w:rsidRPr="009D7ED1">
              <w:rPr>
                <w:b/>
                <w:i/>
              </w:rPr>
              <w:t>8. Sınıf Proje Görevi Konuları</w:t>
            </w:r>
          </w:p>
        </w:tc>
      </w:tr>
      <w:tr w:rsidR="00754A8B" w:rsidRPr="009D7ED1" w:rsidTr="00BA3119">
        <w:trPr>
          <w:trHeight w:val="5736"/>
        </w:trPr>
        <w:tc>
          <w:tcPr>
            <w:tcW w:w="4642" w:type="dxa"/>
            <w:shd w:val="clear" w:color="auto" w:fill="D9D9D9"/>
          </w:tcPr>
          <w:p w:rsidR="00754A8B" w:rsidRPr="009D7ED1" w:rsidRDefault="00754A8B" w:rsidP="00BA3119">
            <w:pPr>
              <w:jc w:val="center"/>
            </w:pPr>
            <w:r w:rsidRPr="009D7ED1">
              <w:t>Toplumda görülen iletişim çatışmalarına örnekler bulma…</w:t>
            </w:r>
          </w:p>
          <w:p w:rsidR="00754A8B" w:rsidRPr="009D7ED1" w:rsidRDefault="00754A8B" w:rsidP="00BA3119">
            <w:pPr>
              <w:jc w:val="center"/>
            </w:pPr>
          </w:p>
          <w:p w:rsidR="00754A8B" w:rsidRPr="009D7ED1" w:rsidRDefault="00754A8B" w:rsidP="00BA3119">
            <w:pPr>
              <w:pStyle w:val="BodyText2"/>
              <w:spacing w:line="240" w:lineRule="auto"/>
              <w:jc w:val="center"/>
            </w:pPr>
            <w:r w:rsidRPr="009D7ED1">
              <w:t>İletişim çatışmaları ile ilgili bir senaryo yazma ve sınıfta oynama</w:t>
            </w:r>
          </w:p>
          <w:p w:rsidR="00754A8B" w:rsidRPr="009D7ED1" w:rsidRDefault="00754A8B" w:rsidP="00BA3119">
            <w:pPr>
              <w:jc w:val="center"/>
            </w:pPr>
            <w:r w:rsidRPr="009D7ED1">
              <w:t>Dünden bugüne iletişim aletleri resimli kitapçık hazırlama</w:t>
            </w:r>
          </w:p>
          <w:p w:rsidR="00754A8B" w:rsidRPr="009D7ED1" w:rsidRDefault="00754A8B" w:rsidP="00BA3119">
            <w:pPr>
              <w:jc w:val="center"/>
            </w:pPr>
            <w:r w:rsidRPr="009D7ED1">
              <w:t>Herhangi bir kurumdan BİLGİ EDİNME</w:t>
            </w:r>
          </w:p>
          <w:p w:rsidR="00754A8B" w:rsidRPr="009D7ED1" w:rsidRDefault="00754A8B" w:rsidP="00BA3119">
            <w:pPr>
              <w:jc w:val="center"/>
            </w:pPr>
            <w:r w:rsidRPr="009D7ED1">
              <w:t>Türkiye Nüfus Haritası Çizimi</w:t>
            </w:r>
          </w:p>
          <w:p w:rsidR="00754A8B" w:rsidRPr="009D7ED1" w:rsidRDefault="00754A8B" w:rsidP="00BA3119">
            <w:pPr>
              <w:jc w:val="center"/>
            </w:pPr>
            <w:r w:rsidRPr="009D7ED1">
              <w:t>Ülkemizde bugüne kadar yapılan Nüfus sayımlarının grafik tablosu</w:t>
            </w:r>
          </w:p>
          <w:p w:rsidR="00754A8B" w:rsidRPr="009D7ED1" w:rsidRDefault="00754A8B" w:rsidP="00BA3119">
            <w:pPr>
              <w:jc w:val="center"/>
            </w:pPr>
            <w:r w:rsidRPr="009D7ED1">
              <w:t>Üstün Dökmen “Küçük Şeyler” kitap incelemesi</w:t>
            </w:r>
          </w:p>
          <w:p w:rsidR="00754A8B" w:rsidRPr="009D7ED1" w:rsidRDefault="00754A8B" w:rsidP="00BA3119">
            <w:pPr>
              <w:jc w:val="center"/>
            </w:pPr>
            <w:r w:rsidRPr="009D7ED1">
              <w:t>KURULUŞ film izleme ve eleştirisini  yapma</w:t>
            </w:r>
          </w:p>
          <w:p w:rsidR="00754A8B" w:rsidRPr="009D7ED1" w:rsidRDefault="00754A8B" w:rsidP="00BA3119">
            <w:pPr>
              <w:jc w:val="center"/>
            </w:pPr>
            <w:r w:rsidRPr="009D7ED1">
              <w:t>Seçilecek bir olaydan tarih gazetesi yapma</w:t>
            </w:r>
          </w:p>
          <w:p w:rsidR="00754A8B" w:rsidRPr="009D7ED1" w:rsidRDefault="00754A8B" w:rsidP="00BA3119">
            <w:pPr>
              <w:jc w:val="center"/>
            </w:pPr>
            <w:r w:rsidRPr="009D7ED1">
              <w:t>Coğrafi Keşifler Haritası</w:t>
            </w:r>
          </w:p>
          <w:p w:rsidR="00754A8B" w:rsidRPr="009D7ED1" w:rsidRDefault="00754A8B" w:rsidP="00BA3119">
            <w:pPr>
              <w:jc w:val="center"/>
            </w:pPr>
            <w:r w:rsidRPr="009D7ED1">
              <w:t>Tarih boyunca önemli buluşlar kartpostal hazırlama</w:t>
            </w:r>
          </w:p>
          <w:p w:rsidR="00754A8B" w:rsidRPr="009D7ED1" w:rsidRDefault="00754A8B" w:rsidP="00BA3119">
            <w:pPr>
              <w:jc w:val="center"/>
            </w:pPr>
            <w:r w:rsidRPr="009D7ED1">
              <w:t>Çocuk Hakları ile ilgili bir afiş hazırlama</w:t>
            </w:r>
          </w:p>
          <w:p w:rsidR="00754A8B" w:rsidRPr="009D7ED1" w:rsidRDefault="00754A8B" w:rsidP="00BA3119">
            <w:pPr>
              <w:jc w:val="center"/>
            </w:pPr>
            <w:r w:rsidRPr="009D7ED1">
              <w:t>Buluş kartları hazırlama</w:t>
            </w:r>
          </w:p>
          <w:p w:rsidR="00754A8B" w:rsidRPr="009D7ED1" w:rsidRDefault="00754A8B" w:rsidP="00BA3119">
            <w:pPr>
              <w:jc w:val="center"/>
            </w:pPr>
            <w:r w:rsidRPr="009D7ED1">
              <w:t>Coğrafi Keşifler Posteri hazırlama</w:t>
            </w:r>
          </w:p>
          <w:p w:rsidR="00754A8B" w:rsidRPr="009D7ED1" w:rsidRDefault="00754A8B" w:rsidP="00BA3119">
            <w:pPr>
              <w:jc w:val="center"/>
            </w:pPr>
            <w:r w:rsidRPr="009D7ED1">
              <w:t>Rönesans posteri hazırlama</w:t>
            </w:r>
          </w:p>
          <w:p w:rsidR="00754A8B" w:rsidRPr="009D7ED1" w:rsidRDefault="00754A8B" w:rsidP="00BA3119">
            <w:pPr>
              <w:jc w:val="center"/>
            </w:pPr>
            <w:r w:rsidRPr="009D7ED1">
              <w:t>Reform posteri hazırlama</w:t>
            </w:r>
          </w:p>
          <w:p w:rsidR="00754A8B" w:rsidRPr="009D7ED1" w:rsidRDefault="00754A8B" w:rsidP="00BA3119">
            <w:pPr>
              <w:jc w:val="center"/>
            </w:pPr>
            <w:r w:rsidRPr="009D7ED1">
              <w:t>Sanayi İnkılabı posteri hazırlama</w:t>
            </w:r>
          </w:p>
          <w:p w:rsidR="00754A8B" w:rsidRPr="009D7ED1" w:rsidRDefault="00754A8B" w:rsidP="00BA3119">
            <w:pPr>
              <w:jc w:val="center"/>
            </w:pPr>
            <w:r w:rsidRPr="009D7ED1">
              <w:t>Divan teşkilatı posteri hazırlama</w:t>
            </w:r>
          </w:p>
          <w:p w:rsidR="00754A8B" w:rsidRPr="009D7ED1" w:rsidRDefault="00754A8B" w:rsidP="00BA3119">
            <w:pPr>
              <w:jc w:val="center"/>
            </w:pPr>
            <w:r w:rsidRPr="009D7ED1">
              <w:t>Ahilik-posteri hazırlama</w:t>
            </w:r>
          </w:p>
          <w:p w:rsidR="00754A8B" w:rsidRPr="009D7ED1" w:rsidRDefault="00754A8B" w:rsidP="00BA3119">
            <w:pPr>
              <w:jc w:val="center"/>
            </w:pPr>
            <w:r w:rsidRPr="009D7ED1">
              <w:t>Divan teşkilatı poster</w:t>
            </w:r>
          </w:p>
          <w:p w:rsidR="00754A8B" w:rsidRPr="009D7ED1" w:rsidRDefault="00754A8B" w:rsidP="00BA3119">
            <w:pPr>
              <w:jc w:val="center"/>
            </w:pPr>
            <w:r w:rsidRPr="009D7ED1">
              <w:t>Osmanlı ordusu poster</w:t>
            </w:r>
          </w:p>
          <w:p w:rsidR="00754A8B" w:rsidRPr="009D7ED1" w:rsidRDefault="00754A8B" w:rsidP="00BA3119">
            <w:pPr>
              <w:jc w:val="center"/>
            </w:pPr>
            <w:r w:rsidRPr="009D7ED1">
              <w:t>Seçilecek herhangi bir şehrin 1927-2000 arası nüfus grafiğini hazırlama</w:t>
            </w:r>
          </w:p>
          <w:p w:rsidR="00754A8B" w:rsidRPr="009D7ED1" w:rsidRDefault="00754A8B" w:rsidP="00BA3119">
            <w:pPr>
              <w:jc w:val="center"/>
            </w:pPr>
            <w:r w:rsidRPr="009D7ED1">
              <w:t>Türkiye’de bulunan dünya ortak miras eserleri poster hazırlama</w:t>
            </w:r>
          </w:p>
          <w:p w:rsidR="00754A8B" w:rsidRPr="009D7ED1" w:rsidRDefault="00754A8B" w:rsidP="00BA3119">
            <w:r w:rsidRPr="009D7ED1">
              <w:t>KİTAP İNCELEME: OSMANCIK</w:t>
            </w:r>
          </w:p>
          <w:p w:rsidR="00754A8B" w:rsidRPr="009D7ED1" w:rsidRDefault="00754A8B" w:rsidP="00BA3119">
            <w:r w:rsidRPr="009D7ED1">
              <w:t>KİTAP İNCELEME: OSMAN GAZİ BÜYÜK KURUCU</w:t>
            </w:r>
          </w:p>
          <w:p w:rsidR="00754A8B" w:rsidRPr="009D7ED1" w:rsidRDefault="00754A8B" w:rsidP="00BA3119">
            <w:r w:rsidRPr="009D7ED1">
              <w:t>KİTAP İNCELEME: Barbaros Denizler Fatihi</w:t>
            </w:r>
          </w:p>
          <w:p w:rsidR="00754A8B" w:rsidRPr="009D7ED1" w:rsidRDefault="00754A8B" w:rsidP="00BA3119">
            <w:r w:rsidRPr="009D7ED1">
              <w:t>KİTAP İNCELEME: Piri Reis ve Acayip Haritası</w:t>
            </w:r>
          </w:p>
          <w:p w:rsidR="00754A8B" w:rsidRPr="009D7ED1" w:rsidRDefault="00754A8B" w:rsidP="00BA3119">
            <w:r w:rsidRPr="009D7ED1">
              <w:t>KİTAP İNCELEME: Ocağına Düştüm Yeniçeri</w:t>
            </w:r>
          </w:p>
          <w:p w:rsidR="00754A8B" w:rsidRPr="009D7ED1" w:rsidRDefault="00754A8B" w:rsidP="00BA3119">
            <w:r w:rsidRPr="009D7ED1">
              <w:t>KİTAP İNCELEME: Hocam Sağolsun</w:t>
            </w:r>
          </w:p>
          <w:p w:rsidR="00754A8B" w:rsidRPr="009D7ED1" w:rsidRDefault="00754A8B" w:rsidP="00BA3119">
            <w:r w:rsidRPr="009D7ED1">
              <w:t>FİLM İNCELEME:</w:t>
            </w:r>
            <w:r w:rsidRPr="009D7ED1">
              <w:rPr>
                <w:b/>
              </w:rPr>
              <w:t xml:space="preserve"> </w:t>
            </w:r>
            <w:r w:rsidRPr="009D7ED1">
              <w:t>KURULUŞ</w:t>
            </w:r>
          </w:p>
          <w:p w:rsidR="00754A8B" w:rsidRPr="009D7ED1" w:rsidRDefault="00754A8B" w:rsidP="00BA3119">
            <w:pPr>
              <w:jc w:val="both"/>
            </w:pPr>
            <w:r w:rsidRPr="009D7ED1">
              <w:t>FİLM İNCELEME</w:t>
            </w:r>
            <w:r w:rsidRPr="009D7ED1">
              <w:rPr>
                <w:b/>
              </w:rPr>
              <w:t xml:space="preserve">: </w:t>
            </w:r>
            <w:r w:rsidRPr="009D7ED1">
              <w:t>1492 CENNETİN KEŞFİ</w:t>
            </w:r>
          </w:p>
        </w:tc>
        <w:tc>
          <w:tcPr>
            <w:tcW w:w="4512" w:type="dxa"/>
            <w:shd w:val="clear" w:color="auto" w:fill="D9D9D9"/>
          </w:tcPr>
          <w:p w:rsidR="00754A8B" w:rsidRPr="009D7ED1" w:rsidRDefault="00754A8B" w:rsidP="00BA3119">
            <w:pPr>
              <w:pStyle w:val="BodyText2"/>
              <w:spacing w:line="240" w:lineRule="auto"/>
              <w:jc w:val="center"/>
            </w:pPr>
            <w:r w:rsidRPr="009D7ED1">
              <w:t xml:space="preserve">Kurtuluş Savaşı’nda görev alan </w:t>
            </w:r>
            <w:r w:rsidRPr="009D7ED1">
              <w:rPr>
                <w:b/>
              </w:rPr>
              <w:t>önemli komutanlar ve başarı öyküleri.</w:t>
            </w:r>
          </w:p>
          <w:p w:rsidR="00754A8B" w:rsidRPr="009D7ED1" w:rsidRDefault="00754A8B" w:rsidP="00BA3119">
            <w:pPr>
              <w:jc w:val="center"/>
            </w:pPr>
          </w:p>
          <w:p w:rsidR="00754A8B" w:rsidRPr="009D7ED1" w:rsidRDefault="00754A8B" w:rsidP="00BA3119">
            <w:pPr>
              <w:pStyle w:val="BodyText2"/>
              <w:spacing w:line="240" w:lineRule="auto"/>
              <w:jc w:val="center"/>
            </w:pPr>
            <w:r w:rsidRPr="009D7ED1">
              <w:t xml:space="preserve">Kurtuluş Savaşı’nın kazanılmasında </w:t>
            </w:r>
            <w:r w:rsidRPr="009D7ED1">
              <w:rPr>
                <w:b/>
              </w:rPr>
              <w:t>kadınların rolü</w:t>
            </w:r>
            <w:r w:rsidRPr="009D7ED1">
              <w:t>nü anlatan bir kompozisyon yazma.</w:t>
            </w:r>
          </w:p>
          <w:p w:rsidR="00754A8B" w:rsidRPr="009D7ED1" w:rsidRDefault="00754A8B" w:rsidP="00BA3119">
            <w:pPr>
              <w:pStyle w:val="BodyText2"/>
              <w:spacing w:line="240" w:lineRule="auto"/>
              <w:jc w:val="center"/>
            </w:pPr>
            <w:r w:rsidRPr="009D7ED1">
              <w:t xml:space="preserve">Kurtuluş Savaşı’nı anlatan önemli iki roman </w:t>
            </w:r>
            <w:r w:rsidRPr="009D7ED1">
              <w:rPr>
                <w:b/>
              </w:rPr>
              <w:t>(Yaban, Ateşten Gömlek)</w:t>
            </w:r>
            <w:r w:rsidRPr="009D7ED1">
              <w:t xml:space="preserve">  ve özetleri.</w:t>
            </w:r>
          </w:p>
          <w:p w:rsidR="00754A8B" w:rsidRPr="009D7ED1" w:rsidRDefault="00754A8B" w:rsidP="00BA3119">
            <w:pPr>
              <w:jc w:val="center"/>
            </w:pPr>
          </w:p>
          <w:p w:rsidR="00754A8B" w:rsidRPr="009D7ED1" w:rsidRDefault="00754A8B" w:rsidP="00BA3119">
            <w:pPr>
              <w:pStyle w:val="BodyText2"/>
              <w:spacing w:line="240" w:lineRule="auto"/>
              <w:jc w:val="center"/>
            </w:pPr>
            <w:r w:rsidRPr="009D7ED1">
              <w:rPr>
                <w:b/>
              </w:rPr>
              <w:t>İstiklal Marşı</w:t>
            </w:r>
            <w:r w:rsidRPr="009D7ED1">
              <w:t>’nın kabul edilmesini anlatan bir öykü yazma.</w:t>
            </w:r>
          </w:p>
          <w:p w:rsidR="00754A8B" w:rsidRPr="009D7ED1" w:rsidRDefault="00754A8B" w:rsidP="00BA3119">
            <w:pPr>
              <w:jc w:val="center"/>
            </w:pPr>
          </w:p>
          <w:p w:rsidR="00754A8B" w:rsidRPr="009D7ED1" w:rsidRDefault="00754A8B" w:rsidP="00BA3119">
            <w:pPr>
              <w:pStyle w:val="BodyText2"/>
              <w:spacing w:line="240" w:lineRule="auto"/>
              <w:jc w:val="center"/>
            </w:pPr>
            <w:r w:rsidRPr="009D7ED1">
              <w:t xml:space="preserve">Kurtuluş Savaşı’nın herhangi bir bölümünü anlatan bir </w:t>
            </w:r>
            <w:r w:rsidRPr="009D7ED1">
              <w:rPr>
                <w:b/>
              </w:rPr>
              <w:t xml:space="preserve">piyes, tiyatro </w:t>
            </w:r>
            <w:r w:rsidRPr="009D7ED1">
              <w:t xml:space="preserve">ya da </w:t>
            </w:r>
            <w:r w:rsidRPr="009D7ED1">
              <w:rPr>
                <w:b/>
              </w:rPr>
              <w:t xml:space="preserve">öykü </w:t>
            </w:r>
            <w:r w:rsidRPr="009D7ED1">
              <w:t>yazımı.</w:t>
            </w:r>
          </w:p>
          <w:p w:rsidR="00754A8B" w:rsidRPr="009D7ED1" w:rsidRDefault="00754A8B" w:rsidP="00BA3119">
            <w:pPr>
              <w:pStyle w:val="BodyText2"/>
              <w:spacing w:line="240" w:lineRule="auto"/>
              <w:jc w:val="center"/>
            </w:pPr>
            <w:r w:rsidRPr="009D7ED1">
              <w:t xml:space="preserve">Kurtuluş Savaşı halk kahramanlarından üç kişinin  </w:t>
            </w:r>
            <w:r w:rsidRPr="009D7ED1">
              <w:rPr>
                <w:b/>
              </w:rPr>
              <w:t xml:space="preserve">( Sütçü İmam, Hasan Tahsin ve Antepli Şahin) </w:t>
            </w:r>
            <w:r w:rsidRPr="009D7ED1">
              <w:t xml:space="preserve"> hayat hikâyeleri ve mücadeleleri.</w:t>
            </w:r>
          </w:p>
          <w:p w:rsidR="00754A8B" w:rsidRPr="009D7ED1" w:rsidRDefault="00754A8B" w:rsidP="00BA3119">
            <w:pPr>
              <w:pStyle w:val="BodyText2"/>
              <w:spacing w:line="240" w:lineRule="auto"/>
              <w:jc w:val="center"/>
            </w:pPr>
            <w:r w:rsidRPr="009D7ED1">
              <w:t xml:space="preserve">Atatürk’ün en önemli eselerinden olan  </w:t>
            </w:r>
            <w:r w:rsidRPr="009D7ED1">
              <w:rPr>
                <w:b/>
              </w:rPr>
              <w:t>NUTUK</w:t>
            </w:r>
            <w:r w:rsidRPr="009D7ED1">
              <w:t xml:space="preserve"> incelemesi.</w:t>
            </w:r>
          </w:p>
          <w:p w:rsidR="00754A8B" w:rsidRPr="009D7ED1" w:rsidRDefault="00754A8B" w:rsidP="00BA3119">
            <w:pPr>
              <w:jc w:val="center"/>
            </w:pPr>
            <w:r w:rsidRPr="009D7ED1">
              <w:t xml:space="preserve">Kurtuluş Savaşı için karşılaştırmalı bir  </w:t>
            </w:r>
            <w:r w:rsidRPr="009D7ED1">
              <w:rPr>
                <w:b/>
              </w:rPr>
              <w:t>“Kurtuluş Savaşları”</w:t>
            </w:r>
            <w:r w:rsidRPr="009D7ED1">
              <w:t xml:space="preserve"> haritası hazırlama.</w:t>
            </w:r>
          </w:p>
          <w:p w:rsidR="00754A8B" w:rsidRPr="009D7ED1" w:rsidRDefault="00754A8B" w:rsidP="00BA3119">
            <w:pPr>
              <w:jc w:val="center"/>
            </w:pPr>
            <w:r w:rsidRPr="009D7ED1">
              <w:t xml:space="preserve">Antep’in </w:t>
            </w:r>
            <w:r w:rsidRPr="009D7ED1">
              <w:rPr>
                <w:b/>
              </w:rPr>
              <w:t>“Gazi”</w:t>
            </w:r>
            <w:r w:rsidRPr="009D7ED1">
              <w:t xml:space="preserve">; Urfa’nın  </w:t>
            </w:r>
            <w:r w:rsidRPr="009D7ED1">
              <w:rPr>
                <w:b/>
              </w:rPr>
              <w:t>“Şanlı”</w:t>
            </w:r>
            <w:r w:rsidRPr="009D7ED1">
              <w:t xml:space="preserve">; Maraş’ın </w:t>
            </w:r>
            <w:r w:rsidRPr="009D7ED1">
              <w:rPr>
                <w:b/>
              </w:rPr>
              <w:t>“Kahraman”</w:t>
            </w:r>
            <w:r w:rsidRPr="009D7ED1">
              <w:t xml:space="preserve"> ünvanı almalarının nedenleri.</w:t>
            </w:r>
          </w:p>
          <w:p w:rsidR="00754A8B" w:rsidRPr="009D7ED1" w:rsidRDefault="00754A8B" w:rsidP="00BA3119">
            <w:pPr>
              <w:jc w:val="center"/>
            </w:pPr>
            <w:r w:rsidRPr="009D7ED1">
              <w:t>Mustafa Kemal’in “Kurtuluş Savaşı’nda İzlediği Yol Haritası” çizimi.</w:t>
            </w:r>
          </w:p>
          <w:p w:rsidR="00754A8B" w:rsidRPr="009D7ED1" w:rsidRDefault="00754A8B" w:rsidP="00BA3119">
            <w:pPr>
              <w:jc w:val="center"/>
            </w:pPr>
            <w:r w:rsidRPr="009D7ED1">
              <w:t xml:space="preserve">En az yirmi fotoğraftan oluşacak bir </w:t>
            </w:r>
            <w:r w:rsidRPr="009D7ED1">
              <w:rPr>
                <w:b/>
              </w:rPr>
              <w:t>“Kurtuluş Savaşı Albümü”</w:t>
            </w:r>
            <w:r w:rsidRPr="009D7ED1">
              <w:t xml:space="preserve"> hazırlama.</w:t>
            </w:r>
          </w:p>
          <w:p w:rsidR="00754A8B" w:rsidRPr="009D7ED1" w:rsidRDefault="00754A8B" w:rsidP="00BA3119">
            <w:pPr>
              <w:jc w:val="center"/>
            </w:pPr>
            <w:r w:rsidRPr="009D7ED1">
              <w:t>Kısa bir Sakarya Savaşı senaryosu yazma.</w:t>
            </w:r>
          </w:p>
          <w:p w:rsidR="00754A8B" w:rsidRPr="009D7ED1" w:rsidRDefault="00754A8B" w:rsidP="00BA3119">
            <w:pPr>
              <w:jc w:val="center"/>
            </w:pPr>
            <w:r w:rsidRPr="009D7ED1">
              <w:t>Kurtuluş Savaşında Cepheler haritası hazırlama.</w:t>
            </w:r>
          </w:p>
          <w:p w:rsidR="00754A8B" w:rsidRPr="009D7ED1" w:rsidRDefault="00754A8B" w:rsidP="00BA3119">
            <w:pPr>
              <w:jc w:val="center"/>
            </w:pPr>
            <w:r w:rsidRPr="009D7ED1">
              <w:t>Kurtuluş Savaşındaki askeri güçleri karşılaştıran bir tablo hazırlama.</w:t>
            </w:r>
          </w:p>
          <w:p w:rsidR="00754A8B" w:rsidRPr="009D7ED1" w:rsidRDefault="00754A8B" w:rsidP="00BA3119">
            <w:pPr>
              <w:jc w:val="center"/>
            </w:pPr>
            <w:r w:rsidRPr="009D7ED1">
              <w:t>Atatürk’ün sevdiği şarkılar albümü hazırlama</w:t>
            </w:r>
          </w:p>
          <w:p w:rsidR="00754A8B" w:rsidRPr="009D7ED1" w:rsidRDefault="00754A8B" w:rsidP="00BA3119">
            <w:pPr>
              <w:jc w:val="center"/>
            </w:pPr>
            <w:r w:rsidRPr="009D7ED1">
              <w:t>Atatürk’ün hayatını kronolojik olarak anlatan fotoğraf albümü hazırlama</w:t>
            </w:r>
          </w:p>
          <w:p w:rsidR="00754A8B" w:rsidRPr="009D7ED1" w:rsidRDefault="00754A8B" w:rsidP="00BA3119">
            <w:pPr>
              <w:jc w:val="center"/>
            </w:pPr>
            <w:r w:rsidRPr="009D7ED1">
              <w:t>Atatürk’ün sosyal alanda yaptığı inkılaplar kartları hazırlama</w:t>
            </w:r>
          </w:p>
          <w:p w:rsidR="00754A8B" w:rsidRPr="009D7ED1" w:rsidRDefault="00754A8B" w:rsidP="00BA3119">
            <w:pPr>
              <w:jc w:val="center"/>
            </w:pPr>
            <w:r w:rsidRPr="009D7ED1">
              <w:t>Atatürk’ün siyasal alanda yaptığı inkılaplar kartları hazırlama</w:t>
            </w:r>
          </w:p>
          <w:p w:rsidR="00754A8B" w:rsidRPr="009D7ED1" w:rsidRDefault="00754A8B" w:rsidP="00BA3119">
            <w:pPr>
              <w:jc w:val="center"/>
            </w:pPr>
            <w:r w:rsidRPr="009D7ED1">
              <w:t>Atatürk’ün ekonomik alanda yaptığı inkılaplar kartları hazırlama</w:t>
            </w:r>
          </w:p>
          <w:p w:rsidR="00754A8B" w:rsidRPr="009D7ED1" w:rsidRDefault="00754A8B" w:rsidP="00BA3119">
            <w:pPr>
              <w:jc w:val="center"/>
            </w:pPr>
            <w:r w:rsidRPr="009D7ED1">
              <w:t>Herhangi bir savaş gazisi ile röportaj yapma</w:t>
            </w:r>
          </w:p>
          <w:p w:rsidR="00754A8B" w:rsidRPr="009D7ED1" w:rsidRDefault="00754A8B" w:rsidP="00BA3119">
            <w:pPr>
              <w:jc w:val="center"/>
            </w:pPr>
            <w:r w:rsidRPr="009D7ED1">
              <w:t>Kurtuluş Savaşında Şehrimiz başlıklı dört sayfalık bir gazete hazırlama</w:t>
            </w:r>
          </w:p>
          <w:p w:rsidR="00754A8B" w:rsidRPr="009D7ED1" w:rsidRDefault="00754A8B" w:rsidP="00BA3119">
            <w:pPr>
              <w:jc w:val="center"/>
            </w:pPr>
            <w:r w:rsidRPr="009D7ED1">
              <w:t>Atatürk ilkeleri kartları hazırlama</w:t>
            </w:r>
          </w:p>
          <w:p w:rsidR="00754A8B" w:rsidRPr="009D7ED1" w:rsidRDefault="00754A8B" w:rsidP="00BA3119">
            <w:pPr>
              <w:jc w:val="center"/>
            </w:pPr>
            <w:r w:rsidRPr="009D7ED1">
              <w:t>Kurtuluş Savaşı süreci önemli olaylar tarih şeridi hazırlama</w:t>
            </w:r>
          </w:p>
          <w:p w:rsidR="00754A8B" w:rsidRPr="009D7ED1" w:rsidRDefault="00754A8B" w:rsidP="00BA3119">
            <w:pPr>
              <w:jc w:val="center"/>
            </w:pPr>
            <w:r w:rsidRPr="009D7ED1">
              <w:t>FİLM İNCELEME: VEDA</w:t>
            </w:r>
          </w:p>
          <w:p w:rsidR="00754A8B" w:rsidRPr="009D7ED1" w:rsidRDefault="00754A8B" w:rsidP="00BA3119">
            <w:pPr>
              <w:jc w:val="center"/>
            </w:pPr>
            <w:r w:rsidRPr="009D7ED1">
              <w:t xml:space="preserve">FİLM İNCELEME: KURTULUŞ </w:t>
            </w:r>
          </w:p>
          <w:p w:rsidR="00754A8B" w:rsidRPr="009D7ED1" w:rsidRDefault="00754A8B" w:rsidP="00BA3119">
            <w:pPr>
              <w:jc w:val="center"/>
            </w:pPr>
            <w:r w:rsidRPr="009D7ED1">
              <w:t>FİLM İNCELEME: SON BULUŞMA</w:t>
            </w:r>
          </w:p>
          <w:p w:rsidR="00754A8B" w:rsidRPr="009D7ED1" w:rsidRDefault="00754A8B" w:rsidP="00BA3119">
            <w:pPr>
              <w:jc w:val="center"/>
            </w:pPr>
            <w:r w:rsidRPr="009D7ED1">
              <w:t>FİLM İNCELEME: SARI ZEYBEK</w:t>
            </w:r>
          </w:p>
          <w:p w:rsidR="00754A8B" w:rsidRPr="009D7ED1" w:rsidRDefault="00754A8B" w:rsidP="00BA3119">
            <w:pPr>
              <w:jc w:val="center"/>
            </w:pPr>
            <w:r w:rsidRPr="009D7ED1">
              <w:t>FİLM İNCELEME: DERSİMİZ ATATÜRK</w:t>
            </w:r>
          </w:p>
          <w:p w:rsidR="00754A8B" w:rsidRPr="009D7ED1" w:rsidRDefault="00754A8B" w:rsidP="00BA3119">
            <w:pPr>
              <w:jc w:val="center"/>
            </w:pPr>
            <w:r w:rsidRPr="009D7ED1">
              <w:t>FİLM İNCELEME: ÇANAKKALE 1915</w:t>
            </w:r>
          </w:p>
          <w:p w:rsidR="00754A8B" w:rsidRPr="009D7ED1" w:rsidRDefault="00754A8B" w:rsidP="00BA3119">
            <w:pPr>
              <w:jc w:val="center"/>
            </w:pPr>
            <w:r w:rsidRPr="009D7ED1">
              <w:t>FİLM İNCELEME: ÇANAKKALE YOLUN SONU</w:t>
            </w:r>
          </w:p>
          <w:p w:rsidR="00754A8B" w:rsidRPr="009D7ED1" w:rsidRDefault="00754A8B" w:rsidP="00BA3119">
            <w:pPr>
              <w:jc w:val="center"/>
            </w:pPr>
            <w:r w:rsidRPr="009D7ED1">
              <w:t>FİLM İNCELEME: CUMHURİYET</w:t>
            </w:r>
          </w:p>
          <w:p w:rsidR="00754A8B" w:rsidRPr="009D7ED1" w:rsidRDefault="00754A8B" w:rsidP="00BA3119">
            <w:pPr>
              <w:jc w:val="center"/>
            </w:pPr>
            <w:r w:rsidRPr="009D7ED1">
              <w:t>KİTAP İNCELEME: SARI ZEYBEK</w:t>
            </w:r>
          </w:p>
          <w:p w:rsidR="00754A8B" w:rsidRPr="009D7ED1" w:rsidRDefault="00754A8B" w:rsidP="00BA3119">
            <w:pPr>
              <w:jc w:val="center"/>
            </w:pPr>
            <w:r w:rsidRPr="009D7ED1">
              <w:t>KİTAP İNCELEME: YABAN</w:t>
            </w:r>
          </w:p>
          <w:p w:rsidR="00754A8B" w:rsidRPr="009D7ED1" w:rsidRDefault="00754A8B" w:rsidP="00BA3119">
            <w:pPr>
              <w:jc w:val="center"/>
            </w:pPr>
            <w:r w:rsidRPr="009D7ED1">
              <w:t>KİTAP İNCELEME: HALİME KAPTAN</w:t>
            </w:r>
          </w:p>
          <w:p w:rsidR="00754A8B" w:rsidRPr="009D7ED1" w:rsidRDefault="00754A8B" w:rsidP="00BA3119">
            <w:pPr>
              <w:jc w:val="center"/>
            </w:pPr>
            <w:r w:rsidRPr="009D7ED1">
              <w:t>KİTAP İNCELEME: ATEŞTEN GÖMLEK</w:t>
            </w:r>
          </w:p>
          <w:p w:rsidR="00754A8B" w:rsidRPr="009D7ED1" w:rsidRDefault="00754A8B" w:rsidP="00BA3119">
            <w:pPr>
              <w:jc w:val="center"/>
            </w:pPr>
            <w:r w:rsidRPr="009D7ED1">
              <w:t>KİTAP İNCELEME: Burası Çanakkale Buradan Geçiş Yok</w:t>
            </w:r>
          </w:p>
          <w:p w:rsidR="00754A8B" w:rsidRPr="009D7ED1" w:rsidRDefault="00754A8B" w:rsidP="00BA3119">
            <w:pPr>
              <w:jc w:val="center"/>
            </w:pPr>
            <w:r w:rsidRPr="009D7ED1">
              <w:t>KİTAP İNCELEME: Geçit Vermez Çanakkale</w:t>
            </w:r>
          </w:p>
        </w:tc>
      </w:tr>
    </w:tbl>
    <w:p w:rsidR="00754A8B" w:rsidRPr="009D7ED1" w:rsidRDefault="00754A8B" w:rsidP="00BA3119">
      <w:pPr>
        <w:jc w:val="both"/>
        <w:rPr>
          <w:b/>
          <w:u w:val="single"/>
        </w:rPr>
      </w:pPr>
      <w:r w:rsidRPr="009D7ED1">
        <w:rPr>
          <w:b/>
          <w:u w:val="single"/>
        </w:rPr>
        <w:t xml:space="preserve">Proje görevlerinin zümremiz tarafından geliştirilen ölçeklerle değerlendirilmesine ve her proje görevi için öğrenciye puanlama ve süreci gösteren yönerge verilmesine karar verildi. </w:t>
      </w:r>
    </w:p>
    <w:p w:rsidR="00754A8B" w:rsidRPr="009D7ED1" w:rsidRDefault="00754A8B" w:rsidP="00BA3119">
      <w:pPr>
        <w:spacing w:before="100" w:beforeAutospacing="1" w:after="100" w:afterAutospacing="1" w:line="240" w:lineRule="atLeast"/>
        <w:jc w:val="both"/>
        <w:rPr>
          <w:b/>
          <w:bCs/>
          <w:u w:val="single"/>
        </w:rPr>
      </w:pPr>
      <w:r w:rsidRPr="00BA3119">
        <w:rPr>
          <w:b/>
          <w:i/>
          <w:sz w:val="40"/>
          <w:szCs w:val="40"/>
        </w:rPr>
        <w:t>9.</w:t>
      </w:r>
      <w:r>
        <w:t xml:space="preserve"> </w:t>
      </w:r>
      <w:r w:rsidRPr="009D7ED1">
        <w:t xml:space="preserve">Okul Öncesi Eğitim ve İlköğretim Kurumlar Yönetmeliği’nin, </w:t>
      </w:r>
      <w:r w:rsidRPr="009D7ED1">
        <w:rPr>
          <w:bCs/>
        </w:rPr>
        <w:t xml:space="preserve">Ölçme ve değerlendirmenin niteliği ve sayısını belirleyen </w:t>
      </w:r>
      <w:r w:rsidRPr="009D7ED1">
        <w:rPr>
          <w:b/>
          <w:bCs/>
          <w:u w:val="single"/>
        </w:rPr>
        <w:t>22. Maddesine göre Sosyal Bilgiler, T.C. İnkılâp Tarihi ve Atatürkçülük  ölçme ve değerlendirme esasları şöyle belirlenmiştir:</w:t>
      </w:r>
    </w:p>
    <w:p w:rsidR="00754A8B" w:rsidRPr="009D7ED1" w:rsidRDefault="00754A8B" w:rsidP="00925B13">
      <w:pPr>
        <w:pStyle w:val="NormalWeb"/>
        <w:jc w:val="both"/>
        <w:rPr>
          <w:rFonts w:ascii="Verdana" w:hAnsi="Verdana"/>
          <w:color w:val="252621"/>
        </w:rPr>
      </w:pPr>
      <w:r w:rsidRPr="009D7ED1">
        <w:t>a)</w:t>
      </w:r>
      <w:r>
        <w:t xml:space="preserve"> </w:t>
      </w:r>
      <w:r w:rsidRPr="009D7ED1">
        <w:rPr>
          <w:color w:val="000000"/>
        </w:rPr>
        <w:t>Önceki İlköğretim Kurumlar Yönetmeliğinde yer alan “</w:t>
      </w:r>
      <w:r w:rsidRPr="009D7ED1">
        <w:rPr>
          <w:i/>
          <w:color w:val="000000"/>
        </w:rPr>
        <w:t>O</w:t>
      </w:r>
      <w:r w:rsidRPr="009D7ED1">
        <w:rPr>
          <w:rStyle w:val="Strong"/>
          <w:b w:val="0"/>
          <w:i/>
          <w:color w:val="000000"/>
        </w:rPr>
        <w:t xml:space="preserve">rtaokullarının bütün sınıflarında haftalık ders saati üç ve üçten az olan derslerde </w:t>
      </w:r>
      <w:r w:rsidRPr="009D7ED1">
        <w:rPr>
          <w:rStyle w:val="Strong"/>
          <w:i/>
          <w:color w:val="000000"/>
          <w:u w:val="single"/>
        </w:rPr>
        <w:t>en az</w:t>
      </w:r>
      <w:r w:rsidRPr="009D7ED1">
        <w:rPr>
          <w:rStyle w:val="Strong"/>
          <w:b w:val="0"/>
          <w:i/>
          <w:color w:val="000000"/>
        </w:rPr>
        <w:t xml:space="preserve"> iki, üçten fazla olan derslerde ise </w:t>
      </w:r>
      <w:r w:rsidRPr="009D7ED1">
        <w:rPr>
          <w:rStyle w:val="Strong"/>
          <w:i/>
          <w:color w:val="000000"/>
          <w:u w:val="single"/>
        </w:rPr>
        <w:t>en az üç</w:t>
      </w:r>
      <w:r w:rsidRPr="009D7ED1">
        <w:rPr>
          <w:rStyle w:val="Strong"/>
          <w:b w:val="0"/>
          <w:i/>
          <w:color w:val="000000"/>
        </w:rPr>
        <w:t xml:space="preserve"> sınav yapılır”</w:t>
      </w:r>
      <w:r w:rsidRPr="009D7ED1">
        <w:rPr>
          <w:rStyle w:val="Strong"/>
          <w:color w:val="000000"/>
        </w:rPr>
        <w:t xml:space="preserve"> </w:t>
      </w:r>
      <w:r w:rsidRPr="009D7ED1">
        <w:rPr>
          <w:rStyle w:val="Strong"/>
          <w:b w:val="0"/>
          <w:color w:val="000000"/>
        </w:rPr>
        <w:t>şeklinde olan maddesi yeni</w:t>
      </w:r>
      <w:r w:rsidRPr="009D7ED1">
        <w:rPr>
          <w:rStyle w:val="Strong"/>
          <w:color w:val="000000"/>
        </w:rPr>
        <w:t xml:space="preserve"> </w:t>
      </w:r>
      <w:r w:rsidRPr="009D7ED1">
        <w:rPr>
          <w:color w:val="000000"/>
        </w:rPr>
        <w:t>Okul Öncesi Eğitim ve İlköğretim Kurumlar Yönetmeliği’nin 20. maddesinde</w:t>
      </w:r>
      <w:r w:rsidRPr="009D7ED1">
        <w:rPr>
          <w:i/>
        </w:rPr>
        <w:t>“</w:t>
      </w:r>
      <w:r w:rsidRPr="009D7ED1">
        <w:rPr>
          <w:b/>
          <w:i/>
          <w:u w:val="single"/>
        </w:rPr>
        <w:t xml:space="preserve">Haftalık ders saati üç ve üçten az olan derslerde iki, üçten fazla olan derslerde ise üç sınav yapılır” </w:t>
      </w:r>
      <w:r w:rsidRPr="009D7ED1">
        <w:t xml:space="preserve">şeklinde düzenlenmiştir. Bu esasa göre </w:t>
      </w:r>
      <w:r w:rsidRPr="009D7ED1">
        <w:rPr>
          <w:b/>
          <w:u w:val="single"/>
        </w:rPr>
        <w:t xml:space="preserve">Sosyal Bilgiler 5-6-7. Sınıflarda her dönem 2 sınav yapılmasına karar verilmiştir. </w:t>
      </w:r>
      <w:r w:rsidRPr="009D7ED1">
        <w:t xml:space="preserve">Sınavların zamanı, en az bir hafta önceden öğrencilere duyurulacaktır. Bir sınıfta/şubede bir günde yapılacak sınav sayısı 8 inci sınıfta üçü, diğer sınıflarda ikiyi geçmeyecek ve sınavların süresi bir ders saatini aşmayacaktır. </w:t>
      </w:r>
    </w:p>
    <w:p w:rsidR="00754A8B" w:rsidRPr="009D7ED1" w:rsidRDefault="00754A8B" w:rsidP="00B660A7">
      <w:pPr>
        <w:spacing w:before="100" w:beforeAutospacing="1" w:after="100" w:afterAutospacing="1" w:line="240" w:lineRule="atLeast"/>
        <w:jc w:val="both"/>
        <w:rPr>
          <w:b/>
          <w:u w:val="single"/>
        </w:rPr>
      </w:pPr>
      <w:r w:rsidRPr="009D7ED1">
        <w:t xml:space="preserve">b) </w:t>
      </w:r>
      <w:r w:rsidRPr="009D7ED1">
        <w:rPr>
          <w:b/>
          <w:u w:val="single"/>
        </w:rPr>
        <w:t>26 Temmuz 2014 tarihli Okul Öncesi Eğitim ve İlköğretim Kurumlar Yönetmeliğine göre ortak sınav yapılmayacaktır.</w:t>
      </w:r>
      <w:r w:rsidRPr="009D7ED1">
        <w:t xml:space="preserve"> </w:t>
      </w:r>
      <w:r w:rsidRPr="009D7ED1">
        <w:rPr>
          <w:b/>
          <w:u w:val="single"/>
        </w:rPr>
        <w:t>Bu çerçevede</w:t>
      </w:r>
      <w:r w:rsidRPr="009D7ED1">
        <w:t xml:space="preserve"> </w:t>
      </w:r>
      <w:r w:rsidRPr="009D7ED1">
        <w:rPr>
          <w:b/>
          <w:u w:val="single"/>
        </w:rPr>
        <w:t xml:space="preserve">Sosyal Bilgiler, T.C. İnkılâp Tarihi ve Atatürkçülük  dersinde tüm sınavların derse giren öğretmen tarafından hazırlanmasına karar verilmiştir. </w:t>
      </w:r>
    </w:p>
    <w:p w:rsidR="00754A8B" w:rsidRPr="009D7ED1" w:rsidRDefault="00754A8B" w:rsidP="00B660A7">
      <w:pPr>
        <w:spacing w:before="100" w:beforeAutospacing="1" w:after="100" w:afterAutospacing="1" w:line="240" w:lineRule="atLeast"/>
        <w:jc w:val="both"/>
      </w:pPr>
      <w:r w:rsidRPr="009D7ED1">
        <w:t>c) Sosyal Bi</w:t>
      </w:r>
      <w:r>
        <w:t>lgiler ve</w:t>
      </w:r>
      <w:r w:rsidRPr="009D7ED1">
        <w:t xml:space="preserve"> T.C. İnkılâp Tarihi ve Atatürkçülük derslerinde </w:t>
      </w:r>
      <w:r w:rsidRPr="009D7ED1">
        <w:rPr>
          <w:b/>
          <w:u w:val="single"/>
        </w:rPr>
        <w:t>sınavlarda farklı soru tiplerine yer verilecektir</w:t>
      </w:r>
      <w:r w:rsidRPr="009D7ED1">
        <w:t xml:space="preserve">. </w:t>
      </w:r>
      <w:r w:rsidRPr="009D7ED1">
        <w:rPr>
          <w:b/>
          <w:u w:val="single"/>
        </w:rPr>
        <w:t>Soruların konulara göre dağılımı yapılırken ağırlığın bir önceki sınavdan sonra işlenen konulardan olmak kaydıyla geriye doğru azalan bir oranda ve dönem başından beri işlenen konulardan seçilmesi kararlaştırılmıştır.</w:t>
      </w:r>
      <w:r w:rsidRPr="009D7ED1">
        <w:t xml:space="preserve"> Özellikle T.C. İnkılâp Tarihi ve Atatürkçülük dersinde TEOG’a hazırlık mahiyetinde çoktan seçmeli sorulara da yer verilmesi konusunda görüş birliğine varılmıştır. Buna göre sınavlarda sorulacak soru tipleri şöyle belirlenmiştir:</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95"/>
        <w:gridCol w:w="4175"/>
        <w:gridCol w:w="4394"/>
      </w:tblGrid>
      <w:tr w:rsidR="00754A8B" w:rsidRPr="00B660A7" w:rsidTr="00545F78">
        <w:trPr>
          <w:trHeight w:val="403"/>
        </w:trPr>
        <w:tc>
          <w:tcPr>
            <w:tcW w:w="895" w:type="dxa"/>
          </w:tcPr>
          <w:p w:rsidR="00754A8B" w:rsidRPr="00B660A7" w:rsidRDefault="00754A8B" w:rsidP="00B660A7">
            <w:pPr>
              <w:jc w:val="center"/>
              <w:rPr>
                <w:b/>
                <w:bCs/>
                <w:sz w:val="28"/>
                <w:szCs w:val="28"/>
              </w:rPr>
            </w:pPr>
            <w:r w:rsidRPr="00B660A7">
              <w:rPr>
                <w:b/>
                <w:bCs/>
                <w:sz w:val="28"/>
                <w:szCs w:val="28"/>
              </w:rPr>
              <w:t>Sınav</w:t>
            </w:r>
          </w:p>
        </w:tc>
        <w:tc>
          <w:tcPr>
            <w:tcW w:w="4175" w:type="dxa"/>
          </w:tcPr>
          <w:p w:rsidR="00754A8B" w:rsidRPr="00B660A7" w:rsidRDefault="00754A8B" w:rsidP="00B660A7">
            <w:pPr>
              <w:jc w:val="center"/>
              <w:rPr>
                <w:b/>
                <w:bCs/>
                <w:sz w:val="28"/>
                <w:szCs w:val="28"/>
              </w:rPr>
            </w:pPr>
            <w:r w:rsidRPr="00B660A7">
              <w:rPr>
                <w:b/>
                <w:bCs/>
                <w:sz w:val="28"/>
                <w:szCs w:val="28"/>
              </w:rPr>
              <w:t>Sosyal Bilgiler: 5-6-7</w:t>
            </w:r>
          </w:p>
        </w:tc>
        <w:tc>
          <w:tcPr>
            <w:tcW w:w="4394" w:type="dxa"/>
          </w:tcPr>
          <w:p w:rsidR="00754A8B" w:rsidRPr="00B660A7" w:rsidRDefault="00754A8B" w:rsidP="00B660A7">
            <w:pPr>
              <w:jc w:val="center"/>
              <w:rPr>
                <w:b/>
                <w:bCs/>
                <w:sz w:val="28"/>
                <w:szCs w:val="28"/>
              </w:rPr>
            </w:pPr>
            <w:r w:rsidRPr="00B660A7">
              <w:rPr>
                <w:b/>
                <w:bCs/>
                <w:sz w:val="28"/>
                <w:szCs w:val="28"/>
              </w:rPr>
              <w:t>T.C. İnkılâp Tarihi ve Atatürkçülük</w:t>
            </w:r>
          </w:p>
        </w:tc>
      </w:tr>
      <w:tr w:rsidR="00754A8B" w:rsidRPr="009D7ED1" w:rsidTr="00545F78">
        <w:trPr>
          <w:trHeight w:val="1807"/>
        </w:trPr>
        <w:tc>
          <w:tcPr>
            <w:tcW w:w="895" w:type="dxa"/>
          </w:tcPr>
          <w:p w:rsidR="00754A8B" w:rsidRPr="009D7ED1" w:rsidRDefault="00754A8B" w:rsidP="003D42BB">
            <w:pPr>
              <w:jc w:val="both"/>
              <w:rPr>
                <w:b/>
                <w:bCs/>
              </w:rPr>
            </w:pPr>
          </w:p>
          <w:p w:rsidR="00754A8B" w:rsidRPr="009D7ED1" w:rsidRDefault="00754A8B" w:rsidP="003D42BB">
            <w:pPr>
              <w:jc w:val="both"/>
              <w:rPr>
                <w:b/>
                <w:bCs/>
              </w:rPr>
            </w:pPr>
          </w:p>
          <w:p w:rsidR="00754A8B" w:rsidRPr="009D7ED1" w:rsidRDefault="00754A8B" w:rsidP="003D42BB">
            <w:pPr>
              <w:jc w:val="both"/>
              <w:rPr>
                <w:b/>
                <w:bCs/>
              </w:rPr>
            </w:pPr>
          </w:p>
          <w:p w:rsidR="00754A8B" w:rsidRPr="00B660A7" w:rsidRDefault="00754A8B" w:rsidP="003D42BB">
            <w:pPr>
              <w:jc w:val="both"/>
              <w:rPr>
                <w:b/>
                <w:bCs/>
                <w:sz w:val="28"/>
                <w:szCs w:val="28"/>
              </w:rPr>
            </w:pPr>
          </w:p>
          <w:p w:rsidR="00754A8B" w:rsidRPr="009D7ED1" w:rsidRDefault="00754A8B" w:rsidP="00BA3119">
            <w:pPr>
              <w:pStyle w:val="Heading3"/>
            </w:pPr>
            <w:r w:rsidRPr="00B660A7">
              <w:rPr>
                <w:sz w:val="28"/>
                <w:szCs w:val="28"/>
              </w:rPr>
              <w:t>Türü</w:t>
            </w:r>
          </w:p>
        </w:tc>
        <w:tc>
          <w:tcPr>
            <w:tcW w:w="4175" w:type="dxa"/>
          </w:tcPr>
          <w:p w:rsidR="00754A8B" w:rsidRPr="009D7ED1" w:rsidRDefault="00754A8B" w:rsidP="003D42BB">
            <w:pPr>
              <w:jc w:val="both"/>
            </w:pPr>
            <w:r w:rsidRPr="009D7ED1">
              <w:t>I.Yazılı: Karma (Doğru-Yanlış/Boşluk Doldurma/Klasik/Eşleştirme/Çoktan Seçmeli)</w:t>
            </w:r>
          </w:p>
          <w:p w:rsidR="00754A8B" w:rsidRPr="009D7ED1" w:rsidRDefault="00754A8B" w:rsidP="003D42BB">
            <w:pPr>
              <w:jc w:val="both"/>
            </w:pPr>
            <w:r w:rsidRPr="009D7ED1">
              <w:t>II.Yazılı: Karma (Doğru-Yanlış/Boşluk Doldurma/Klasik/Eşleştirme/Çoktan Seçmeli)</w:t>
            </w:r>
          </w:p>
          <w:p w:rsidR="00754A8B" w:rsidRPr="009D7ED1" w:rsidRDefault="00754A8B" w:rsidP="003D42BB">
            <w:pPr>
              <w:jc w:val="both"/>
            </w:pPr>
          </w:p>
        </w:tc>
        <w:tc>
          <w:tcPr>
            <w:tcW w:w="4394" w:type="dxa"/>
          </w:tcPr>
          <w:p w:rsidR="00754A8B" w:rsidRPr="009D7ED1" w:rsidRDefault="00754A8B" w:rsidP="003D42BB">
            <w:pPr>
              <w:jc w:val="both"/>
            </w:pPr>
            <w:r w:rsidRPr="009D7ED1">
              <w:t xml:space="preserve">I.Yazılı: </w:t>
            </w:r>
            <w:r w:rsidRPr="009D7ED1">
              <w:rPr>
                <w:b/>
                <w:color w:val="FF0000"/>
              </w:rPr>
              <w:t>MEB</w:t>
            </w:r>
            <w:r w:rsidRPr="009D7ED1">
              <w:t xml:space="preserve"> </w:t>
            </w:r>
            <w:r w:rsidRPr="009D7ED1">
              <w:rPr>
                <w:b/>
                <w:color w:val="FF0000"/>
              </w:rPr>
              <w:t>MERKEZİ SİSTEM SINAVI</w:t>
            </w:r>
          </w:p>
          <w:p w:rsidR="00754A8B" w:rsidRPr="009D7ED1" w:rsidRDefault="00754A8B" w:rsidP="003D42BB">
            <w:pPr>
              <w:jc w:val="both"/>
            </w:pPr>
          </w:p>
          <w:p w:rsidR="00754A8B" w:rsidRPr="009D7ED1" w:rsidRDefault="00754A8B" w:rsidP="003D42BB">
            <w:pPr>
              <w:jc w:val="both"/>
            </w:pPr>
            <w:r w:rsidRPr="009D7ED1">
              <w:t>II.Yazılı: Karma (Doğru-Yanlış/Boşluk Doldurma/Klasik/Eşleştirme)</w:t>
            </w:r>
          </w:p>
          <w:p w:rsidR="00754A8B" w:rsidRPr="009D7ED1" w:rsidRDefault="00754A8B" w:rsidP="003D42BB">
            <w:pPr>
              <w:jc w:val="both"/>
              <w:rPr>
                <w:b/>
              </w:rPr>
            </w:pPr>
            <w:r w:rsidRPr="009D7ED1">
              <w:rPr>
                <w:b/>
              </w:rPr>
              <w:t>TEOG Uyumlu Çoktan Seçmeli</w:t>
            </w:r>
          </w:p>
          <w:p w:rsidR="00754A8B" w:rsidRPr="009D7ED1" w:rsidRDefault="00754A8B" w:rsidP="003D42BB">
            <w:pPr>
              <w:jc w:val="both"/>
            </w:pPr>
          </w:p>
        </w:tc>
      </w:tr>
    </w:tbl>
    <w:p w:rsidR="00754A8B" w:rsidRDefault="00754A8B" w:rsidP="00B660A7">
      <w:pPr>
        <w:spacing w:before="100" w:beforeAutospacing="1" w:after="100" w:afterAutospacing="1" w:line="240" w:lineRule="atLeast"/>
        <w:jc w:val="both"/>
        <w:rPr>
          <w:b/>
          <w:u w:val="single"/>
        </w:rPr>
      </w:pPr>
      <w:r w:rsidRPr="009D7ED1">
        <w:t xml:space="preserve">d) Sosyal Bilgiler ve T.C. İnkılâp Tarihi ve Atatürkçülük </w:t>
      </w:r>
      <w:r w:rsidRPr="009D7ED1">
        <w:rPr>
          <w:b/>
          <w:u w:val="single"/>
        </w:rPr>
        <w:t xml:space="preserve">derslerinde sınavlardan önce, sorularla birlikte cevap anahtarı da hazırlanacak ve sınav kâğıtları ile birlikte saklanacaktır. Cevap anahtarında her soruya verilecek puan, ayrıntılı olarak belirtilecektir. </w:t>
      </w:r>
    </w:p>
    <w:p w:rsidR="00754A8B" w:rsidRPr="00B660A7" w:rsidRDefault="00754A8B" w:rsidP="00B660A7">
      <w:pPr>
        <w:spacing w:before="100" w:beforeAutospacing="1" w:after="100" w:afterAutospacing="1" w:line="240" w:lineRule="atLeast"/>
        <w:jc w:val="both"/>
        <w:rPr>
          <w:b/>
          <w:u w:val="single"/>
        </w:rPr>
      </w:pPr>
      <w:r w:rsidRPr="009D7ED1">
        <w:t xml:space="preserve">e) </w:t>
      </w:r>
      <w:r w:rsidRPr="009D7ED1">
        <w:rPr>
          <w:b/>
          <w:u w:val="single"/>
        </w:rPr>
        <w:t>İsteyen öğrencilere</w:t>
      </w:r>
      <w:r w:rsidRPr="009D7ED1">
        <w:t xml:space="preserve"> Sosyal Bilgiler ve T.C. İnkılâp Tarihi ve Atatürkçülük derslerinde </w:t>
      </w:r>
      <w:r w:rsidRPr="009D7ED1">
        <w:rPr>
          <w:b/>
          <w:u w:val="single"/>
        </w:rPr>
        <w:t>bireysel ya da grup çalışması şeklinde öğretmen rehberliğinde en az bir proje hazırlatılacaktır.</w:t>
      </w:r>
      <w:r w:rsidRPr="009D7ED1">
        <w:t xml:space="preserve"> Projeler verildikleri dönemde değerlendirilecek ve proje vermeyen öğrencinin proje notu 0 (sıfır) olarak değerlendirilecektir.</w:t>
      </w:r>
    </w:p>
    <w:p w:rsidR="00754A8B" w:rsidRPr="009D7ED1" w:rsidRDefault="00754A8B" w:rsidP="00B660A7">
      <w:pPr>
        <w:spacing w:before="100" w:beforeAutospacing="1" w:after="100" w:afterAutospacing="1" w:line="240" w:lineRule="atLeast"/>
        <w:jc w:val="both"/>
        <w:rPr>
          <w:b/>
          <w:u w:val="single"/>
        </w:rPr>
      </w:pPr>
      <w:r w:rsidRPr="009D7ED1">
        <w:t xml:space="preserve">f) Sosyal Bilgiler, T.C. İnkılâp Tarihi ve Atatürkçülük ve öğrencilere, </w:t>
      </w:r>
      <w:r w:rsidRPr="009D7ED1">
        <w:rPr>
          <w:b/>
          <w:u w:val="single"/>
        </w:rPr>
        <w:t xml:space="preserve">her dönemde en fazla üç tane ders etkinliklerine katılım puanı verilecektir. </w:t>
      </w:r>
    </w:p>
    <w:p w:rsidR="00754A8B" w:rsidRPr="009D7ED1" w:rsidRDefault="00754A8B" w:rsidP="00B660A7">
      <w:pPr>
        <w:spacing w:before="100" w:beforeAutospacing="1" w:after="100" w:afterAutospacing="1" w:line="240" w:lineRule="atLeast"/>
        <w:jc w:val="both"/>
        <w:rPr>
          <w:b/>
          <w:u w:val="single"/>
        </w:rPr>
      </w:pPr>
      <w:r w:rsidRPr="009D7ED1">
        <w:t>g)</w:t>
      </w:r>
      <w:r w:rsidRPr="009D7ED1">
        <w:rPr>
          <w:b/>
        </w:rPr>
        <w:t xml:space="preserve"> </w:t>
      </w:r>
      <w:r w:rsidRPr="009D7ED1">
        <w:t>Sosyal Bilgiler ve T.C. İnkılâp Tarihi ve Atatürkçülük derslerinde Birinci ve İkinci Dönem yapılacak sınav tarihleri 2015-2016 Eğitim Öğretim Yılı Çalışma Takvimine göre aşağıdaki gibi belirlenmiştir. T.</w:t>
      </w:r>
      <w:r w:rsidRPr="009D7ED1">
        <w:rPr>
          <w:b/>
          <w:u w:val="single"/>
        </w:rPr>
        <w:t xml:space="preserve">C. İnkılâp Tarihi ve Atatürkçülük dersinde Birinci ve İkinci Dönem ilk sınavlar Merkezi Sistemle Bakanlık tarafından yapılacağından her dönem zümre öğretmenleri tarafından birer sınav yapılacaktır. </w:t>
      </w:r>
    </w:p>
    <w:tbl>
      <w:tblPr>
        <w:tblW w:w="0" w:type="auto"/>
        <w:jc w:val="center"/>
        <w:tblCellSpacing w:w="15" w:type="dxa"/>
        <w:tblCellMar>
          <w:top w:w="15" w:type="dxa"/>
          <w:left w:w="15" w:type="dxa"/>
          <w:bottom w:w="15" w:type="dxa"/>
          <w:right w:w="15" w:type="dxa"/>
        </w:tblCellMar>
        <w:tblLook w:val="00A0"/>
      </w:tblPr>
      <w:tblGrid>
        <w:gridCol w:w="4980"/>
        <w:gridCol w:w="3015"/>
      </w:tblGrid>
      <w:tr w:rsidR="00754A8B" w:rsidRPr="009D7ED1" w:rsidTr="00925B13">
        <w:trPr>
          <w:tblCellSpacing w:w="15" w:type="dxa"/>
          <w:jc w:val="center"/>
        </w:trPr>
        <w:tc>
          <w:tcPr>
            <w:tcW w:w="7935" w:type="dxa"/>
            <w:gridSpan w:val="2"/>
            <w:tcBorders>
              <w:top w:val="single" w:sz="6" w:space="0" w:color="DDDDDD"/>
              <w:left w:val="single" w:sz="6" w:space="0" w:color="DDDDDD"/>
              <w:bottom w:val="single" w:sz="6" w:space="0" w:color="DDDDDD"/>
              <w:right w:val="single" w:sz="6" w:space="0" w:color="DDDDDD"/>
            </w:tcBorders>
            <w:shd w:val="pct15" w:color="auto" w:fill="auto"/>
            <w:vAlign w:val="center"/>
          </w:tcPr>
          <w:p w:rsidR="00754A8B" w:rsidRPr="009D7ED1" w:rsidRDefault="00754A8B" w:rsidP="002F1AB4">
            <w:pPr>
              <w:jc w:val="center"/>
              <w:rPr>
                <w:b/>
                <w:color w:val="414141"/>
              </w:rPr>
            </w:pPr>
            <w:r>
              <w:rPr>
                <w:b/>
                <w:color w:val="414141"/>
              </w:rPr>
              <w:t>2016-2016</w:t>
            </w:r>
            <w:r w:rsidRPr="009D7ED1">
              <w:rPr>
                <w:b/>
                <w:color w:val="414141"/>
              </w:rPr>
              <w:t xml:space="preserve"> Eğitim Öğretim Yılı Takvimi</w:t>
            </w:r>
          </w:p>
        </w:tc>
      </w:tr>
      <w:tr w:rsidR="00754A8B"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tcPr>
          <w:p w:rsidR="00754A8B" w:rsidRPr="009D7ED1" w:rsidRDefault="00754A8B" w:rsidP="002F1AB4">
            <w:pPr>
              <w:rPr>
                <w:i/>
                <w:color w:val="414141"/>
              </w:rPr>
            </w:pPr>
            <w:r w:rsidRPr="009D7ED1">
              <w:rPr>
                <w:i/>
                <w:color w:val="414141"/>
              </w:rPr>
              <w:t>Eğitim Öğretime Hazırlık haftası</w:t>
            </w:r>
          </w:p>
        </w:tc>
        <w:tc>
          <w:tcPr>
            <w:tcW w:w="2970" w:type="dxa"/>
            <w:tcBorders>
              <w:top w:val="single" w:sz="6" w:space="0" w:color="DDDDDD"/>
              <w:left w:val="single" w:sz="6" w:space="0" w:color="DDDDDD"/>
              <w:bottom w:val="single" w:sz="6" w:space="0" w:color="DDDDDD"/>
              <w:right w:val="single" w:sz="6" w:space="0" w:color="DDDDDD"/>
            </w:tcBorders>
            <w:vAlign w:val="center"/>
          </w:tcPr>
          <w:p w:rsidR="00754A8B" w:rsidRPr="009D7ED1" w:rsidRDefault="00754A8B" w:rsidP="002F1AB4">
            <w:pPr>
              <w:jc w:val="center"/>
              <w:rPr>
                <w:i/>
                <w:color w:val="414141"/>
              </w:rPr>
            </w:pPr>
            <w:r w:rsidRPr="009D7ED1">
              <w:rPr>
                <w:i/>
                <w:color w:val="414141"/>
              </w:rPr>
              <w:t>1-11 Eylül 2015</w:t>
            </w:r>
          </w:p>
        </w:tc>
      </w:tr>
      <w:tr w:rsidR="00754A8B"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tcPr>
          <w:p w:rsidR="00754A8B" w:rsidRPr="009D7ED1" w:rsidRDefault="00754A8B" w:rsidP="002F1AB4">
            <w:pPr>
              <w:rPr>
                <w:i/>
                <w:color w:val="414141"/>
              </w:rPr>
            </w:pPr>
            <w:r w:rsidRPr="009D7ED1">
              <w:rPr>
                <w:i/>
                <w:color w:val="414141"/>
              </w:rPr>
              <w:t>Okulların açılması</w:t>
            </w:r>
          </w:p>
        </w:tc>
        <w:tc>
          <w:tcPr>
            <w:tcW w:w="2970" w:type="dxa"/>
            <w:tcBorders>
              <w:top w:val="single" w:sz="6" w:space="0" w:color="DDDDDD"/>
              <w:left w:val="single" w:sz="6" w:space="0" w:color="DDDDDD"/>
              <w:bottom w:val="single" w:sz="6" w:space="0" w:color="DDDDDD"/>
              <w:right w:val="single" w:sz="6" w:space="0" w:color="DDDDDD"/>
            </w:tcBorders>
            <w:vAlign w:val="center"/>
          </w:tcPr>
          <w:p w:rsidR="00754A8B" w:rsidRPr="009D7ED1" w:rsidRDefault="00754A8B" w:rsidP="003D42BB">
            <w:pPr>
              <w:jc w:val="center"/>
              <w:rPr>
                <w:i/>
                <w:color w:val="414141"/>
              </w:rPr>
            </w:pPr>
            <w:r w:rsidRPr="009D7ED1">
              <w:rPr>
                <w:i/>
                <w:color w:val="414141"/>
              </w:rPr>
              <w:t>28 Eylül 2015</w:t>
            </w:r>
          </w:p>
        </w:tc>
      </w:tr>
      <w:tr w:rsidR="00754A8B"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shd w:val="pct15" w:color="auto" w:fill="auto"/>
            <w:vAlign w:val="center"/>
          </w:tcPr>
          <w:p w:rsidR="00754A8B" w:rsidRPr="009D7ED1" w:rsidRDefault="00754A8B" w:rsidP="002F1AB4">
            <w:pPr>
              <w:rPr>
                <w:i/>
                <w:color w:val="414141"/>
              </w:rPr>
            </w:pPr>
            <w:r w:rsidRPr="009D7ED1">
              <w:rPr>
                <w:i/>
                <w:color w:val="414141"/>
              </w:rPr>
              <w:t>Birinci Kanaat Dönemi</w:t>
            </w:r>
          </w:p>
        </w:tc>
        <w:tc>
          <w:tcPr>
            <w:tcW w:w="2970" w:type="dxa"/>
            <w:tcBorders>
              <w:top w:val="single" w:sz="6" w:space="0" w:color="DDDDDD"/>
              <w:left w:val="single" w:sz="6" w:space="0" w:color="DDDDDD"/>
              <w:bottom w:val="single" w:sz="6" w:space="0" w:color="DDDDDD"/>
              <w:right w:val="single" w:sz="6" w:space="0" w:color="DDDDDD"/>
            </w:tcBorders>
            <w:shd w:val="pct15" w:color="auto" w:fill="auto"/>
            <w:vAlign w:val="center"/>
          </w:tcPr>
          <w:p w:rsidR="00754A8B" w:rsidRPr="009D7ED1" w:rsidRDefault="00754A8B" w:rsidP="002F7C1F">
            <w:pPr>
              <w:jc w:val="center"/>
              <w:rPr>
                <w:i/>
                <w:color w:val="414141"/>
              </w:rPr>
            </w:pPr>
            <w:r w:rsidRPr="009D7ED1">
              <w:rPr>
                <w:i/>
                <w:color w:val="414141"/>
              </w:rPr>
              <w:t>28 Eylül 2015-22 Ocak 2016</w:t>
            </w:r>
          </w:p>
        </w:tc>
      </w:tr>
      <w:tr w:rsidR="00754A8B"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tcPr>
          <w:p w:rsidR="00754A8B" w:rsidRPr="009D7ED1" w:rsidRDefault="00754A8B" w:rsidP="002F1AB4">
            <w:pPr>
              <w:rPr>
                <w:i/>
                <w:color w:val="414141"/>
              </w:rPr>
            </w:pPr>
            <w:r w:rsidRPr="009D7ED1">
              <w:rPr>
                <w:i/>
                <w:color w:val="414141"/>
              </w:rPr>
              <w:t>Yarı Yıl Tatili</w:t>
            </w:r>
          </w:p>
        </w:tc>
        <w:tc>
          <w:tcPr>
            <w:tcW w:w="2970" w:type="dxa"/>
            <w:tcBorders>
              <w:top w:val="single" w:sz="6" w:space="0" w:color="DDDDDD"/>
              <w:left w:val="single" w:sz="6" w:space="0" w:color="DDDDDD"/>
              <w:bottom w:val="single" w:sz="6" w:space="0" w:color="DDDDDD"/>
              <w:right w:val="single" w:sz="6" w:space="0" w:color="DDDDDD"/>
            </w:tcBorders>
            <w:vAlign w:val="center"/>
          </w:tcPr>
          <w:p w:rsidR="00754A8B" w:rsidRPr="009D7ED1" w:rsidRDefault="00754A8B" w:rsidP="002F7C1F">
            <w:pPr>
              <w:jc w:val="center"/>
              <w:rPr>
                <w:i/>
                <w:color w:val="414141"/>
              </w:rPr>
            </w:pPr>
            <w:r w:rsidRPr="009D7ED1">
              <w:rPr>
                <w:i/>
                <w:color w:val="414141"/>
              </w:rPr>
              <w:t>25 Ocak 2016- 7 Şubat 2016</w:t>
            </w:r>
          </w:p>
        </w:tc>
      </w:tr>
      <w:tr w:rsidR="00754A8B"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shd w:val="pct15" w:color="auto" w:fill="auto"/>
            <w:vAlign w:val="center"/>
          </w:tcPr>
          <w:p w:rsidR="00754A8B" w:rsidRPr="009D7ED1" w:rsidRDefault="00754A8B" w:rsidP="002F1AB4">
            <w:pPr>
              <w:rPr>
                <w:i/>
                <w:color w:val="414141"/>
              </w:rPr>
            </w:pPr>
            <w:r w:rsidRPr="009D7ED1">
              <w:rPr>
                <w:i/>
                <w:color w:val="414141"/>
              </w:rPr>
              <w:t>İkinci Kanaat Dönemi</w:t>
            </w:r>
          </w:p>
        </w:tc>
        <w:tc>
          <w:tcPr>
            <w:tcW w:w="2970" w:type="dxa"/>
            <w:tcBorders>
              <w:top w:val="single" w:sz="6" w:space="0" w:color="DDDDDD"/>
              <w:left w:val="single" w:sz="6" w:space="0" w:color="DDDDDD"/>
              <w:bottom w:val="single" w:sz="6" w:space="0" w:color="DDDDDD"/>
              <w:right w:val="single" w:sz="6" w:space="0" w:color="DDDDDD"/>
            </w:tcBorders>
            <w:shd w:val="pct15" w:color="auto" w:fill="auto"/>
            <w:vAlign w:val="center"/>
          </w:tcPr>
          <w:p w:rsidR="00754A8B" w:rsidRPr="009D7ED1" w:rsidRDefault="00754A8B" w:rsidP="002F7C1F">
            <w:pPr>
              <w:jc w:val="center"/>
              <w:rPr>
                <w:i/>
                <w:color w:val="414141"/>
              </w:rPr>
            </w:pPr>
            <w:r w:rsidRPr="009D7ED1">
              <w:rPr>
                <w:i/>
                <w:color w:val="414141"/>
              </w:rPr>
              <w:t>8 Şubat 2016</w:t>
            </w:r>
          </w:p>
        </w:tc>
      </w:tr>
      <w:tr w:rsidR="00754A8B"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tcPr>
          <w:p w:rsidR="00754A8B" w:rsidRPr="009D7ED1" w:rsidRDefault="00754A8B" w:rsidP="002F1AB4">
            <w:pPr>
              <w:rPr>
                <w:i/>
                <w:color w:val="414141"/>
              </w:rPr>
            </w:pPr>
            <w:r w:rsidRPr="009D7ED1">
              <w:rPr>
                <w:i/>
                <w:color w:val="414141"/>
              </w:rPr>
              <w:t>Okulların Kapanışı</w:t>
            </w:r>
          </w:p>
        </w:tc>
        <w:tc>
          <w:tcPr>
            <w:tcW w:w="2970" w:type="dxa"/>
            <w:tcBorders>
              <w:top w:val="single" w:sz="6" w:space="0" w:color="DDDDDD"/>
              <w:left w:val="single" w:sz="6" w:space="0" w:color="DDDDDD"/>
              <w:bottom w:val="single" w:sz="6" w:space="0" w:color="DDDDDD"/>
              <w:right w:val="single" w:sz="6" w:space="0" w:color="DDDDDD"/>
            </w:tcBorders>
            <w:vAlign w:val="center"/>
          </w:tcPr>
          <w:p w:rsidR="00754A8B" w:rsidRPr="009D7ED1" w:rsidRDefault="00754A8B" w:rsidP="002F1AB4">
            <w:pPr>
              <w:jc w:val="center"/>
              <w:rPr>
                <w:i/>
                <w:color w:val="414141"/>
              </w:rPr>
            </w:pPr>
            <w:r w:rsidRPr="009D7ED1">
              <w:rPr>
                <w:i/>
                <w:color w:val="414141"/>
              </w:rPr>
              <w:t>17 Haziran 2016</w:t>
            </w:r>
          </w:p>
        </w:tc>
      </w:tr>
    </w:tbl>
    <w:p w:rsidR="00754A8B" w:rsidRPr="009D7ED1" w:rsidRDefault="00754A8B" w:rsidP="005F04E3">
      <w:pPr>
        <w:jc w:val="both"/>
      </w:pP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89"/>
        <w:gridCol w:w="1301"/>
        <w:gridCol w:w="1412"/>
        <w:gridCol w:w="1415"/>
        <w:gridCol w:w="1814"/>
        <w:gridCol w:w="21"/>
      </w:tblGrid>
      <w:tr w:rsidR="00754A8B" w:rsidRPr="009D7ED1" w:rsidTr="00925B13">
        <w:trPr>
          <w:cantSplit/>
          <w:trHeight w:val="246"/>
          <w:jc w:val="center"/>
        </w:trPr>
        <w:tc>
          <w:tcPr>
            <w:tcW w:w="2189" w:type="dxa"/>
            <w:shd w:val="clear" w:color="auto" w:fill="E0E0E0"/>
          </w:tcPr>
          <w:p w:rsidR="00754A8B" w:rsidRPr="009D7ED1" w:rsidRDefault="00754A8B" w:rsidP="0048738E">
            <w:pPr>
              <w:pStyle w:val="Heading2"/>
            </w:pPr>
            <w:r w:rsidRPr="009D7ED1">
              <w:t>Dersler</w:t>
            </w:r>
          </w:p>
        </w:tc>
        <w:tc>
          <w:tcPr>
            <w:tcW w:w="2713" w:type="dxa"/>
            <w:gridSpan w:val="2"/>
            <w:shd w:val="clear" w:color="auto" w:fill="E0E0E0"/>
          </w:tcPr>
          <w:p w:rsidR="00754A8B" w:rsidRPr="009D7ED1" w:rsidRDefault="00754A8B" w:rsidP="0048738E">
            <w:pPr>
              <w:pStyle w:val="Heading2"/>
            </w:pPr>
            <w:r w:rsidRPr="009D7ED1">
              <w:t>BİRİNCİ DÖNEM</w:t>
            </w:r>
          </w:p>
        </w:tc>
        <w:tc>
          <w:tcPr>
            <w:tcW w:w="3250" w:type="dxa"/>
            <w:gridSpan w:val="3"/>
            <w:shd w:val="clear" w:color="auto" w:fill="E0E0E0"/>
          </w:tcPr>
          <w:p w:rsidR="00754A8B" w:rsidRPr="009D7ED1" w:rsidRDefault="00754A8B" w:rsidP="0048738E">
            <w:pPr>
              <w:pStyle w:val="Heading2"/>
            </w:pPr>
            <w:r w:rsidRPr="009D7ED1">
              <w:t>İKİNCİ DÖNEM</w:t>
            </w:r>
          </w:p>
        </w:tc>
      </w:tr>
      <w:tr w:rsidR="00754A8B" w:rsidRPr="009D7ED1" w:rsidTr="00925B13">
        <w:trPr>
          <w:gridAfter w:val="1"/>
          <w:wAfter w:w="21" w:type="dxa"/>
          <w:cantSplit/>
          <w:trHeight w:val="480"/>
          <w:jc w:val="center"/>
        </w:trPr>
        <w:tc>
          <w:tcPr>
            <w:tcW w:w="2189" w:type="dxa"/>
            <w:shd w:val="clear" w:color="auto" w:fill="E0E0E0"/>
          </w:tcPr>
          <w:p w:rsidR="00754A8B" w:rsidRPr="009D7ED1" w:rsidRDefault="00754A8B" w:rsidP="0048738E">
            <w:pPr>
              <w:jc w:val="center"/>
              <w:rPr>
                <w:b/>
                <w:bCs/>
              </w:rPr>
            </w:pPr>
            <w:r w:rsidRPr="009D7ED1">
              <w:rPr>
                <w:b/>
                <w:bCs/>
              </w:rPr>
              <w:t>Aylar</w:t>
            </w:r>
          </w:p>
          <w:p w:rsidR="00754A8B" w:rsidRPr="009D7ED1" w:rsidRDefault="00754A8B" w:rsidP="005F04E3">
            <w:pPr>
              <w:jc w:val="center"/>
              <w:rPr>
                <w:b/>
                <w:bCs/>
              </w:rPr>
            </w:pPr>
          </w:p>
        </w:tc>
        <w:tc>
          <w:tcPr>
            <w:tcW w:w="1301" w:type="dxa"/>
            <w:shd w:val="clear" w:color="auto" w:fill="E0E0E0"/>
          </w:tcPr>
          <w:p w:rsidR="00754A8B" w:rsidRPr="009D7ED1" w:rsidRDefault="00754A8B" w:rsidP="0048738E">
            <w:pPr>
              <w:jc w:val="center"/>
              <w:rPr>
                <w:b/>
                <w:bCs/>
              </w:rPr>
            </w:pPr>
            <w:r w:rsidRPr="009D7ED1">
              <w:rPr>
                <w:b/>
                <w:bCs/>
              </w:rPr>
              <w:t>Kasım</w:t>
            </w:r>
          </w:p>
        </w:tc>
        <w:tc>
          <w:tcPr>
            <w:tcW w:w="1412" w:type="dxa"/>
            <w:shd w:val="clear" w:color="auto" w:fill="E0E0E0"/>
          </w:tcPr>
          <w:p w:rsidR="00754A8B" w:rsidRPr="009D7ED1" w:rsidRDefault="00754A8B" w:rsidP="0048738E">
            <w:pPr>
              <w:jc w:val="center"/>
              <w:rPr>
                <w:b/>
                <w:bCs/>
              </w:rPr>
            </w:pPr>
            <w:r w:rsidRPr="009D7ED1">
              <w:rPr>
                <w:b/>
                <w:bCs/>
              </w:rPr>
              <w:t>Ocak</w:t>
            </w:r>
          </w:p>
        </w:tc>
        <w:tc>
          <w:tcPr>
            <w:tcW w:w="1415" w:type="dxa"/>
            <w:shd w:val="clear" w:color="auto" w:fill="E0E0E0"/>
          </w:tcPr>
          <w:p w:rsidR="00754A8B" w:rsidRPr="009D7ED1" w:rsidRDefault="00754A8B" w:rsidP="0048738E">
            <w:pPr>
              <w:jc w:val="center"/>
              <w:rPr>
                <w:b/>
                <w:bCs/>
              </w:rPr>
            </w:pPr>
            <w:r w:rsidRPr="009D7ED1">
              <w:rPr>
                <w:b/>
                <w:bCs/>
              </w:rPr>
              <w:t>Nisan</w:t>
            </w:r>
          </w:p>
        </w:tc>
        <w:tc>
          <w:tcPr>
            <w:tcW w:w="1814" w:type="dxa"/>
            <w:shd w:val="clear" w:color="auto" w:fill="E0E0E0"/>
          </w:tcPr>
          <w:p w:rsidR="00754A8B" w:rsidRPr="009D7ED1" w:rsidRDefault="00754A8B" w:rsidP="0048738E">
            <w:pPr>
              <w:jc w:val="center"/>
              <w:rPr>
                <w:b/>
                <w:bCs/>
              </w:rPr>
            </w:pPr>
            <w:r w:rsidRPr="009D7ED1">
              <w:rPr>
                <w:b/>
                <w:bCs/>
              </w:rPr>
              <w:t>Haziran</w:t>
            </w:r>
          </w:p>
        </w:tc>
      </w:tr>
      <w:tr w:rsidR="00754A8B" w:rsidRPr="009D7ED1" w:rsidTr="00925B13">
        <w:trPr>
          <w:gridAfter w:val="1"/>
          <w:wAfter w:w="21" w:type="dxa"/>
          <w:cantSplit/>
          <w:trHeight w:val="880"/>
          <w:jc w:val="center"/>
        </w:trPr>
        <w:tc>
          <w:tcPr>
            <w:tcW w:w="2189" w:type="dxa"/>
            <w:shd w:val="clear" w:color="auto" w:fill="E0E0E0"/>
          </w:tcPr>
          <w:p w:rsidR="00754A8B" w:rsidRPr="009D7ED1" w:rsidRDefault="00754A8B" w:rsidP="0048738E">
            <w:pPr>
              <w:jc w:val="center"/>
              <w:rPr>
                <w:b/>
                <w:bCs/>
              </w:rPr>
            </w:pPr>
          </w:p>
          <w:p w:rsidR="00754A8B" w:rsidRPr="009D7ED1" w:rsidRDefault="00754A8B" w:rsidP="005F04E3">
            <w:pPr>
              <w:jc w:val="center"/>
              <w:rPr>
                <w:b/>
                <w:bCs/>
              </w:rPr>
            </w:pPr>
            <w:r w:rsidRPr="009D7ED1">
              <w:rPr>
                <w:b/>
                <w:bCs/>
              </w:rPr>
              <w:t>a.Sosyal Bilgiler 5</w:t>
            </w:r>
          </w:p>
        </w:tc>
        <w:tc>
          <w:tcPr>
            <w:tcW w:w="1301" w:type="dxa"/>
            <w:shd w:val="clear" w:color="auto" w:fill="F3F3F3"/>
          </w:tcPr>
          <w:p w:rsidR="00754A8B" w:rsidRPr="009D7ED1" w:rsidRDefault="00754A8B" w:rsidP="0048738E">
            <w:pPr>
              <w:jc w:val="center"/>
            </w:pPr>
            <w:r w:rsidRPr="009D7ED1">
              <w:t>I. Yazılı</w:t>
            </w:r>
          </w:p>
        </w:tc>
        <w:tc>
          <w:tcPr>
            <w:tcW w:w="1412" w:type="dxa"/>
            <w:shd w:val="clear" w:color="auto" w:fill="F3F3F3"/>
          </w:tcPr>
          <w:p w:rsidR="00754A8B" w:rsidRPr="009D7ED1" w:rsidRDefault="00754A8B" w:rsidP="002F1AB4">
            <w:pPr>
              <w:jc w:val="center"/>
            </w:pPr>
            <w:r w:rsidRPr="009D7ED1">
              <w:t>II.Yazılı</w:t>
            </w:r>
          </w:p>
        </w:tc>
        <w:tc>
          <w:tcPr>
            <w:tcW w:w="1415" w:type="dxa"/>
            <w:shd w:val="clear" w:color="auto" w:fill="F3F3F3"/>
          </w:tcPr>
          <w:p w:rsidR="00754A8B" w:rsidRPr="009D7ED1" w:rsidRDefault="00754A8B" w:rsidP="0048738E">
            <w:pPr>
              <w:jc w:val="center"/>
            </w:pPr>
            <w:r w:rsidRPr="009D7ED1">
              <w:t>I. Yazılı</w:t>
            </w:r>
          </w:p>
        </w:tc>
        <w:tc>
          <w:tcPr>
            <w:tcW w:w="1814" w:type="dxa"/>
            <w:shd w:val="clear" w:color="auto" w:fill="F3F3F3"/>
          </w:tcPr>
          <w:p w:rsidR="00754A8B" w:rsidRPr="009D7ED1" w:rsidRDefault="00754A8B" w:rsidP="0048738E">
            <w:pPr>
              <w:jc w:val="center"/>
            </w:pPr>
            <w:r w:rsidRPr="009D7ED1">
              <w:t>II.Yazılı</w:t>
            </w:r>
          </w:p>
        </w:tc>
      </w:tr>
      <w:tr w:rsidR="00754A8B" w:rsidRPr="009D7ED1" w:rsidTr="00925B13">
        <w:trPr>
          <w:gridAfter w:val="1"/>
          <w:wAfter w:w="21" w:type="dxa"/>
          <w:trHeight w:val="533"/>
          <w:jc w:val="center"/>
        </w:trPr>
        <w:tc>
          <w:tcPr>
            <w:tcW w:w="2189" w:type="dxa"/>
            <w:shd w:val="clear" w:color="auto" w:fill="E0E0E0"/>
          </w:tcPr>
          <w:p w:rsidR="00754A8B" w:rsidRPr="009D7ED1" w:rsidRDefault="00754A8B" w:rsidP="0048738E">
            <w:pPr>
              <w:jc w:val="center"/>
              <w:rPr>
                <w:b/>
                <w:bCs/>
              </w:rPr>
            </w:pPr>
            <w:r w:rsidRPr="009D7ED1">
              <w:rPr>
                <w:b/>
                <w:bCs/>
              </w:rPr>
              <w:t>b.Sosyal Bilgiler 6</w:t>
            </w:r>
          </w:p>
        </w:tc>
        <w:tc>
          <w:tcPr>
            <w:tcW w:w="1301" w:type="dxa"/>
            <w:shd w:val="clear" w:color="auto" w:fill="F3F3F3"/>
          </w:tcPr>
          <w:p w:rsidR="00754A8B" w:rsidRPr="009D7ED1" w:rsidRDefault="00754A8B" w:rsidP="00BA3119">
            <w:pPr>
              <w:jc w:val="center"/>
            </w:pPr>
            <w:r w:rsidRPr="009D7ED1">
              <w:t>I. Yazılı</w:t>
            </w:r>
          </w:p>
        </w:tc>
        <w:tc>
          <w:tcPr>
            <w:tcW w:w="1412" w:type="dxa"/>
            <w:shd w:val="clear" w:color="auto" w:fill="F3F3F3"/>
          </w:tcPr>
          <w:p w:rsidR="00754A8B" w:rsidRPr="009D7ED1" w:rsidRDefault="00754A8B" w:rsidP="00BA3119">
            <w:pPr>
              <w:jc w:val="center"/>
            </w:pPr>
            <w:r w:rsidRPr="009D7ED1">
              <w:t>II.Yazılı</w:t>
            </w:r>
          </w:p>
        </w:tc>
        <w:tc>
          <w:tcPr>
            <w:tcW w:w="1415" w:type="dxa"/>
            <w:shd w:val="clear" w:color="auto" w:fill="F3F3F3"/>
          </w:tcPr>
          <w:p w:rsidR="00754A8B" w:rsidRPr="009D7ED1" w:rsidRDefault="00754A8B" w:rsidP="00BA3119">
            <w:pPr>
              <w:jc w:val="center"/>
            </w:pPr>
            <w:r w:rsidRPr="009D7ED1">
              <w:t>I. Yazılı</w:t>
            </w:r>
          </w:p>
        </w:tc>
        <w:tc>
          <w:tcPr>
            <w:tcW w:w="1814" w:type="dxa"/>
            <w:shd w:val="clear" w:color="auto" w:fill="F3F3F3"/>
          </w:tcPr>
          <w:p w:rsidR="00754A8B" w:rsidRPr="009D7ED1" w:rsidRDefault="00754A8B" w:rsidP="00BA3119">
            <w:pPr>
              <w:jc w:val="center"/>
            </w:pPr>
            <w:r w:rsidRPr="009D7ED1">
              <w:t>II.Yazılı</w:t>
            </w:r>
          </w:p>
        </w:tc>
      </w:tr>
      <w:tr w:rsidR="00754A8B" w:rsidRPr="009D7ED1" w:rsidTr="00925B13">
        <w:trPr>
          <w:gridAfter w:val="1"/>
          <w:wAfter w:w="21" w:type="dxa"/>
          <w:trHeight w:val="533"/>
          <w:jc w:val="center"/>
        </w:trPr>
        <w:tc>
          <w:tcPr>
            <w:tcW w:w="2189" w:type="dxa"/>
            <w:shd w:val="clear" w:color="auto" w:fill="E0E0E0"/>
          </w:tcPr>
          <w:p w:rsidR="00754A8B" w:rsidRPr="009D7ED1" w:rsidRDefault="00754A8B" w:rsidP="0048738E">
            <w:pPr>
              <w:jc w:val="center"/>
              <w:rPr>
                <w:b/>
                <w:bCs/>
              </w:rPr>
            </w:pPr>
            <w:r w:rsidRPr="009D7ED1">
              <w:rPr>
                <w:b/>
                <w:bCs/>
              </w:rPr>
              <w:t>c.Sosyal Bilgiler 7</w:t>
            </w:r>
          </w:p>
        </w:tc>
        <w:tc>
          <w:tcPr>
            <w:tcW w:w="1301" w:type="dxa"/>
            <w:shd w:val="clear" w:color="auto" w:fill="F3F3F3"/>
          </w:tcPr>
          <w:p w:rsidR="00754A8B" w:rsidRPr="009D7ED1" w:rsidRDefault="00754A8B" w:rsidP="0048738E">
            <w:pPr>
              <w:jc w:val="center"/>
            </w:pPr>
            <w:r w:rsidRPr="009D7ED1">
              <w:t>I. Yazılı</w:t>
            </w:r>
          </w:p>
        </w:tc>
        <w:tc>
          <w:tcPr>
            <w:tcW w:w="1412" w:type="dxa"/>
            <w:shd w:val="clear" w:color="auto" w:fill="F3F3F3"/>
          </w:tcPr>
          <w:p w:rsidR="00754A8B" w:rsidRPr="009D7ED1" w:rsidRDefault="00754A8B" w:rsidP="0048738E">
            <w:pPr>
              <w:jc w:val="center"/>
            </w:pPr>
            <w:r w:rsidRPr="009D7ED1">
              <w:t>II.Yazılı</w:t>
            </w:r>
          </w:p>
        </w:tc>
        <w:tc>
          <w:tcPr>
            <w:tcW w:w="1415" w:type="dxa"/>
            <w:shd w:val="clear" w:color="auto" w:fill="F3F3F3"/>
          </w:tcPr>
          <w:p w:rsidR="00754A8B" w:rsidRPr="009D7ED1" w:rsidRDefault="00754A8B" w:rsidP="0048738E">
            <w:pPr>
              <w:jc w:val="center"/>
            </w:pPr>
            <w:r w:rsidRPr="009D7ED1">
              <w:t>I. Yazılı</w:t>
            </w:r>
          </w:p>
        </w:tc>
        <w:tc>
          <w:tcPr>
            <w:tcW w:w="1814" w:type="dxa"/>
            <w:shd w:val="clear" w:color="auto" w:fill="F3F3F3"/>
          </w:tcPr>
          <w:p w:rsidR="00754A8B" w:rsidRPr="009D7ED1" w:rsidRDefault="00754A8B" w:rsidP="0048738E">
            <w:pPr>
              <w:jc w:val="center"/>
            </w:pPr>
            <w:r w:rsidRPr="009D7ED1">
              <w:t>II.Yazılı</w:t>
            </w:r>
          </w:p>
        </w:tc>
      </w:tr>
      <w:tr w:rsidR="00754A8B" w:rsidRPr="009D7ED1" w:rsidTr="00925B13">
        <w:trPr>
          <w:gridAfter w:val="1"/>
          <w:wAfter w:w="21" w:type="dxa"/>
          <w:trHeight w:val="287"/>
          <w:jc w:val="center"/>
        </w:trPr>
        <w:tc>
          <w:tcPr>
            <w:tcW w:w="2189" w:type="dxa"/>
            <w:shd w:val="clear" w:color="auto" w:fill="E0E0E0"/>
          </w:tcPr>
          <w:p w:rsidR="00754A8B" w:rsidRPr="009D7ED1" w:rsidRDefault="00754A8B" w:rsidP="007D58CE">
            <w:pPr>
              <w:jc w:val="center"/>
              <w:rPr>
                <w:b/>
                <w:bCs/>
              </w:rPr>
            </w:pPr>
            <w:r w:rsidRPr="009D7ED1">
              <w:rPr>
                <w:b/>
                <w:bCs/>
              </w:rPr>
              <w:t>d.T.C. İnkılap Tarihi ve Atatürkçülük</w:t>
            </w:r>
          </w:p>
        </w:tc>
        <w:tc>
          <w:tcPr>
            <w:tcW w:w="1301" w:type="dxa"/>
            <w:shd w:val="clear" w:color="auto" w:fill="FF0000"/>
          </w:tcPr>
          <w:p w:rsidR="00754A8B" w:rsidRPr="009D7ED1" w:rsidRDefault="00754A8B" w:rsidP="002F1AB4">
            <w:pPr>
              <w:jc w:val="center"/>
              <w:rPr>
                <w:b/>
              </w:rPr>
            </w:pPr>
            <w:r w:rsidRPr="009D7ED1">
              <w:rPr>
                <w:b/>
              </w:rPr>
              <w:t>I.SINAV</w:t>
            </w:r>
          </w:p>
          <w:p w:rsidR="00754A8B" w:rsidRPr="009D7ED1" w:rsidRDefault="00754A8B" w:rsidP="002F1AB4">
            <w:pPr>
              <w:jc w:val="center"/>
              <w:rPr>
                <w:b/>
              </w:rPr>
            </w:pPr>
            <w:r w:rsidRPr="009D7ED1">
              <w:rPr>
                <w:b/>
              </w:rPr>
              <w:t>MEB</w:t>
            </w:r>
          </w:p>
          <w:p w:rsidR="00754A8B" w:rsidRPr="009D7ED1" w:rsidRDefault="00754A8B" w:rsidP="002F1AB4">
            <w:pPr>
              <w:jc w:val="center"/>
              <w:rPr>
                <w:b/>
              </w:rPr>
            </w:pPr>
            <w:r w:rsidRPr="009D7ED1">
              <w:rPr>
                <w:b/>
              </w:rPr>
              <w:t>MERKEZİ SİSTEM</w:t>
            </w:r>
          </w:p>
          <w:p w:rsidR="00754A8B" w:rsidRPr="009D7ED1" w:rsidRDefault="00754A8B" w:rsidP="002F1AB4">
            <w:pPr>
              <w:jc w:val="center"/>
            </w:pPr>
            <w:r w:rsidRPr="009D7ED1">
              <w:rPr>
                <w:b/>
              </w:rPr>
              <w:t>SINAVI</w:t>
            </w:r>
          </w:p>
        </w:tc>
        <w:tc>
          <w:tcPr>
            <w:tcW w:w="1412" w:type="dxa"/>
            <w:shd w:val="clear" w:color="auto" w:fill="F3F3F3"/>
          </w:tcPr>
          <w:p w:rsidR="00754A8B" w:rsidRPr="009D7ED1" w:rsidRDefault="00754A8B" w:rsidP="007D58CE">
            <w:pPr>
              <w:jc w:val="center"/>
            </w:pPr>
            <w:r w:rsidRPr="009D7ED1">
              <w:t>II.Yazılı</w:t>
            </w:r>
          </w:p>
        </w:tc>
        <w:tc>
          <w:tcPr>
            <w:tcW w:w="1415" w:type="dxa"/>
            <w:shd w:val="clear" w:color="auto" w:fill="FF0000"/>
          </w:tcPr>
          <w:p w:rsidR="00754A8B" w:rsidRPr="009D7ED1" w:rsidRDefault="00754A8B" w:rsidP="002F1AB4">
            <w:pPr>
              <w:jc w:val="center"/>
              <w:rPr>
                <w:b/>
              </w:rPr>
            </w:pPr>
            <w:r w:rsidRPr="009D7ED1">
              <w:rPr>
                <w:b/>
              </w:rPr>
              <w:t>I.SINAV</w:t>
            </w:r>
          </w:p>
          <w:p w:rsidR="00754A8B" w:rsidRPr="009D7ED1" w:rsidRDefault="00754A8B" w:rsidP="002F1AB4">
            <w:pPr>
              <w:jc w:val="center"/>
              <w:rPr>
                <w:b/>
              </w:rPr>
            </w:pPr>
            <w:r w:rsidRPr="009D7ED1">
              <w:rPr>
                <w:b/>
              </w:rPr>
              <w:t xml:space="preserve">MEB </w:t>
            </w:r>
          </w:p>
          <w:p w:rsidR="00754A8B" w:rsidRPr="009D7ED1" w:rsidRDefault="00754A8B" w:rsidP="002F1AB4">
            <w:pPr>
              <w:jc w:val="center"/>
              <w:rPr>
                <w:b/>
              </w:rPr>
            </w:pPr>
            <w:r w:rsidRPr="009D7ED1">
              <w:rPr>
                <w:b/>
              </w:rPr>
              <w:t>MERKEZİ SİSTEM</w:t>
            </w:r>
          </w:p>
          <w:p w:rsidR="00754A8B" w:rsidRPr="009D7ED1" w:rsidRDefault="00754A8B" w:rsidP="002F1AB4">
            <w:pPr>
              <w:jc w:val="center"/>
            </w:pPr>
            <w:r w:rsidRPr="009D7ED1">
              <w:rPr>
                <w:b/>
              </w:rPr>
              <w:t>SINAVI</w:t>
            </w:r>
          </w:p>
        </w:tc>
        <w:tc>
          <w:tcPr>
            <w:tcW w:w="1814" w:type="dxa"/>
            <w:shd w:val="clear" w:color="auto" w:fill="F3F3F3"/>
          </w:tcPr>
          <w:p w:rsidR="00754A8B" w:rsidRPr="009D7ED1" w:rsidRDefault="00754A8B" w:rsidP="002F7C1F">
            <w:pPr>
              <w:jc w:val="center"/>
            </w:pPr>
            <w:r w:rsidRPr="009D7ED1">
              <w:t>II. Yazılı</w:t>
            </w:r>
          </w:p>
        </w:tc>
      </w:tr>
    </w:tbl>
    <w:p w:rsidR="00754A8B" w:rsidRPr="009D7ED1" w:rsidRDefault="00754A8B" w:rsidP="0048738E">
      <w:pPr>
        <w:jc w:val="both"/>
        <w:rPr>
          <w:b/>
          <w:u w:val="single"/>
        </w:rPr>
      </w:pPr>
      <w:r w:rsidRPr="00BA3119">
        <w:rPr>
          <w:b/>
          <w:i/>
          <w:sz w:val="40"/>
          <w:szCs w:val="40"/>
        </w:rPr>
        <w:t>10.</w:t>
      </w:r>
      <w:r w:rsidRPr="009D7ED1">
        <w:t xml:space="preserve"> Zümre Başkanı Sosyal Bilgiler Öğretmeni Metin ÖZDAMARLAR, MEB tarafından 2013-2014 eğitim yılında ilk defa Temel Eğitimden Orta Öğretime Geçiş Sistemi (TEOG) sisteminin uygulandığını belirtti. Bu doğrultuda T.C. İnkılâp Tarihi ve Atatürkçülük dersinde her dönem birinci sınavların Milli Eğitim Bakanlığı tarafından Merkezi Sistemle yapıldığı ve sonuçların e-okula girildiği, alınan puanın diğer 5 dersle birlikte ve 8. Sınıf başarı puanı ile öğrencilerin girdiği liseyi etkilediğini vurguladı. </w:t>
      </w:r>
      <w:r w:rsidRPr="009D7ED1">
        <w:rPr>
          <w:b/>
          <w:u w:val="single"/>
        </w:rPr>
        <w:t>Sosyal Bilgiler Öğretmeni Feyza GÖKPINAR, 2014-2015 Eğitim Öğretim yılında TEOG Merkezi T.C. İnkılâp Tarihi ve Atatürkçülük sınavlarında okulumuzun Kasım ve Nisan TEOG ortalamalarının ve okul ortalamasının şöyle olduğunu belirtti:</w:t>
      </w:r>
    </w:p>
    <w:p w:rsidR="00754A8B" w:rsidRDefault="00754A8B" w:rsidP="0048738E">
      <w:pPr>
        <w:jc w:val="both"/>
        <w:rPr>
          <w:b/>
          <w:u w:val="single"/>
        </w:rPr>
      </w:pPr>
    </w:p>
    <w:p w:rsidR="00754A8B" w:rsidRDefault="00754A8B" w:rsidP="0048738E">
      <w:pPr>
        <w:jc w:val="both"/>
        <w:rPr>
          <w:b/>
          <w:u w:val="single"/>
        </w:rPr>
      </w:pPr>
    </w:p>
    <w:p w:rsidR="00754A8B" w:rsidRDefault="00754A8B" w:rsidP="0048738E">
      <w:pPr>
        <w:jc w:val="both"/>
        <w:rPr>
          <w:b/>
          <w:u w:val="single"/>
        </w:rPr>
      </w:pPr>
    </w:p>
    <w:p w:rsidR="00754A8B" w:rsidRDefault="00754A8B" w:rsidP="0048738E">
      <w:pPr>
        <w:jc w:val="both"/>
        <w:rPr>
          <w:b/>
          <w:u w:val="single"/>
        </w:rPr>
      </w:pPr>
    </w:p>
    <w:p w:rsidR="00754A8B" w:rsidRPr="009D7ED1" w:rsidRDefault="00754A8B" w:rsidP="0048738E">
      <w:pPr>
        <w:jc w:val="both"/>
        <w:rPr>
          <w:b/>
          <w:u w:val="single"/>
        </w:rPr>
      </w:pPr>
    </w:p>
    <w:p w:rsidR="00754A8B" w:rsidRPr="009D7ED1" w:rsidRDefault="00754A8B" w:rsidP="0048738E">
      <w:pPr>
        <w:jc w:val="both"/>
        <w:rPr>
          <w:b/>
          <w:u w:val="single"/>
        </w:rPr>
      </w:pPr>
    </w:p>
    <w:tbl>
      <w:tblPr>
        <w:tblW w:w="5409" w:type="dxa"/>
        <w:jc w:val="center"/>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70"/>
        <w:gridCol w:w="1243"/>
        <w:gridCol w:w="1243"/>
        <w:gridCol w:w="1053"/>
      </w:tblGrid>
      <w:tr w:rsidR="00754A8B" w:rsidRPr="009D7ED1" w:rsidTr="009D7ED1">
        <w:trPr>
          <w:cantSplit/>
          <w:trHeight w:val="1134"/>
          <w:jc w:val="center"/>
        </w:trPr>
        <w:tc>
          <w:tcPr>
            <w:tcW w:w="1870" w:type="dxa"/>
          </w:tcPr>
          <w:p w:rsidR="00754A8B" w:rsidRPr="009D7ED1" w:rsidRDefault="00754A8B" w:rsidP="009D7ED1">
            <w:pPr>
              <w:tabs>
                <w:tab w:val="center" w:pos="4536"/>
                <w:tab w:val="right" w:pos="9072"/>
              </w:tabs>
              <w:jc w:val="center"/>
              <w:rPr>
                <w:b/>
                <w:color w:val="000000"/>
              </w:rPr>
            </w:pPr>
            <w:r w:rsidRPr="009D7ED1">
              <w:rPr>
                <w:b/>
                <w:color w:val="000000"/>
              </w:rPr>
              <w:t>SINIF</w:t>
            </w:r>
          </w:p>
        </w:tc>
        <w:tc>
          <w:tcPr>
            <w:tcW w:w="1243" w:type="dxa"/>
            <w:shd w:val="clear" w:color="auto" w:fill="D9D9D9"/>
          </w:tcPr>
          <w:p w:rsidR="00754A8B" w:rsidRPr="009D7ED1" w:rsidRDefault="00754A8B" w:rsidP="009D7ED1">
            <w:pPr>
              <w:tabs>
                <w:tab w:val="center" w:pos="4536"/>
                <w:tab w:val="right" w:pos="9072"/>
              </w:tabs>
              <w:jc w:val="center"/>
              <w:rPr>
                <w:b/>
                <w:color w:val="000000"/>
              </w:rPr>
            </w:pPr>
            <w:r w:rsidRPr="009D7ED1">
              <w:rPr>
                <w:b/>
                <w:color w:val="000000"/>
              </w:rPr>
              <w:t>KASIM</w:t>
            </w:r>
          </w:p>
          <w:p w:rsidR="00754A8B" w:rsidRPr="009D7ED1" w:rsidRDefault="00754A8B" w:rsidP="009D7ED1">
            <w:pPr>
              <w:tabs>
                <w:tab w:val="center" w:pos="4536"/>
                <w:tab w:val="right" w:pos="9072"/>
              </w:tabs>
              <w:jc w:val="center"/>
              <w:rPr>
                <w:b/>
                <w:color w:val="000000"/>
              </w:rPr>
            </w:pPr>
            <w:r w:rsidRPr="009D7ED1">
              <w:rPr>
                <w:b/>
                <w:color w:val="000000"/>
              </w:rPr>
              <w:t>TEOG</w:t>
            </w:r>
          </w:p>
          <w:p w:rsidR="00754A8B" w:rsidRPr="009D7ED1" w:rsidRDefault="00754A8B" w:rsidP="009D7ED1">
            <w:pPr>
              <w:tabs>
                <w:tab w:val="center" w:pos="4536"/>
                <w:tab w:val="right" w:pos="9072"/>
              </w:tabs>
              <w:jc w:val="center"/>
              <w:rPr>
                <w:b/>
                <w:color w:val="000000"/>
              </w:rPr>
            </w:pPr>
            <w:r w:rsidRPr="009D7ED1">
              <w:rPr>
                <w:b/>
                <w:color w:val="000000"/>
              </w:rPr>
              <w:t>İNKILÂP</w:t>
            </w:r>
          </w:p>
        </w:tc>
        <w:tc>
          <w:tcPr>
            <w:tcW w:w="1243" w:type="dxa"/>
            <w:shd w:val="clear" w:color="auto" w:fill="808080"/>
          </w:tcPr>
          <w:p w:rsidR="00754A8B" w:rsidRPr="009D7ED1" w:rsidRDefault="00754A8B" w:rsidP="009D7ED1">
            <w:pPr>
              <w:tabs>
                <w:tab w:val="center" w:pos="4536"/>
                <w:tab w:val="right" w:pos="9072"/>
              </w:tabs>
              <w:jc w:val="center"/>
              <w:rPr>
                <w:b/>
                <w:color w:val="000000"/>
              </w:rPr>
            </w:pPr>
            <w:r w:rsidRPr="009D7ED1">
              <w:rPr>
                <w:b/>
                <w:color w:val="000000"/>
              </w:rPr>
              <w:t>NİSAN TEOG</w:t>
            </w:r>
          </w:p>
          <w:p w:rsidR="00754A8B" w:rsidRPr="009D7ED1" w:rsidRDefault="00754A8B" w:rsidP="009D7ED1">
            <w:pPr>
              <w:tabs>
                <w:tab w:val="center" w:pos="4536"/>
                <w:tab w:val="right" w:pos="9072"/>
              </w:tabs>
              <w:jc w:val="center"/>
              <w:rPr>
                <w:b/>
                <w:color w:val="000000"/>
              </w:rPr>
            </w:pPr>
            <w:r w:rsidRPr="009D7ED1">
              <w:rPr>
                <w:b/>
                <w:color w:val="000000"/>
              </w:rPr>
              <w:t>İNKILÂP</w:t>
            </w:r>
          </w:p>
        </w:tc>
        <w:tc>
          <w:tcPr>
            <w:tcW w:w="1053" w:type="dxa"/>
            <w:vMerge w:val="restart"/>
            <w:textDirection w:val="btLr"/>
          </w:tcPr>
          <w:p w:rsidR="00754A8B" w:rsidRPr="009D7ED1" w:rsidRDefault="00754A8B" w:rsidP="009D7ED1">
            <w:pPr>
              <w:tabs>
                <w:tab w:val="center" w:pos="4536"/>
                <w:tab w:val="right" w:pos="9072"/>
              </w:tabs>
              <w:jc w:val="center"/>
              <w:rPr>
                <w:b/>
                <w:color w:val="000000"/>
              </w:rPr>
            </w:pPr>
            <w:r w:rsidRPr="009D7ED1">
              <w:rPr>
                <w:b/>
                <w:color w:val="000000"/>
              </w:rPr>
              <w:t xml:space="preserve">T.C. İNKILAP TARİHİ VE ATATÜRKÇÜLÜK  OKUL </w:t>
            </w:r>
            <w:r>
              <w:rPr>
                <w:b/>
                <w:color w:val="000000"/>
              </w:rPr>
              <w:t xml:space="preserve">GENEL </w:t>
            </w:r>
            <w:r w:rsidRPr="009D7ED1">
              <w:rPr>
                <w:b/>
                <w:color w:val="000000"/>
              </w:rPr>
              <w:t>ORTALAMASI</w:t>
            </w:r>
          </w:p>
        </w:tc>
      </w:tr>
      <w:tr w:rsidR="00754A8B" w:rsidRPr="009D7ED1" w:rsidTr="009D7ED1">
        <w:trPr>
          <w:jc w:val="center"/>
        </w:trPr>
        <w:tc>
          <w:tcPr>
            <w:tcW w:w="1870" w:type="dxa"/>
          </w:tcPr>
          <w:p w:rsidR="00754A8B" w:rsidRPr="009D7ED1" w:rsidRDefault="00754A8B" w:rsidP="009D7ED1">
            <w:pPr>
              <w:tabs>
                <w:tab w:val="center" w:pos="4536"/>
                <w:tab w:val="right" w:pos="9072"/>
              </w:tabs>
              <w:jc w:val="center"/>
              <w:rPr>
                <w:b/>
                <w:color w:val="000000"/>
              </w:rPr>
            </w:pPr>
          </w:p>
          <w:p w:rsidR="00754A8B" w:rsidRPr="009D7ED1" w:rsidRDefault="00754A8B" w:rsidP="009D7ED1">
            <w:pPr>
              <w:tabs>
                <w:tab w:val="center" w:pos="4536"/>
                <w:tab w:val="right" w:pos="9072"/>
              </w:tabs>
              <w:jc w:val="center"/>
              <w:rPr>
                <w:b/>
                <w:color w:val="000000"/>
              </w:rPr>
            </w:pPr>
            <w:r w:rsidRPr="009D7ED1">
              <w:rPr>
                <w:b/>
                <w:color w:val="000000"/>
              </w:rPr>
              <w:t>8-A</w:t>
            </w:r>
          </w:p>
          <w:p w:rsidR="00754A8B" w:rsidRPr="009D7ED1" w:rsidRDefault="00754A8B" w:rsidP="009D7ED1">
            <w:pPr>
              <w:tabs>
                <w:tab w:val="center" w:pos="4536"/>
                <w:tab w:val="right" w:pos="9072"/>
              </w:tabs>
              <w:jc w:val="center"/>
              <w:rPr>
                <w:b/>
                <w:color w:val="000000"/>
              </w:rPr>
            </w:pPr>
          </w:p>
        </w:tc>
        <w:tc>
          <w:tcPr>
            <w:tcW w:w="1243" w:type="dxa"/>
            <w:shd w:val="clear" w:color="auto" w:fill="D9D9D9"/>
          </w:tcPr>
          <w:p w:rsidR="00754A8B" w:rsidRPr="009D7ED1" w:rsidRDefault="00754A8B" w:rsidP="009D7ED1">
            <w:pPr>
              <w:tabs>
                <w:tab w:val="center" w:pos="4536"/>
                <w:tab w:val="right" w:pos="9072"/>
              </w:tabs>
              <w:jc w:val="center"/>
              <w:rPr>
                <w:b/>
                <w:bCs/>
                <w:color w:val="000000"/>
              </w:rPr>
            </w:pPr>
            <w:r w:rsidRPr="009D7ED1">
              <w:rPr>
                <w:b/>
                <w:bCs/>
                <w:color w:val="000000"/>
              </w:rPr>
              <w:t>87,28</w:t>
            </w:r>
          </w:p>
          <w:p w:rsidR="00754A8B" w:rsidRPr="009D7ED1" w:rsidRDefault="00754A8B" w:rsidP="009D7ED1">
            <w:pPr>
              <w:tabs>
                <w:tab w:val="center" w:pos="4536"/>
                <w:tab w:val="right" w:pos="9072"/>
              </w:tabs>
              <w:jc w:val="center"/>
              <w:rPr>
                <w:b/>
                <w:bCs/>
                <w:color w:val="000000"/>
              </w:rPr>
            </w:pPr>
          </w:p>
        </w:tc>
        <w:tc>
          <w:tcPr>
            <w:tcW w:w="1243" w:type="dxa"/>
            <w:shd w:val="clear" w:color="auto" w:fill="808080"/>
          </w:tcPr>
          <w:p w:rsidR="00754A8B" w:rsidRPr="009D7ED1" w:rsidRDefault="00754A8B" w:rsidP="009D7ED1">
            <w:pPr>
              <w:tabs>
                <w:tab w:val="center" w:pos="4536"/>
                <w:tab w:val="right" w:pos="9072"/>
              </w:tabs>
              <w:jc w:val="center"/>
              <w:rPr>
                <w:b/>
                <w:bCs/>
                <w:color w:val="000000"/>
              </w:rPr>
            </w:pPr>
            <w:r w:rsidRPr="009D7ED1">
              <w:rPr>
                <w:b/>
                <w:bCs/>
                <w:color w:val="000000"/>
              </w:rPr>
              <w:t>85,76</w:t>
            </w:r>
          </w:p>
        </w:tc>
        <w:tc>
          <w:tcPr>
            <w:tcW w:w="1053" w:type="dxa"/>
            <w:vMerge/>
          </w:tcPr>
          <w:p w:rsidR="00754A8B" w:rsidRPr="009D7ED1" w:rsidRDefault="00754A8B" w:rsidP="009D7ED1">
            <w:pPr>
              <w:tabs>
                <w:tab w:val="center" w:pos="4536"/>
                <w:tab w:val="right" w:pos="9072"/>
              </w:tabs>
              <w:jc w:val="center"/>
              <w:rPr>
                <w:b/>
                <w:color w:val="000000"/>
              </w:rPr>
            </w:pPr>
          </w:p>
        </w:tc>
      </w:tr>
      <w:tr w:rsidR="00754A8B" w:rsidRPr="009D7ED1" w:rsidTr="009D7ED1">
        <w:trPr>
          <w:jc w:val="center"/>
        </w:trPr>
        <w:tc>
          <w:tcPr>
            <w:tcW w:w="1870" w:type="dxa"/>
          </w:tcPr>
          <w:p w:rsidR="00754A8B" w:rsidRPr="009D7ED1" w:rsidRDefault="00754A8B" w:rsidP="009D7ED1">
            <w:pPr>
              <w:tabs>
                <w:tab w:val="center" w:pos="4536"/>
                <w:tab w:val="right" w:pos="9072"/>
              </w:tabs>
              <w:jc w:val="center"/>
              <w:rPr>
                <w:b/>
                <w:color w:val="000000"/>
              </w:rPr>
            </w:pPr>
          </w:p>
          <w:p w:rsidR="00754A8B" w:rsidRPr="009D7ED1" w:rsidRDefault="00754A8B" w:rsidP="009D7ED1">
            <w:pPr>
              <w:tabs>
                <w:tab w:val="center" w:pos="4536"/>
                <w:tab w:val="right" w:pos="9072"/>
              </w:tabs>
              <w:jc w:val="center"/>
              <w:rPr>
                <w:b/>
                <w:color w:val="000000"/>
              </w:rPr>
            </w:pPr>
            <w:r w:rsidRPr="009D7ED1">
              <w:rPr>
                <w:b/>
                <w:color w:val="000000"/>
              </w:rPr>
              <w:t>8-B</w:t>
            </w:r>
          </w:p>
        </w:tc>
        <w:tc>
          <w:tcPr>
            <w:tcW w:w="1243" w:type="dxa"/>
            <w:shd w:val="clear" w:color="auto" w:fill="D9D9D9"/>
          </w:tcPr>
          <w:p w:rsidR="00754A8B" w:rsidRPr="009D7ED1" w:rsidRDefault="00754A8B" w:rsidP="009D7ED1">
            <w:pPr>
              <w:tabs>
                <w:tab w:val="center" w:pos="4536"/>
                <w:tab w:val="right" w:pos="9072"/>
              </w:tabs>
              <w:jc w:val="center"/>
              <w:rPr>
                <w:b/>
                <w:bCs/>
                <w:color w:val="000000"/>
              </w:rPr>
            </w:pPr>
            <w:r w:rsidRPr="009D7ED1">
              <w:rPr>
                <w:b/>
                <w:bCs/>
                <w:color w:val="000000"/>
              </w:rPr>
              <w:t>75,34</w:t>
            </w:r>
          </w:p>
          <w:p w:rsidR="00754A8B" w:rsidRPr="009D7ED1" w:rsidRDefault="00754A8B" w:rsidP="009D7ED1">
            <w:pPr>
              <w:tabs>
                <w:tab w:val="center" w:pos="4536"/>
                <w:tab w:val="right" w:pos="9072"/>
              </w:tabs>
              <w:jc w:val="center"/>
              <w:rPr>
                <w:b/>
                <w:bCs/>
                <w:color w:val="000000"/>
              </w:rPr>
            </w:pPr>
          </w:p>
        </w:tc>
        <w:tc>
          <w:tcPr>
            <w:tcW w:w="1243" w:type="dxa"/>
            <w:shd w:val="clear" w:color="auto" w:fill="808080"/>
          </w:tcPr>
          <w:p w:rsidR="00754A8B" w:rsidRPr="009D7ED1" w:rsidRDefault="00754A8B" w:rsidP="009D7ED1">
            <w:pPr>
              <w:tabs>
                <w:tab w:val="center" w:pos="4536"/>
                <w:tab w:val="right" w:pos="9072"/>
              </w:tabs>
              <w:jc w:val="center"/>
              <w:rPr>
                <w:b/>
                <w:bCs/>
                <w:color w:val="000000"/>
              </w:rPr>
            </w:pPr>
            <w:r w:rsidRPr="009D7ED1">
              <w:rPr>
                <w:b/>
                <w:bCs/>
                <w:color w:val="000000"/>
              </w:rPr>
              <w:t>77,50</w:t>
            </w:r>
          </w:p>
        </w:tc>
        <w:tc>
          <w:tcPr>
            <w:tcW w:w="1053" w:type="dxa"/>
            <w:vMerge/>
          </w:tcPr>
          <w:p w:rsidR="00754A8B" w:rsidRPr="009D7ED1" w:rsidRDefault="00754A8B" w:rsidP="009D7ED1">
            <w:pPr>
              <w:tabs>
                <w:tab w:val="center" w:pos="4536"/>
                <w:tab w:val="right" w:pos="9072"/>
              </w:tabs>
              <w:jc w:val="center"/>
              <w:rPr>
                <w:b/>
                <w:color w:val="000000"/>
              </w:rPr>
            </w:pPr>
          </w:p>
        </w:tc>
      </w:tr>
      <w:tr w:rsidR="00754A8B" w:rsidRPr="009D7ED1" w:rsidTr="009D7ED1">
        <w:trPr>
          <w:jc w:val="center"/>
        </w:trPr>
        <w:tc>
          <w:tcPr>
            <w:tcW w:w="1870" w:type="dxa"/>
          </w:tcPr>
          <w:p w:rsidR="00754A8B" w:rsidRPr="009D7ED1" w:rsidRDefault="00754A8B" w:rsidP="009D7ED1">
            <w:pPr>
              <w:tabs>
                <w:tab w:val="center" w:pos="4536"/>
                <w:tab w:val="right" w:pos="9072"/>
              </w:tabs>
              <w:jc w:val="center"/>
              <w:rPr>
                <w:b/>
                <w:color w:val="000000"/>
              </w:rPr>
            </w:pPr>
          </w:p>
          <w:p w:rsidR="00754A8B" w:rsidRPr="009D7ED1" w:rsidRDefault="00754A8B" w:rsidP="009D7ED1">
            <w:pPr>
              <w:tabs>
                <w:tab w:val="center" w:pos="4536"/>
                <w:tab w:val="right" w:pos="9072"/>
              </w:tabs>
              <w:jc w:val="center"/>
              <w:rPr>
                <w:b/>
                <w:color w:val="000000"/>
              </w:rPr>
            </w:pPr>
            <w:r w:rsidRPr="009D7ED1">
              <w:rPr>
                <w:b/>
                <w:color w:val="000000"/>
              </w:rPr>
              <w:t>8-C</w:t>
            </w:r>
          </w:p>
        </w:tc>
        <w:tc>
          <w:tcPr>
            <w:tcW w:w="1243" w:type="dxa"/>
            <w:shd w:val="clear" w:color="auto" w:fill="D9D9D9"/>
          </w:tcPr>
          <w:p w:rsidR="00754A8B" w:rsidRPr="009D7ED1" w:rsidRDefault="00754A8B" w:rsidP="009D7ED1">
            <w:pPr>
              <w:tabs>
                <w:tab w:val="center" w:pos="4536"/>
                <w:tab w:val="right" w:pos="9072"/>
              </w:tabs>
              <w:jc w:val="center"/>
              <w:rPr>
                <w:b/>
                <w:color w:val="000000"/>
              </w:rPr>
            </w:pPr>
            <w:r w:rsidRPr="009D7ED1">
              <w:rPr>
                <w:b/>
                <w:color w:val="000000"/>
              </w:rPr>
              <w:t>75,34</w:t>
            </w:r>
          </w:p>
        </w:tc>
        <w:tc>
          <w:tcPr>
            <w:tcW w:w="1243" w:type="dxa"/>
            <w:shd w:val="clear" w:color="auto" w:fill="808080"/>
          </w:tcPr>
          <w:p w:rsidR="00754A8B" w:rsidRPr="009D7ED1" w:rsidRDefault="00754A8B" w:rsidP="009D7ED1">
            <w:pPr>
              <w:tabs>
                <w:tab w:val="center" w:pos="4536"/>
                <w:tab w:val="right" w:pos="9072"/>
              </w:tabs>
              <w:jc w:val="center"/>
              <w:rPr>
                <w:b/>
                <w:bCs/>
                <w:color w:val="000000"/>
              </w:rPr>
            </w:pPr>
            <w:r w:rsidRPr="009D7ED1">
              <w:rPr>
                <w:b/>
                <w:bCs/>
                <w:color w:val="000000"/>
              </w:rPr>
              <w:t>75,45</w:t>
            </w:r>
          </w:p>
        </w:tc>
        <w:tc>
          <w:tcPr>
            <w:tcW w:w="1053" w:type="dxa"/>
            <w:vMerge/>
          </w:tcPr>
          <w:p w:rsidR="00754A8B" w:rsidRPr="009D7ED1" w:rsidRDefault="00754A8B" w:rsidP="009D7ED1">
            <w:pPr>
              <w:tabs>
                <w:tab w:val="center" w:pos="4536"/>
                <w:tab w:val="right" w:pos="9072"/>
              </w:tabs>
              <w:jc w:val="center"/>
              <w:rPr>
                <w:b/>
                <w:color w:val="000000"/>
              </w:rPr>
            </w:pPr>
          </w:p>
        </w:tc>
      </w:tr>
      <w:tr w:rsidR="00754A8B" w:rsidRPr="009D7ED1" w:rsidTr="009D7ED1">
        <w:trPr>
          <w:jc w:val="center"/>
        </w:trPr>
        <w:tc>
          <w:tcPr>
            <w:tcW w:w="1870" w:type="dxa"/>
          </w:tcPr>
          <w:p w:rsidR="00754A8B" w:rsidRPr="009D7ED1" w:rsidRDefault="00754A8B" w:rsidP="009D7ED1">
            <w:pPr>
              <w:tabs>
                <w:tab w:val="center" w:pos="4536"/>
                <w:tab w:val="right" w:pos="9072"/>
              </w:tabs>
              <w:jc w:val="center"/>
              <w:rPr>
                <w:b/>
                <w:color w:val="000000"/>
              </w:rPr>
            </w:pPr>
          </w:p>
          <w:p w:rsidR="00754A8B" w:rsidRPr="009D7ED1" w:rsidRDefault="00754A8B" w:rsidP="009D7ED1">
            <w:pPr>
              <w:tabs>
                <w:tab w:val="center" w:pos="4536"/>
                <w:tab w:val="right" w:pos="9072"/>
              </w:tabs>
              <w:jc w:val="center"/>
              <w:rPr>
                <w:b/>
                <w:color w:val="000000"/>
              </w:rPr>
            </w:pPr>
            <w:r w:rsidRPr="009D7ED1">
              <w:rPr>
                <w:b/>
                <w:color w:val="000000"/>
              </w:rPr>
              <w:t>8-D</w:t>
            </w:r>
          </w:p>
        </w:tc>
        <w:tc>
          <w:tcPr>
            <w:tcW w:w="1243" w:type="dxa"/>
            <w:shd w:val="clear" w:color="auto" w:fill="D9D9D9"/>
          </w:tcPr>
          <w:p w:rsidR="00754A8B" w:rsidRPr="009D7ED1" w:rsidRDefault="00754A8B" w:rsidP="009D7ED1">
            <w:pPr>
              <w:tabs>
                <w:tab w:val="center" w:pos="4536"/>
                <w:tab w:val="right" w:pos="9072"/>
              </w:tabs>
              <w:jc w:val="center"/>
              <w:rPr>
                <w:b/>
                <w:bCs/>
                <w:color w:val="000000"/>
              </w:rPr>
            </w:pPr>
            <w:r w:rsidRPr="009D7ED1">
              <w:rPr>
                <w:b/>
                <w:bCs/>
                <w:color w:val="000000"/>
              </w:rPr>
              <w:t>68,65</w:t>
            </w:r>
          </w:p>
        </w:tc>
        <w:tc>
          <w:tcPr>
            <w:tcW w:w="1243" w:type="dxa"/>
            <w:shd w:val="clear" w:color="auto" w:fill="808080"/>
          </w:tcPr>
          <w:p w:rsidR="00754A8B" w:rsidRPr="009D7ED1" w:rsidRDefault="00754A8B" w:rsidP="009D7ED1">
            <w:pPr>
              <w:tabs>
                <w:tab w:val="center" w:pos="4536"/>
                <w:tab w:val="right" w:pos="9072"/>
              </w:tabs>
              <w:jc w:val="center"/>
              <w:rPr>
                <w:b/>
                <w:color w:val="000000"/>
              </w:rPr>
            </w:pPr>
            <w:r w:rsidRPr="009D7ED1">
              <w:rPr>
                <w:b/>
                <w:color w:val="000000"/>
              </w:rPr>
              <w:t>71,95</w:t>
            </w:r>
          </w:p>
        </w:tc>
        <w:tc>
          <w:tcPr>
            <w:tcW w:w="1053" w:type="dxa"/>
            <w:vMerge/>
          </w:tcPr>
          <w:p w:rsidR="00754A8B" w:rsidRPr="009D7ED1" w:rsidRDefault="00754A8B" w:rsidP="009D7ED1">
            <w:pPr>
              <w:tabs>
                <w:tab w:val="center" w:pos="4536"/>
                <w:tab w:val="right" w:pos="9072"/>
              </w:tabs>
              <w:jc w:val="center"/>
              <w:rPr>
                <w:b/>
                <w:color w:val="000000"/>
              </w:rPr>
            </w:pPr>
          </w:p>
        </w:tc>
      </w:tr>
      <w:tr w:rsidR="00754A8B" w:rsidRPr="009D7ED1" w:rsidTr="009D7ED1">
        <w:trPr>
          <w:jc w:val="center"/>
        </w:trPr>
        <w:tc>
          <w:tcPr>
            <w:tcW w:w="1870" w:type="dxa"/>
          </w:tcPr>
          <w:p w:rsidR="00754A8B" w:rsidRPr="009D7ED1" w:rsidRDefault="00754A8B" w:rsidP="009D7ED1">
            <w:pPr>
              <w:tabs>
                <w:tab w:val="center" w:pos="4536"/>
                <w:tab w:val="right" w:pos="9072"/>
              </w:tabs>
              <w:jc w:val="center"/>
              <w:rPr>
                <w:b/>
                <w:color w:val="000000"/>
              </w:rPr>
            </w:pPr>
          </w:p>
          <w:p w:rsidR="00754A8B" w:rsidRPr="009D7ED1" w:rsidRDefault="00754A8B" w:rsidP="009D7ED1">
            <w:pPr>
              <w:tabs>
                <w:tab w:val="center" w:pos="4536"/>
                <w:tab w:val="right" w:pos="9072"/>
              </w:tabs>
              <w:jc w:val="center"/>
              <w:rPr>
                <w:b/>
                <w:color w:val="000000"/>
              </w:rPr>
            </w:pPr>
            <w:r w:rsidRPr="009D7ED1">
              <w:rPr>
                <w:b/>
                <w:color w:val="000000"/>
              </w:rPr>
              <w:t>8-E</w:t>
            </w:r>
          </w:p>
        </w:tc>
        <w:tc>
          <w:tcPr>
            <w:tcW w:w="1243" w:type="dxa"/>
            <w:shd w:val="clear" w:color="auto" w:fill="D9D9D9"/>
          </w:tcPr>
          <w:p w:rsidR="00754A8B" w:rsidRPr="009D7ED1" w:rsidRDefault="00754A8B" w:rsidP="009D7ED1">
            <w:pPr>
              <w:tabs>
                <w:tab w:val="center" w:pos="4536"/>
                <w:tab w:val="right" w:pos="9072"/>
              </w:tabs>
              <w:jc w:val="center"/>
              <w:rPr>
                <w:b/>
                <w:bCs/>
                <w:color w:val="000000"/>
              </w:rPr>
            </w:pPr>
            <w:r w:rsidRPr="009D7ED1">
              <w:rPr>
                <w:b/>
                <w:bCs/>
                <w:color w:val="000000"/>
              </w:rPr>
              <w:t>76,74</w:t>
            </w:r>
          </w:p>
          <w:p w:rsidR="00754A8B" w:rsidRPr="009D7ED1" w:rsidRDefault="00754A8B" w:rsidP="009D7ED1">
            <w:pPr>
              <w:tabs>
                <w:tab w:val="center" w:pos="4536"/>
                <w:tab w:val="right" w:pos="9072"/>
              </w:tabs>
              <w:jc w:val="center"/>
              <w:rPr>
                <w:b/>
                <w:color w:val="000000"/>
              </w:rPr>
            </w:pPr>
          </w:p>
        </w:tc>
        <w:tc>
          <w:tcPr>
            <w:tcW w:w="1243" w:type="dxa"/>
            <w:shd w:val="clear" w:color="auto" w:fill="808080"/>
          </w:tcPr>
          <w:p w:rsidR="00754A8B" w:rsidRPr="009D7ED1" w:rsidRDefault="00754A8B" w:rsidP="009D7ED1">
            <w:pPr>
              <w:tabs>
                <w:tab w:val="center" w:pos="4536"/>
                <w:tab w:val="right" w:pos="9072"/>
              </w:tabs>
              <w:jc w:val="center"/>
              <w:rPr>
                <w:b/>
                <w:color w:val="000000"/>
              </w:rPr>
            </w:pPr>
            <w:r w:rsidRPr="009D7ED1">
              <w:rPr>
                <w:b/>
                <w:color w:val="000000"/>
              </w:rPr>
              <w:t>75,59</w:t>
            </w:r>
          </w:p>
        </w:tc>
        <w:tc>
          <w:tcPr>
            <w:tcW w:w="1053" w:type="dxa"/>
            <w:vMerge/>
          </w:tcPr>
          <w:p w:rsidR="00754A8B" w:rsidRPr="009D7ED1" w:rsidRDefault="00754A8B" w:rsidP="009D7ED1">
            <w:pPr>
              <w:tabs>
                <w:tab w:val="center" w:pos="4536"/>
                <w:tab w:val="right" w:pos="9072"/>
              </w:tabs>
              <w:jc w:val="center"/>
              <w:rPr>
                <w:b/>
                <w:color w:val="000000"/>
              </w:rPr>
            </w:pPr>
          </w:p>
        </w:tc>
      </w:tr>
      <w:tr w:rsidR="00754A8B" w:rsidRPr="009D7ED1" w:rsidTr="009D7ED1">
        <w:trPr>
          <w:trHeight w:val="386"/>
          <w:jc w:val="center"/>
        </w:trPr>
        <w:tc>
          <w:tcPr>
            <w:tcW w:w="1870" w:type="dxa"/>
          </w:tcPr>
          <w:p w:rsidR="00754A8B" w:rsidRPr="009D7ED1" w:rsidRDefault="00754A8B" w:rsidP="009D7ED1">
            <w:pPr>
              <w:tabs>
                <w:tab w:val="center" w:pos="4536"/>
                <w:tab w:val="right" w:pos="9072"/>
              </w:tabs>
              <w:jc w:val="center"/>
              <w:rPr>
                <w:b/>
                <w:color w:val="000000"/>
              </w:rPr>
            </w:pPr>
          </w:p>
          <w:p w:rsidR="00754A8B" w:rsidRPr="009D7ED1" w:rsidRDefault="00754A8B" w:rsidP="009D7ED1">
            <w:pPr>
              <w:tabs>
                <w:tab w:val="center" w:pos="4536"/>
                <w:tab w:val="right" w:pos="9072"/>
              </w:tabs>
              <w:jc w:val="center"/>
              <w:rPr>
                <w:b/>
                <w:color w:val="000000"/>
              </w:rPr>
            </w:pPr>
            <w:r w:rsidRPr="009D7ED1">
              <w:rPr>
                <w:b/>
                <w:color w:val="000000"/>
              </w:rPr>
              <w:t>8-F</w:t>
            </w:r>
          </w:p>
        </w:tc>
        <w:tc>
          <w:tcPr>
            <w:tcW w:w="1243" w:type="dxa"/>
            <w:shd w:val="clear" w:color="auto" w:fill="D9D9D9"/>
          </w:tcPr>
          <w:p w:rsidR="00754A8B" w:rsidRPr="009D7ED1" w:rsidRDefault="00754A8B" w:rsidP="009D7ED1">
            <w:pPr>
              <w:tabs>
                <w:tab w:val="center" w:pos="4536"/>
                <w:tab w:val="right" w:pos="9072"/>
              </w:tabs>
              <w:jc w:val="center"/>
              <w:rPr>
                <w:b/>
                <w:bCs/>
                <w:color w:val="000000"/>
              </w:rPr>
            </w:pPr>
            <w:r w:rsidRPr="009D7ED1">
              <w:rPr>
                <w:b/>
                <w:bCs/>
                <w:color w:val="000000"/>
              </w:rPr>
              <w:t>65,22</w:t>
            </w:r>
          </w:p>
          <w:p w:rsidR="00754A8B" w:rsidRPr="009D7ED1" w:rsidRDefault="00754A8B" w:rsidP="009D7ED1">
            <w:pPr>
              <w:tabs>
                <w:tab w:val="center" w:pos="4536"/>
                <w:tab w:val="right" w:pos="9072"/>
              </w:tabs>
              <w:jc w:val="center"/>
              <w:rPr>
                <w:b/>
                <w:color w:val="000000"/>
              </w:rPr>
            </w:pPr>
          </w:p>
        </w:tc>
        <w:tc>
          <w:tcPr>
            <w:tcW w:w="1243" w:type="dxa"/>
            <w:shd w:val="clear" w:color="auto" w:fill="808080"/>
          </w:tcPr>
          <w:p w:rsidR="00754A8B" w:rsidRPr="009D7ED1" w:rsidRDefault="00754A8B" w:rsidP="009D7ED1">
            <w:pPr>
              <w:tabs>
                <w:tab w:val="center" w:pos="4536"/>
                <w:tab w:val="right" w:pos="9072"/>
              </w:tabs>
              <w:jc w:val="center"/>
              <w:rPr>
                <w:b/>
                <w:bCs/>
                <w:color w:val="000000"/>
              </w:rPr>
            </w:pPr>
            <w:r w:rsidRPr="009D7ED1">
              <w:rPr>
                <w:b/>
                <w:bCs/>
                <w:color w:val="000000"/>
              </w:rPr>
              <w:t>68,52</w:t>
            </w:r>
          </w:p>
        </w:tc>
        <w:tc>
          <w:tcPr>
            <w:tcW w:w="1053" w:type="dxa"/>
            <w:vMerge/>
          </w:tcPr>
          <w:p w:rsidR="00754A8B" w:rsidRPr="009D7ED1" w:rsidRDefault="00754A8B" w:rsidP="009D7ED1">
            <w:pPr>
              <w:tabs>
                <w:tab w:val="center" w:pos="4536"/>
                <w:tab w:val="right" w:pos="9072"/>
              </w:tabs>
              <w:jc w:val="center"/>
              <w:rPr>
                <w:b/>
                <w:color w:val="000000"/>
              </w:rPr>
            </w:pPr>
          </w:p>
        </w:tc>
      </w:tr>
      <w:tr w:rsidR="00754A8B" w:rsidRPr="009D7ED1" w:rsidTr="009D7ED1">
        <w:trPr>
          <w:jc w:val="center"/>
        </w:trPr>
        <w:tc>
          <w:tcPr>
            <w:tcW w:w="1870" w:type="dxa"/>
          </w:tcPr>
          <w:p w:rsidR="00754A8B" w:rsidRPr="009D7ED1" w:rsidRDefault="00754A8B" w:rsidP="009D7ED1">
            <w:pPr>
              <w:tabs>
                <w:tab w:val="center" w:pos="4536"/>
                <w:tab w:val="right" w:pos="9072"/>
              </w:tabs>
              <w:jc w:val="center"/>
              <w:rPr>
                <w:b/>
                <w:color w:val="000000"/>
              </w:rPr>
            </w:pPr>
          </w:p>
          <w:p w:rsidR="00754A8B" w:rsidRPr="009D7ED1" w:rsidRDefault="00754A8B" w:rsidP="009D7ED1">
            <w:pPr>
              <w:tabs>
                <w:tab w:val="center" w:pos="4536"/>
                <w:tab w:val="right" w:pos="9072"/>
              </w:tabs>
              <w:jc w:val="center"/>
              <w:rPr>
                <w:b/>
                <w:color w:val="000000"/>
              </w:rPr>
            </w:pPr>
            <w:r w:rsidRPr="009D7ED1">
              <w:rPr>
                <w:b/>
                <w:color w:val="000000"/>
              </w:rPr>
              <w:t>8-G</w:t>
            </w:r>
          </w:p>
        </w:tc>
        <w:tc>
          <w:tcPr>
            <w:tcW w:w="1243" w:type="dxa"/>
            <w:shd w:val="clear" w:color="auto" w:fill="D9D9D9"/>
          </w:tcPr>
          <w:p w:rsidR="00754A8B" w:rsidRPr="009D7ED1" w:rsidRDefault="00754A8B" w:rsidP="009D7ED1">
            <w:pPr>
              <w:tabs>
                <w:tab w:val="center" w:pos="4536"/>
                <w:tab w:val="right" w:pos="9072"/>
              </w:tabs>
              <w:jc w:val="center"/>
              <w:rPr>
                <w:b/>
                <w:color w:val="000000"/>
              </w:rPr>
            </w:pPr>
            <w:r w:rsidRPr="009D7ED1">
              <w:rPr>
                <w:b/>
                <w:color w:val="000000"/>
              </w:rPr>
              <w:t>74,14</w:t>
            </w:r>
          </w:p>
        </w:tc>
        <w:tc>
          <w:tcPr>
            <w:tcW w:w="1243" w:type="dxa"/>
            <w:shd w:val="clear" w:color="auto" w:fill="808080"/>
          </w:tcPr>
          <w:p w:rsidR="00754A8B" w:rsidRPr="009D7ED1" w:rsidRDefault="00754A8B" w:rsidP="009D7ED1">
            <w:pPr>
              <w:tabs>
                <w:tab w:val="center" w:pos="4536"/>
                <w:tab w:val="right" w:pos="9072"/>
              </w:tabs>
              <w:jc w:val="center"/>
              <w:rPr>
                <w:b/>
                <w:bCs/>
                <w:color w:val="000000"/>
              </w:rPr>
            </w:pPr>
            <w:r w:rsidRPr="009D7ED1">
              <w:rPr>
                <w:b/>
                <w:bCs/>
                <w:color w:val="000000"/>
              </w:rPr>
              <w:t>71,25</w:t>
            </w:r>
          </w:p>
        </w:tc>
        <w:tc>
          <w:tcPr>
            <w:tcW w:w="1053" w:type="dxa"/>
            <w:vMerge/>
          </w:tcPr>
          <w:p w:rsidR="00754A8B" w:rsidRPr="009D7ED1" w:rsidRDefault="00754A8B" w:rsidP="009D7ED1">
            <w:pPr>
              <w:tabs>
                <w:tab w:val="center" w:pos="4536"/>
                <w:tab w:val="right" w:pos="9072"/>
              </w:tabs>
              <w:jc w:val="center"/>
              <w:rPr>
                <w:b/>
                <w:color w:val="000000"/>
              </w:rPr>
            </w:pPr>
          </w:p>
        </w:tc>
      </w:tr>
      <w:tr w:rsidR="00754A8B" w:rsidRPr="009D7ED1" w:rsidTr="009D7ED1">
        <w:trPr>
          <w:jc w:val="center"/>
        </w:trPr>
        <w:tc>
          <w:tcPr>
            <w:tcW w:w="1870" w:type="dxa"/>
          </w:tcPr>
          <w:p w:rsidR="00754A8B" w:rsidRPr="009D7ED1" w:rsidRDefault="00754A8B" w:rsidP="009D7ED1">
            <w:pPr>
              <w:tabs>
                <w:tab w:val="center" w:pos="4536"/>
                <w:tab w:val="right" w:pos="9072"/>
              </w:tabs>
              <w:jc w:val="center"/>
              <w:rPr>
                <w:b/>
                <w:color w:val="000000"/>
              </w:rPr>
            </w:pPr>
            <w:r w:rsidRPr="009D7ED1">
              <w:rPr>
                <w:b/>
                <w:color w:val="000000"/>
              </w:rPr>
              <w:t>OKUL ORTALAMASI</w:t>
            </w:r>
          </w:p>
        </w:tc>
        <w:tc>
          <w:tcPr>
            <w:tcW w:w="1243" w:type="dxa"/>
            <w:shd w:val="clear" w:color="auto" w:fill="D9D9D9"/>
          </w:tcPr>
          <w:p w:rsidR="00754A8B" w:rsidRPr="009D7ED1" w:rsidRDefault="00754A8B" w:rsidP="009D7ED1">
            <w:pPr>
              <w:tabs>
                <w:tab w:val="center" w:pos="4536"/>
                <w:tab w:val="right" w:pos="9072"/>
              </w:tabs>
              <w:jc w:val="center"/>
              <w:rPr>
                <w:b/>
                <w:color w:val="000000"/>
              </w:rPr>
            </w:pPr>
            <w:r w:rsidRPr="009D7ED1">
              <w:rPr>
                <w:b/>
                <w:color w:val="000000"/>
              </w:rPr>
              <w:t>74,52</w:t>
            </w:r>
          </w:p>
        </w:tc>
        <w:tc>
          <w:tcPr>
            <w:tcW w:w="1243" w:type="dxa"/>
            <w:shd w:val="clear" w:color="auto" w:fill="808080"/>
          </w:tcPr>
          <w:p w:rsidR="00754A8B" w:rsidRPr="009D7ED1" w:rsidRDefault="00754A8B" w:rsidP="009D7ED1">
            <w:pPr>
              <w:tabs>
                <w:tab w:val="center" w:pos="4536"/>
                <w:tab w:val="right" w:pos="9072"/>
              </w:tabs>
              <w:jc w:val="center"/>
              <w:rPr>
                <w:b/>
                <w:color w:val="000000"/>
              </w:rPr>
            </w:pPr>
            <w:r w:rsidRPr="009D7ED1">
              <w:rPr>
                <w:b/>
                <w:color w:val="000000"/>
              </w:rPr>
              <w:t>75,14</w:t>
            </w:r>
          </w:p>
        </w:tc>
        <w:tc>
          <w:tcPr>
            <w:tcW w:w="1053" w:type="dxa"/>
          </w:tcPr>
          <w:p w:rsidR="00754A8B" w:rsidRPr="009D7ED1" w:rsidRDefault="00754A8B" w:rsidP="009D7ED1">
            <w:pPr>
              <w:tabs>
                <w:tab w:val="center" w:pos="4536"/>
                <w:tab w:val="right" w:pos="9072"/>
              </w:tabs>
              <w:jc w:val="center"/>
              <w:rPr>
                <w:b/>
                <w:color w:val="000000"/>
              </w:rPr>
            </w:pPr>
            <w:r w:rsidRPr="009D7ED1">
              <w:rPr>
                <w:b/>
                <w:color w:val="000000"/>
              </w:rPr>
              <w:t>74,82</w:t>
            </w:r>
          </w:p>
        </w:tc>
      </w:tr>
    </w:tbl>
    <w:p w:rsidR="00754A8B" w:rsidRPr="009D7ED1" w:rsidRDefault="00754A8B" w:rsidP="009D7ED1">
      <w:pPr>
        <w:jc w:val="center"/>
        <w:rPr>
          <w:b/>
        </w:rPr>
      </w:pPr>
    </w:p>
    <w:p w:rsidR="00754A8B" w:rsidRPr="009D7ED1" w:rsidRDefault="00754A8B" w:rsidP="0048738E">
      <w:pPr>
        <w:jc w:val="both"/>
      </w:pPr>
      <w:r w:rsidRPr="009D7ED1">
        <w:rPr>
          <w:b/>
          <w:u w:val="single"/>
        </w:rPr>
        <w:t xml:space="preserve"> Sosyal Bilgiler Öğretmeni Zülküf Yavuz, okul ortalamasının 74</w:t>
      </w:r>
      <w:r>
        <w:rPr>
          <w:b/>
          <w:u w:val="single"/>
        </w:rPr>
        <w:t>,</w:t>
      </w:r>
      <w:r w:rsidRPr="009D7ED1">
        <w:rPr>
          <w:b/>
          <w:u w:val="single"/>
        </w:rPr>
        <w:t>82 olduğunu bu ortalamanın Türkiye ortalamasına göre gayet iyi olduğunu belirtti. Bu başarının 2015-2016 Eğitim Öğretim yılında da devam etmesi için;</w:t>
      </w:r>
    </w:p>
    <w:p w:rsidR="00754A8B" w:rsidRPr="009D7ED1" w:rsidRDefault="00754A8B" w:rsidP="0048738E">
      <w:pPr>
        <w:jc w:val="both"/>
      </w:pPr>
    </w:p>
    <w:p w:rsidR="00754A8B" w:rsidRPr="009D7ED1" w:rsidRDefault="00754A8B" w:rsidP="00EE6873">
      <w:pPr>
        <w:numPr>
          <w:ilvl w:val="0"/>
          <w:numId w:val="24"/>
        </w:numPr>
        <w:jc w:val="both"/>
        <w:rPr>
          <w:b/>
          <w:u w:val="single"/>
        </w:rPr>
      </w:pPr>
      <w:r w:rsidRPr="009D7ED1">
        <w:rPr>
          <w:b/>
          <w:u w:val="single"/>
        </w:rPr>
        <w:t>Ders saatlerinin az olması nedeniyle öğrencilere ders notu/fasikül ile desteklemesine,</w:t>
      </w:r>
    </w:p>
    <w:p w:rsidR="00754A8B" w:rsidRPr="009D7ED1" w:rsidRDefault="00754A8B" w:rsidP="00EE6873">
      <w:pPr>
        <w:numPr>
          <w:ilvl w:val="0"/>
          <w:numId w:val="24"/>
        </w:numPr>
        <w:jc w:val="both"/>
        <w:rPr>
          <w:b/>
          <w:u w:val="single"/>
        </w:rPr>
      </w:pPr>
      <w:r w:rsidRPr="009D7ED1">
        <w:rPr>
          <w:b/>
          <w:u w:val="single"/>
        </w:rPr>
        <w:t>Öğrencilerin sınavda sorumlu oldukları konular konusunda bilgilendirilmesine,</w:t>
      </w:r>
    </w:p>
    <w:p w:rsidR="00754A8B" w:rsidRPr="009D7ED1" w:rsidRDefault="00754A8B" w:rsidP="00EE6873">
      <w:pPr>
        <w:numPr>
          <w:ilvl w:val="0"/>
          <w:numId w:val="24"/>
        </w:numPr>
        <w:jc w:val="both"/>
        <w:rPr>
          <w:b/>
          <w:u w:val="single"/>
        </w:rPr>
      </w:pPr>
      <w:r w:rsidRPr="009D7ED1">
        <w:rPr>
          <w:b/>
          <w:u w:val="single"/>
        </w:rPr>
        <w:t>Derslerin görsel olarak işlenmesine ve KTT ve Merkezi Deneme Sınavları ile desteklenmesine,</w:t>
      </w:r>
    </w:p>
    <w:p w:rsidR="00754A8B" w:rsidRPr="009D7ED1" w:rsidRDefault="00754A8B" w:rsidP="00EE6873">
      <w:pPr>
        <w:numPr>
          <w:ilvl w:val="0"/>
          <w:numId w:val="24"/>
        </w:numPr>
        <w:jc w:val="both"/>
        <w:rPr>
          <w:b/>
          <w:u w:val="single"/>
        </w:rPr>
      </w:pPr>
      <w:r w:rsidRPr="009D7ED1">
        <w:rPr>
          <w:b/>
          <w:u w:val="single"/>
        </w:rPr>
        <w:t>Her sınav için belirlenen konuların zamanında yetiştirilmesine,</w:t>
      </w:r>
    </w:p>
    <w:p w:rsidR="00754A8B" w:rsidRPr="009D7ED1" w:rsidRDefault="00754A8B" w:rsidP="00EE6873">
      <w:pPr>
        <w:numPr>
          <w:ilvl w:val="0"/>
          <w:numId w:val="24"/>
        </w:numPr>
        <w:jc w:val="both"/>
        <w:rPr>
          <w:b/>
          <w:u w:val="single"/>
        </w:rPr>
      </w:pPr>
      <w:r w:rsidRPr="009D7ED1">
        <w:rPr>
          <w:b/>
          <w:u w:val="single"/>
        </w:rPr>
        <w:t xml:space="preserve">TEOG konusunda zümreler arasında işbirliğinin sürekli canlı tutulmasına karar verildi. </w:t>
      </w:r>
    </w:p>
    <w:p w:rsidR="00754A8B" w:rsidRPr="009D7ED1" w:rsidRDefault="00754A8B" w:rsidP="0048738E">
      <w:pPr>
        <w:jc w:val="both"/>
      </w:pPr>
    </w:p>
    <w:p w:rsidR="00754A8B" w:rsidRPr="009D7ED1" w:rsidRDefault="00754A8B" w:rsidP="0048738E">
      <w:pPr>
        <w:jc w:val="both"/>
      </w:pPr>
      <w:r w:rsidRPr="009377FF">
        <w:rPr>
          <w:b/>
          <w:i/>
          <w:sz w:val="40"/>
          <w:szCs w:val="40"/>
        </w:rPr>
        <w:t>11.</w:t>
      </w:r>
      <w:r w:rsidRPr="009D7ED1">
        <w:rPr>
          <w:b/>
          <w:u w:val="single"/>
        </w:rPr>
        <w:t>Diğer zümre öğretmenleriyle yeri geldikçe işbirliği yapılması kararlaştırılmıştır</w:t>
      </w:r>
      <w:r w:rsidRPr="009D7ED1">
        <w:t xml:space="preserve">. Sosyal Bilgiler Öğretmeni Ali GÜL, özellikle okuma yazması bozuk olan öğrenciler için Türkçe öğretmenleri, “Küresel Isınma” konusunda Fen Bilimleri Öğretmenleri ile işbirliği yapılmasının önemine işaret etmiştir. İlgili zümrelerle işbirliği yapılması kararlaştırıldı. </w:t>
      </w:r>
    </w:p>
    <w:p w:rsidR="00754A8B" w:rsidRPr="009377FF" w:rsidRDefault="00754A8B" w:rsidP="00CB5C24">
      <w:pPr>
        <w:jc w:val="both"/>
      </w:pPr>
      <w:r w:rsidRPr="009377FF">
        <w:rPr>
          <w:b/>
          <w:i/>
          <w:sz w:val="40"/>
          <w:szCs w:val="40"/>
        </w:rPr>
        <w:t>12.</w:t>
      </w:r>
      <w:r w:rsidRPr="009377FF">
        <w:rPr>
          <w:b/>
        </w:rPr>
        <w:t xml:space="preserve"> </w:t>
      </w:r>
      <w:r w:rsidRPr="009377FF">
        <w:t xml:space="preserve">Öğrencilerin başarısını arttırıcı  önlemler şöyle tespit edildi: </w:t>
      </w:r>
    </w:p>
    <w:p w:rsidR="00754A8B" w:rsidRPr="009D7ED1" w:rsidRDefault="00754A8B" w:rsidP="005F04E3">
      <w:pPr>
        <w:ind w:left="720"/>
        <w:jc w:val="both"/>
      </w:pPr>
    </w:p>
    <w:p w:rsidR="00754A8B" w:rsidRPr="009D7ED1" w:rsidRDefault="00754A8B" w:rsidP="00610C56">
      <w:pPr>
        <w:numPr>
          <w:ilvl w:val="0"/>
          <w:numId w:val="5"/>
        </w:numPr>
      </w:pPr>
      <w:r w:rsidRPr="009D7ED1">
        <w:t>Okul-aile işbirliğine önem verilmesi.</w:t>
      </w:r>
    </w:p>
    <w:p w:rsidR="00754A8B" w:rsidRPr="009D7ED1" w:rsidRDefault="00754A8B" w:rsidP="00610C56">
      <w:pPr>
        <w:numPr>
          <w:ilvl w:val="0"/>
          <w:numId w:val="5"/>
        </w:numPr>
      </w:pPr>
      <w:r w:rsidRPr="009D7ED1">
        <w:t>Öğrencilerin derste aktif kılınması.</w:t>
      </w:r>
    </w:p>
    <w:p w:rsidR="00754A8B" w:rsidRPr="009D7ED1" w:rsidRDefault="00754A8B" w:rsidP="00610C56">
      <w:pPr>
        <w:numPr>
          <w:ilvl w:val="0"/>
          <w:numId w:val="5"/>
        </w:numPr>
      </w:pPr>
      <w:r w:rsidRPr="009D7ED1">
        <w:t>Gerekli araç-gereçlerin etkili kullanılması.</w:t>
      </w:r>
    </w:p>
    <w:p w:rsidR="00754A8B" w:rsidRPr="009D7ED1" w:rsidRDefault="00754A8B" w:rsidP="00610C56">
      <w:pPr>
        <w:numPr>
          <w:ilvl w:val="0"/>
          <w:numId w:val="5"/>
        </w:numPr>
      </w:pPr>
      <w:r w:rsidRPr="009D7ED1">
        <w:t>Ödevlerin takip edilmesi.</w:t>
      </w:r>
    </w:p>
    <w:p w:rsidR="00754A8B" w:rsidRPr="009D7ED1" w:rsidRDefault="00754A8B" w:rsidP="00610C56">
      <w:pPr>
        <w:numPr>
          <w:ilvl w:val="0"/>
          <w:numId w:val="5"/>
        </w:numPr>
        <w:sectPr w:rsidR="00754A8B" w:rsidRPr="009D7ED1" w:rsidSect="00610C56">
          <w:footerReference w:type="even" r:id="rId7"/>
          <w:footerReference w:type="default" r:id="rId8"/>
          <w:pgSz w:w="12240" w:h="15840"/>
          <w:pgMar w:top="1417" w:right="1417" w:bottom="1417" w:left="1417" w:header="709" w:footer="709" w:gutter="0"/>
          <w:cols w:space="708"/>
          <w:docGrid w:linePitch="326"/>
        </w:sectPr>
      </w:pPr>
      <w:r w:rsidRPr="009D7ED1">
        <w:t>Teknolojik araç-gereçlerden faydalanılması</w:t>
      </w:r>
    </w:p>
    <w:p w:rsidR="00754A8B" w:rsidRDefault="00754A8B" w:rsidP="00610C56">
      <w:pPr>
        <w:jc w:val="both"/>
      </w:pPr>
      <w:r w:rsidRPr="009377FF">
        <w:rPr>
          <w:b/>
          <w:i/>
          <w:sz w:val="40"/>
          <w:szCs w:val="40"/>
        </w:rPr>
        <w:t>13.</w:t>
      </w:r>
      <w:r w:rsidRPr="009D7ED1">
        <w:t xml:space="preserve">  2015-2016 öğretim yılının verimli ve başarılı olması temennisiyle toplantı sona ermiştir.</w:t>
      </w:r>
    </w:p>
    <w:p w:rsidR="00754A8B" w:rsidRPr="009D7ED1" w:rsidRDefault="00754A8B" w:rsidP="00610C56">
      <w:pPr>
        <w:jc w:val="both"/>
      </w:pPr>
    </w:p>
    <w:p w:rsidR="00754A8B" w:rsidRPr="00545F78" w:rsidRDefault="00754A8B" w:rsidP="00415FED">
      <w:pPr>
        <w:jc w:val="center"/>
        <w:rPr>
          <w:b/>
          <w:color w:val="000000"/>
          <w:sz w:val="40"/>
          <w:szCs w:val="40"/>
          <w:u w:val="single"/>
        </w:rPr>
      </w:pPr>
      <w:r w:rsidRPr="00545F78">
        <w:rPr>
          <w:b/>
          <w:color w:val="000000"/>
          <w:sz w:val="40"/>
          <w:szCs w:val="40"/>
          <w:u w:val="single"/>
        </w:rPr>
        <w:t>ALINAN KARARLAR</w:t>
      </w:r>
    </w:p>
    <w:p w:rsidR="00754A8B" w:rsidRDefault="00754A8B" w:rsidP="00BA3119">
      <w:pPr>
        <w:rPr>
          <w:b/>
          <w:color w:val="000000"/>
          <w:u w:val="single"/>
        </w:rPr>
      </w:pPr>
    </w:p>
    <w:p w:rsidR="00754A8B" w:rsidRPr="001449D0" w:rsidRDefault="00754A8B" w:rsidP="001449D0">
      <w:pPr>
        <w:numPr>
          <w:ilvl w:val="0"/>
          <w:numId w:val="25"/>
        </w:numPr>
        <w:jc w:val="both"/>
        <w:rPr>
          <w:color w:val="000000"/>
        </w:rPr>
      </w:pPr>
      <w:r>
        <w:rPr>
          <w:color w:val="000000"/>
        </w:rPr>
        <w:t xml:space="preserve">Sadık Eliyeşil Ortaokulu </w:t>
      </w:r>
      <w:r w:rsidRPr="001449D0">
        <w:rPr>
          <w:color w:val="000000"/>
        </w:rPr>
        <w:t>Sosyal Bilgiler Zümre Başkanlığına Metin ÖZDAMARLAR’ın seçilmesine,</w:t>
      </w:r>
    </w:p>
    <w:p w:rsidR="00754A8B" w:rsidRPr="001449D0" w:rsidRDefault="00754A8B" w:rsidP="001449D0">
      <w:pPr>
        <w:numPr>
          <w:ilvl w:val="0"/>
          <w:numId w:val="25"/>
        </w:numPr>
        <w:jc w:val="both"/>
        <w:rPr>
          <w:color w:val="000000"/>
        </w:rPr>
      </w:pPr>
      <w:r w:rsidRPr="001449D0">
        <w:t>Yıllık planların yeni eğitim öğretim takvimine göre hazırlanmasına</w:t>
      </w:r>
      <w:r>
        <w:t xml:space="preserve"> ve</w:t>
      </w:r>
      <w:r w:rsidRPr="001449D0">
        <w:t xml:space="preserve"> uygulanmasında çevre şartlarına, konunun özelliklerine, öğrencilerin seviyelerine dikkat edilmesine, </w:t>
      </w:r>
    </w:p>
    <w:p w:rsidR="00754A8B" w:rsidRPr="001449D0" w:rsidRDefault="00754A8B" w:rsidP="001449D0">
      <w:pPr>
        <w:numPr>
          <w:ilvl w:val="0"/>
          <w:numId w:val="25"/>
        </w:numPr>
        <w:jc w:val="both"/>
        <w:rPr>
          <w:bCs/>
          <w:iCs/>
        </w:rPr>
      </w:pPr>
      <w:r w:rsidRPr="001449D0">
        <w:rPr>
          <w:bCs/>
          <w:iCs/>
        </w:rPr>
        <w:t>Derslerde kullanılacak kaynak araç ve gereçler ise ders ve ünite çerçevesinde görselliğe ağırlık verilerek kullanılmasına</w:t>
      </w:r>
      <w:r>
        <w:rPr>
          <w:bCs/>
          <w:iCs/>
        </w:rPr>
        <w:t>,</w:t>
      </w:r>
      <w:r w:rsidRPr="001449D0">
        <w:rPr>
          <w:bCs/>
          <w:iCs/>
        </w:rPr>
        <w:t xml:space="preserve"> </w:t>
      </w:r>
    </w:p>
    <w:p w:rsidR="00754A8B" w:rsidRPr="001449D0" w:rsidRDefault="00754A8B" w:rsidP="001449D0">
      <w:pPr>
        <w:pStyle w:val="NormalWeb"/>
        <w:numPr>
          <w:ilvl w:val="0"/>
          <w:numId w:val="25"/>
        </w:numPr>
        <w:shd w:val="clear" w:color="auto" w:fill="FEFEFE"/>
        <w:spacing w:before="0" w:beforeAutospacing="0" w:after="0" w:afterAutospacing="0" w:line="293" w:lineRule="atLeast"/>
        <w:jc w:val="both"/>
        <w:rPr>
          <w:color w:val="191919"/>
        </w:rPr>
      </w:pPr>
      <w:r>
        <w:rPr>
          <w:color w:val="191919"/>
        </w:rPr>
        <w:t xml:space="preserve">Milli Eğitim Bakanlığının okulun açılışını 28 Eylül’e ertelemesi ile; </w:t>
      </w:r>
      <w:r w:rsidRPr="001449D0">
        <w:rPr>
          <w:color w:val="191919"/>
        </w:rPr>
        <w:t>21 - 22 ve 23 Eylül 2015 tarihlerinde yapılamayacak dersler için yıl içinde yoğunlaştırılmış telâfi programı uygulanmasına,</w:t>
      </w:r>
    </w:p>
    <w:p w:rsidR="00754A8B" w:rsidRPr="001449D0" w:rsidRDefault="00754A8B" w:rsidP="001449D0">
      <w:pPr>
        <w:numPr>
          <w:ilvl w:val="0"/>
          <w:numId w:val="25"/>
        </w:numPr>
        <w:jc w:val="both"/>
        <w:rPr>
          <w:color w:val="000000"/>
        </w:rPr>
      </w:pPr>
      <w:r>
        <w:t xml:space="preserve">Yönetmeliğin ilgili maddesi doğrultusuna </w:t>
      </w:r>
      <w:r w:rsidRPr="001449D0">
        <w:t>Sosyal Bilgiler 5-6-7. Sınıflarda her dönem 2 sınav yapılmasına,</w:t>
      </w:r>
    </w:p>
    <w:p w:rsidR="00754A8B" w:rsidRPr="001449D0" w:rsidRDefault="00754A8B" w:rsidP="001449D0">
      <w:pPr>
        <w:numPr>
          <w:ilvl w:val="0"/>
          <w:numId w:val="25"/>
        </w:numPr>
        <w:jc w:val="both"/>
        <w:rPr>
          <w:color w:val="000000"/>
        </w:rPr>
      </w:pPr>
      <w:r w:rsidRPr="001449D0">
        <w:t xml:space="preserve">26 Temmuz 2014 tarihli Okul Öncesi Eğitim ve İlköğretim Kurumlar Yönetmeliğine göre </w:t>
      </w:r>
      <w:r w:rsidRPr="009377FF">
        <w:rPr>
          <w:u w:val="single"/>
        </w:rPr>
        <w:t>ortak sınav yapılmamasına</w:t>
      </w:r>
      <w:r w:rsidRPr="001449D0">
        <w:t xml:space="preserve">, bu çerçevede Sosyal Bilgiler, T.C. İnkılâp Tarihi ve Atatürkçülük  dersinde tüm sınavların derse giren öğretmen tarafından hazırlanmasına, </w:t>
      </w:r>
    </w:p>
    <w:p w:rsidR="00754A8B" w:rsidRPr="001449D0" w:rsidRDefault="00754A8B" w:rsidP="001449D0">
      <w:pPr>
        <w:numPr>
          <w:ilvl w:val="0"/>
          <w:numId w:val="25"/>
        </w:numPr>
        <w:jc w:val="both"/>
        <w:rPr>
          <w:color w:val="000000"/>
        </w:rPr>
      </w:pPr>
      <w:r w:rsidRPr="001449D0">
        <w:t xml:space="preserve">Sosyal Bilgiler ve T.C. İnkılâp Tarihi ve Atatürkçülük sınavlarında </w:t>
      </w:r>
      <w:r>
        <w:t>farklı soru tiplerine yer veril</w:t>
      </w:r>
      <w:r w:rsidRPr="001449D0">
        <w:t>mesine ve soruların konulara göre dağılımı yapılırken ağırlığın bir önceki sınavdan sonra işlenen konulardan olmak kaydıyla geriye doğru azalan bir oranda ve dönem başından beri işlenen konulardan seçilmesine</w:t>
      </w:r>
      <w:r>
        <w:t xml:space="preserve"> ve c</w:t>
      </w:r>
      <w:r w:rsidRPr="001449D0">
        <w:t>evap anahtarında her soruya verilecek puan, ayrıntılı olarak belirtil</w:t>
      </w:r>
      <w:r>
        <w:t>mesine,</w:t>
      </w:r>
      <w:r w:rsidRPr="001449D0">
        <w:t xml:space="preserve"> </w:t>
      </w:r>
    </w:p>
    <w:p w:rsidR="00754A8B" w:rsidRPr="001449D0" w:rsidRDefault="00754A8B" w:rsidP="001449D0">
      <w:pPr>
        <w:numPr>
          <w:ilvl w:val="0"/>
          <w:numId w:val="25"/>
        </w:numPr>
        <w:spacing w:before="100" w:beforeAutospacing="1" w:after="100" w:afterAutospacing="1" w:line="240" w:lineRule="atLeast"/>
        <w:jc w:val="both"/>
      </w:pPr>
      <w:r w:rsidRPr="001449D0">
        <w:t>İsteyen öğrencilere Sosyal Bilgiler ve T.C. İnkılâp Tarihi ve Atatürkçülük derslerinde bireysel ya da grup çalışması şeklinde öğretmen rehberliğinde en az bir proje hazırlatılmasına, projelerin verildikleri dönemde değerlendirilmesine ve proje vermeyen öğrencinin proje notu 0 (sıfır) olarak değerlendirilmesine,</w:t>
      </w:r>
    </w:p>
    <w:p w:rsidR="00754A8B" w:rsidRPr="001449D0" w:rsidRDefault="00754A8B" w:rsidP="001449D0">
      <w:pPr>
        <w:numPr>
          <w:ilvl w:val="0"/>
          <w:numId w:val="25"/>
        </w:numPr>
        <w:spacing w:before="100" w:beforeAutospacing="1" w:after="100" w:afterAutospacing="1" w:line="240" w:lineRule="atLeast"/>
        <w:jc w:val="both"/>
      </w:pPr>
      <w:r w:rsidRPr="001449D0">
        <w:t xml:space="preserve">Sosyal Bilgiler ve T.C. İnkılâp Tarihi ve Atatürkçülük dersinde öğrencilere, her dönemde en fazla üç tane ders etkinliklerine katılım puanı verilmesine, </w:t>
      </w:r>
    </w:p>
    <w:p w:rsidR="00754A8B" w:rsidRPr="001449D0" w:rsidRDefault="00754A8B" w:rsidP="001449D0">
      <w:pPr>
        <w:numPr>
          <w:ilvl w:val="0"/>
          <w:numId w:val="25"/>
        </w:numPr>
        <w:spacing w:before="100" w:beforeAutospacing="1" w:after="100" w:afterAutospacing="1" w:line="240" w:lineRule="atLeast"/>
        <w:jc w:val="both"/>
      </w:pPr>
      <w:r w:rsidRPr="001449D0">
        <w:t>Sınavların belirlenen takvim doğ</w:t>
      </w:r>
      <w:r>
        <w:t>r</w:t>
      </w:r>
      <w:r w:rsidRPr="001449D0">
        <w:t>ultusunda yapılmasına,</w:t>
      </w:r>
    </w:p>
    <w:p w:rsidR="00754A8B" w:rsidRPr="001449D0" w:rsidRDefault="00754A8B" w:rsidP="001449D0">
      <w:pPr>
        <w:numPr>
          <w:ilvl w:val="0"/>
          <w:numId w:val="25"/>
        </w:numPr>
        <w:spacing w:before="100" w:beforeAutospacing="1" w:after="100" w:afterAutospacing="1" w:line="240" w:lineRule="atLeast"/>
        <w:jc w:val="both"/>
      </w:pPr>
      <w:r w:rsidRPr="001449D0">
        <w:t xml:space="preserve">T.C. İnkılâp Tarihi ve Atatürkçülük dersinde Birinci ve İkinci Dönem ilk sınavlar Merkezi Sistemle Bakanlık tarafından yapılacağından her dönem zümre öğretmenleri tarafından birer sınav yapılmasına, </w:t>
      </w:r>
    </w:p>
    <w:p w:rsidR="00754A8B" w:rsidRPr="001449D0" w:rsidRDefault="00754A8B" w:rsidP="001449D0">
      <w:pPr>
        <w:numPr>
          <w:ilvl w:val="0"/>
          <w:numId w:val="25"/>
        </w:numPr>
        <w:jc w:val="both"/>
        <w:rPr>
          <w:color w:val="000000"/>
        </w:rPr>
      </w:pPr>
      <w:r w:rsidRPr="001449D0">
        <w:rPr>
          <w:color w:val="000000"/>
        </w:rPr>
        <w:t>TEOG başarı ortalamasını artırmak için merkezi deneme sınavlarının, konu kazanım testlerinin uygulanmasına,</w:t>
      </w:r>
    </w:p>
    <w:p w:rsidR="00754A8B" w:rsidRDefault="00754A8B" w:rsidP="001449D0">
      <w:pPr>
        <w:numPr>
          <w:ilvl w:val="0"/>
          <w:numId w:val="25"/>
        </w:numPr>
        <w:jc w:val="both"/>
        <w:rPr>
          <w:color w:val="000000"/>
        </w:rPr>
      </w:pPr>
      <w:r w:rsidRPr="001449D0">
        <w:rPr>
          <w:color w:val="000000"/>
        </w:rPr>
        <w:t>Diğer zümrelerle ilgili konular</w:t>
      </w:r>
      <w:r>
        <w:rPr>
          <w:color w:val="000000"/>
        </w:rPr>
        <w:t>d</w:t>
      </w:r>
      <w:r w:rsidRPr="001449D0">
        <w:rPr>
          <w:color w:val="000000"/>
        </w:rPr>
        <w:t>a işbirliği yapılmasına,</w:t>
      </w:r>
    </w:p>
    <w:p w:rsidR="00754A8B" w:rsidRPr="009377FF" w:rsidRDefault="00754A8B" w:rsidP="009377FF">
      <w:pPr>
        <w:numPr>
          <w:ilvl w:val="0"/>
          <w:numId w:val="25"/>
        </w:numPr>
        <w:jc w:val="both"/>
        <w:rPr>
          <w:color w:val="000000"/>
        </w:rPr>
      </w:pPr>
      <w:r>
        <w:rPr>
          <w:color w:val="000000"/>
        </w:rPr>
        <w:t>Gerek görüldüğünde ara zümreler yapılmasına karar verildi.</w:t>
      </w: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tbl>
      <w:tblPr>
        <w:tblW w:w="0" w:type="auto"/>
        <w:tblInd w:w="708" w:type="dxa"/>
        <w:tblLook w:val="00A0"/>
      </w:tblPr>
      <w:tblGrid>
        <w:gridCol w:w="4481"/>
        <w:gridCol w:w="4433"/>
      </w:tblGrid>
      <w:tr w:rsidR="00754A8B" w:rsidRPr="009D7ED1" w:rsidTr="00354FF5">
        <w:tc>
          <w:tcPr>
            <w:tcW w:w="4481" w:type="dxa"/>
          </w:tcPr>
          <w:p w:rsidR="00754A8B" w:rsidRPr="009D7ED1" w:rsidRDefault="00754A8B" w:rsidP="00354FF5">
            <w:pPr>
              <w:jc w:val="center"/>
              <w:rPr>
                <w:b/>
              </w:rPr>
            </w:pPr>
          </w:p>
          <w:p w:rsidR="00754A8B" w:rsidRPr="009D7ED1" w:rsidRDefault="00754A8B" w:rsidP="00354FF5">
            <w:pPr>
              <w:jc w:val="center"/>
              <w:rPr>
                <w:b/>
              </w:rPr>
            </w:pPr>
            <w:r w:rsidRPr="009D7ED1">
              <w:rPr>
                <w:b/>
              </w:rPr>
              <w:t>Metin ÖZDAMARLAR</w:t>
            </w:r>
          </w:p>
          <w:p w:rsidR="00754A8B" w:rsidRPr="009D7ED1" w:rsidRDefault="00754A8B" w:rsidP="00354FF5">
            <w:pPr>
              <w:jc w:val="center"/>
              <w:rPr>
                <w:b/>
              </w:rPr>
            </w:pPr>
            <w:r w:rsidRPr="009D7ED1">
              <w:rPr>
                <w:b/>
              </w:rPr>
              <w:t>Sosyal Bilgiler Öğretmeni</w:t>
            </w:r>
          </w:p>
          <w:p w:rsidR="00754A8B" w:rsidRPr="009D7ED1" w:rsidRDefault="00754A8B" w:rsidP="00354FF5">
            <w:pPr>
              <w:jc w:val="center"/>
              <w:rPr>
                <w:b/>
              </w:rPr>
            </w:pPr>
            <w:r w:rsidRPr="009D7ED1">
              <w:rPr>
                <w:b/>
              </w:rPr>
              <w:t>(Zümre Başkanı)</w:t>
            </w:r>
          </w:p>
        </w:tc>
        <w:tc>
          <w:tcPr>
            <w:tcW w:w="4433" w:type="dxa"/>
          </w:tcPr>
          <w:p w:rsidR="00754A8B" w:rsidRPr="009D7ED1" w:rsidRDefault="00754A8B" w:rsidP="00354FF5">
            <w:pPr>
              <w:jc w:val="center"/>
              <w:rPr>
                <w:b/>
              </w:rPr>
            </w:pPr>
          </w:p>
          <w:p w:rsidR="00754A8B" w:rsidRPr="009D7ED1" w:rsidRDefault="00754A8B" w:rsidP="00354FF5">
            <w:pPr>
              <w:jc w:val="center"/>
              <w:rPr>
                <w:b/>
              </w:rPr>
            </w:pPr>
            <w:r w:rsidRPr="009D7ED1">
              <w:rPr>
                <w:b/>
              </w:rPr>
              <w:t>Feyza GÖKPINAR</w:t>
            </w:r>
          </w:p>
          <w:p w:rsidR="00754A8B" w:rsidRPr="009D7ED1" w:rsidRDefault="00754A8B" w:rsidP="00354FF5">
            <w:pPr>
              <w:jc w:val="center"/>
              <w:rPr>
                <w:b/>
              </w:rPr>
            </w:pPr>
            <w:r w:rsidRPr="009D7ED1">
              <w:rPr>
                <w:b/>
              </w:rPr>
              <w:t>Sosyal Bilgiler Öğretmeni</w:t>
            </w:r>
          </w:p>
          <w:p w:rsidR="00754A8B" w:rsidRPr="009D7ED1" w:rsidRDefault="00754A8B" w:rsidP="00354FF5">
            <w:pPr>
              <w:jc w:val="center"/>
              <w:rPr>
                <w:b/>
              </w:rPr>
            </w:pPr>
          </w:p>
          <w:p w:rsidR="00754A8B" w:rsidRPr="009D7ED1" w:rsidRDefault="00754A8B" w:rsidP="00354FF5">
            <w:pPr>
              <w:jc w:val="center"/>
              <w:rPr>
                <w:b/>
              </w:rPr>
            </w:pPr>
          </w:p>
          <w:p w:rsidR="00754A8B" w:rsidRPr="009D7ED1" w:rsidRDefault="00754A8B" w:rsidP="00354FF5">
            <w:pPr>
              <w:jc w:val="center"/>
              <w:rPr>
                <w:b/>
              </w:rPr>
            </w:pPr>
          </w:p>
        </w:tc>
      </w:tr>
      <w:tr w:rsidR="00754A8B" w:rsidRPr="009D7ED1" w:rsidTr="00354FF5">
        <w:tc>
          <w:tcPr>
            <w:tcW w:w="4481" w:type="dxa"/>
          </w:tcPr>
          <w:p w:rsidR="00754A8B" w:rsidRPr="009D7ED1" w:rsidRDefault="00754A8B" w:rsidP="00354FF5">
            <w:pPr>
              <w:jc w:val="center"/>
              <w:rPr>
                <w:b/>
              </w:rPr>
            </w:pPr>
          </w:p>
          <w:p w:rsidR="00754A8B" w:rsidRPr="009D7ED1" w:rsidRDefault="00754A8B" w:rsidP="00354FF5">
            <w:pPr>
              <w:jc w:val="center"/>
              <w:rPr>
                <w:b/>
              </w:rPr>
            </w:pPr>
          </w:p>
          <w:p w:rsidR="00754A8B" w:rsidRPr="009D7ED1" w:rsidRDefault="00754A8B" w:rsidP="00354FF5">
            <w:pPr>
              <w:jc w:val="center"/>
              <w:rPr>
                <w:b/>
              </w:rPr>
            </w:pPr>
            <w:r w:rsidRPr="009D7ED1">
              <w:rPr>
                <w:b/>
              </w:rPr>
              <w:t>Ali GÜL</w:t>
            </w:r>
          </w:p>
          <w:p w:rsidR="00754A8B" w:rsidRPr="009D7ED1" w:rsidRDefault="00754A8B" w:rsidP="00354FF5">
            <w:pPr>
              <w:jc w:val="center"/>
              <w:rPr>
                <w:b/>
              </w:rPr>
            </w:pPr>
            <w:r w:rsidRPr="009D7ED1">
              <w:rPr>
                <w:b/>
              </w:rPr>
              <w:t>Sosyal Bilgiler Öğretmeni</w:t>
            </w:r>
          </w:p>
        </w:tc>
        <w:tc>
          <w:tcPr>
            <w:tcW w:w="4433" w:type="dxa"/>
          </w:tcPr>
          <w:p w:rsidR="00754A8B" w:rsidRPr="009D7ED1" w:rsidRDefault="00754A8B" w:rsidP="00354FF5">
            <w:pPr>
              <w:jc w:val="center"/>
              <w:rPr>
                <w:b/>
              </w:rPr>
            </w:pPr>
          </w:p>
          <w:p w:rsidR="00754A8B" w:rsidRPr="009D7ED1" w:rsidRDefault="00754A8B" w:rsidP="00354FF5">
            <w:pPr>
              <w:jc w:val="center"/>
              <w:rPr>
                <w:b/>
              </w:rPr>
            </w:pPr>
          </w:p>
          <w:p w:rsidR="00754A8B" w:rsidRPr="009D7ED1" w:rsidRDefault="00754A8B" w:rsidP="00354FF5">
            <w:pPr>
              <w:jc w:val="center"/>
              <w:rPr>
                <w:b/>
              </w:rPr>
            </w:pPr>
            <w:r w:rsidRPr="009D7ED1">
              <w:rPr>
                <w:b/>
              </w:rPr>
              <w:t>Zülküf YAVUZ</w:t>
            </w:r>
          </w:p>
          <w:p w:rsidR="00754A8B" w:rsidRPr="009D7ED1" w:rsidRDefault="00754A8B" w:rsidP="00354FF5">
            <w:pPr>
              <w:jc w:val="center"/>
              <w:rPr>
                <w:b/>
              </w:rPr>
            </w:pPr>
            <w:r w:rsidRPr="009D7ED1">
              <w:rPr>
                <w:b/>
              </w:rPr>
              <w:t>Sosyal Bilgiler Öğretmeni</w:t>
            </w:r>
          </w:p>
          <w:p w:rsidR="00754A8B" w:rsidRPr="009D7ED1" w:rsidRDefault="00754A8B" w:rsidP="00354FF5">
            <w:pPr>
              <w:jc w:val="center"/>
              <w:rPr>
                <w:b/>
              </w:rPr>
            </w:pPr>
          </w:p>
        </w:tc>
      </w:tr>
    </w:tbl>
    <w:p w:rsidR="00754A8B" w:rsidRPr="009D7ED1" w:rsidRDefault="00754A8B" w:rsidP="009377FF">
      <w:pPr>
        <w:ind w:left="708"/>
        <w:jc w:val="both"/>
      </w:pPr>
    </w:p>
    <w:tbl>
      <w:tblPr>
        <w:tblW w:w="0" w:type="auto"/>
        <w:tblLook w:val="01E0"/>
      </w:tblPr>
      <w:tblGrid>
        <w:gridCol w:w="3181"/>
        <w:gridCol w:w="2881"/>
        <w:gridCol w:w="3482"/>
      </w:tblGrid>
      <w:tr w:rsidR="00754A8B" w:rsidRPr="009D7ED1" w:rsidTr="00354FF5">
        <w:tc>
          <w:tcPr>
            <w:tcW w:w="3181" w:type="dxa"/>
          </w:tcPr>
          <w:p w:rsidR="00754A8B" w:rsidRPr="009D7ED1" w:rsidRDefault="00754A8B" w:rsidP="00354FF5">
            <w:pPr>
              <w:rPr>
                <w:b/>
              </w:rPr>
            </w:pPr>
          </w:p>
        </w:tc>
        <w:tc>
          <w:tcPr>
            <w:tcW w:w="2881" w:type="dxa"/>
          </w:tcPr>
          <w:p w:rsidR="00754A8B" w:rsidRPr="009D7ED1" w:rsidRDefault="00754A8B" w:rsidP="00354FF5">
            <w:pPr>
              <w:rPr>
                <w:b/>
              </w:rPr>
            </w:pPr>
          </w:p>
        </w:tc>
        <w:tc>
          <w:tcPr>
            <w:tcW w:w="3482" w:type="dxa"/>
          </w:tcPr>
          <w:p w:rsidR="00754A8B" w:rsidRPr="009D7ED1" w:rsidRDefault="00754A8B" w:rsidP="00354FF5">
            <w:pPr>
              <w:tabs>
                <w:tab w:val="left" w:pos="360"/>
              </w:tabs>
              <w:rPr>
                <w:b/>
              </w:rPr>
            </w:pPr>
          </w:p>
        </w:tc>
      </w:tr>
      <w:tr w:rsidR="00754A8B" w:rsidRPr="009D7ED1" w:rsidTr="00354FF5">
        <w:tc>
          <w:tcPr>
            <w:tcW w:w="3181" w:type="dxa"/>
          </w:tcPr>
          <w:p w:rsidR="00754A8B" w:rsidRPr="009D7ED1" w:rsidRDefault="00754A8B" w:rsidP="00354FF5">
            <w:pPr>
              <w:jc w:val="center"/>
              <w:rPr>
                <w:b/>
              </w:rPr>
            </w:pPr>
          </w:p>
        </w:tc>
        <w:tc>
          <w:tcPr>
            <w:tcW w:w="2881" w:type="dxa"/>
          </w:tcPr>
          <w:p w:rsidR="00754A8B" w:rsidRPr="009D7ED1" w:rsidRDefault="00754A8B" w:rsidP="00354FF5">
            <w:pPr>
              <w:jc w:val="center"/>
              <w:rPr>
                <w:b/>
              </w:rPr>
            </w:pPr>
            <w:hyperlink r:id="rId9" w:history="1">
              <w:r w:rsidRPr="000B5294">
                <w:rPr>
                  <w:rStyle w:val="Hyperlink"/>
                  <w:b/>
                </w:rPr>
                <w:t>http://www.sorubak.com</w:t>
              </w:r>
            </w:hyperlink>
            <w:r>
              <w:rPr>
                <w:b/>
              </w:rPr>
              <w:t xml:space="preserve"> </w:t>
            </w:r>
          </w:p>
        </w:tc>
        <w:tc>
          <w:tcPr>
            <w:tcW w:w="3482" w:type="dxa"/>
          </w:tcPr>
          <w:p w:rsidR="00754A8B" w:rsidRPr="009D7ED1" w:rsidRDefault="00754A8B" w:rsidP="00354FF5">
            <w:pPr>
              <w:jc w:val="center"/>
              <w:rPr>
                <w:b/>
              </w:rPr>
            </w:pPr>
          </w:p>
          <w:p w:rsidR="00754A8B" w:rsidRPr="009D7ED1" w:rsidRDefault="00754A8B" w:rsidP="00354FF5">
            <w:pPr>
              <w:jc w:val="right"/>
              <w:rPr>
                <w:b/>
              </w:rPr>
            </w:pPr>
            <w:r w:rsidRPr="009D7ED1">
              <w:rPr>
                <w:b/>
              </w:rPr>
              <w:t>02.09.2015</w:t>
            </w:r>
          </w:p>
          <w:p w:rsidR="00754A8B" w:rsidRPr="009D7ED1" w:rsidRDefault="00754A8B" w:rsidP="00354FF5">
            <w:pPr>
              <w:jc w:val="center"/>
              <w:rPr>
                <w:b/>
              </w:rPr>
            </w:pPr>
          </w:p>
          <w:p w:rsidR="00754A8B" w:rsidRPr="009D7ED1" w:rsidRDefault="00754A8B" w:rsidP="00354FF5">
            <w:pPr>
              <w:jc w:val="center"/>
              <w:rPr>
                <w:b/>
              </w:rPr>
            </w:pPr>
          </w:p>
          <w:p w:rsidR="00754A8B" w:rsidRPr="009D7ED1" w:rsidRDefault="00754A8B" w:rsidP="00354FF5">
            <w:pPr>
              <w:jc w:val="center"/>
              <w:rPr>
                <w:b/>
              </w:rPr>
            </w:pPr>
            <w:r w:rsidRPr="009D7ED1">
              <w:rPr>
                <w:b/>
              </w:rPr>
              <w:t>OLUR</w:t>
            </w:r>
          </w:p>
          <w:p w:rsidR="00754A8B" w:rsidRPr="009D7ED1" w:rsidRDefault="00754A8B" w:rsidP="00354FF5">
            <w:pPr>
              <w:jc w:val="center"/>
              <w:rPr>
                <w:b/>
              </w:rPr>
            </w:pPr>
            <w:r w:rsidRPr="009D7ED1">
              <w:rPr>
                <w:b/>
              </w:rPr>
              <w:t>Ahmet KARAGÖZ</w:t>
            </w:r>
          </w:p>
          <w:p w:rsidR="00754A8B" w:rsidRPr="009D7ED1" w:rsidRDefault="00754A8B" w:rsidP="00354FF5">
            <w:pPr>
              <w:jc w:val="center"/>
              <w:rPr>
                <w:b/>
              </w:rPr>
            </w:pPr>
            <w:r w:rsidRPr="009D7ED1">
              <w:rPr>
                <w:b/>
              </w:rPr>
              <w:t>Okul Müdürü</w:t>
            </w:r>
          </w:p>
        </w:tc>
      </w:tr>
    </w:tbl>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1449D0">
      <w:pPr>
        <w:ind w:left="360"/>
        <w:rPr>
          <w:b/>
          <w:color w:val="000000"/>
        </w:rPr>
      </w:pPr>
    </w:p>
    <w:p w:rsidR="00754A8B" w:rsidRDefault="00754A8B" w:rsidP="00363A9A">
      <w:pPr>
        <w:jc w:val="center"/>
        <w:rPr>
          <w:rStyle w:val="hascaption"/>
          <w:rFonts w:ascii="Calibri" w:hAnsi="Calibri"/>
          <w:b/>
          <w:color w:val="FF0000"/>
          <w:sz w:val="40"/>
          <w:szCs w:val="40"/>
        </w:rPr>
      </w:pPr>
    </w:p>
    <w:p w:rsidR="00754A8B" w:rsidRPr="00363A9A" w:rsidRDefault="00754A8B" w:rsidP="00363A9A">
      <w:pPr>
        <w:jc w:val="center"/>
        <w:rPr>
          <w:rStyle w:val="hascaption"/>
          <w:b/>
          <w:color w:val="FF0000"/>
          <w:sz w:val="40"/>
          <w:szCs w:val="40"/>
        </w:rPr>
      </w:pPr>
      <w:r w:rsidRPr="00363A9A">
        <w:rPr>
          <w:rStyle w:val="hascaption"/>
          <w:b/>
          <w:color w:val="FF0000"/>
          <w:sz w:val="40"/>
          <w:szCs w:val="40"/>
        </w:rPr>
        <w:t>TÜRKİYE BU SETİ SEVİYOR!</w:t>
      </w:r>
    </w:p>
    <w:p w:rsidR="00754A8B" w:rsidRPr="00363A9A" w:rsidRDefault="00754A8B" w:rsidP="00363A9A">
      <w:pPr>
        <w:jc w:val="center"/>
        <w:rPr>
          <w:rStyle w:val="hascaption"/>
          <w:b/>
          <w:color w:val="FF0000"/>
          <w:sz w:val="40"/>
          <w:szCs w:val="40"/>
        </w:rPr>
      </w:pPr>
      <w:r w:rsidRPr="00363A9A">
        <w:rPr>
          <w:rStyle w:val="hascaption"/>
          <w:b/>
          <w:color w:val="FF0000"/>
          <w:sz w:val="40"/>
          <w:szCs w:val="40"/>
        </w:rPr>
        <w:t>1.000.000 SATIŞ!</w:t>
      </w:r>
    </w:p>
    <w:p w:rsidR="00754A8B" w:rsidRPr="00363A9A" w:rsidRDefault="00754A8B" w:rsidP="00363A9A">
      <w:pPr>
        <w:jc w:val="center"/>
        <w:rPr>
          <w:rStyle w:val="hascaption"/>
          <w:b/>
          <w:color w:val="000000"/>
          <w:sz w:val="40"/>
          <w:szCs w:val="40"/>
        </w:rPr>
      </w:pPr>
    </w:p>
    <w:p w:rsidR="00754A8B" w:rsidRPr="00363A9A" w:rsidRDefault="00754A8B" w:rsidP="00363A9A">
      <w:pPr>
        <w:jc w:val="center"/>
        <w:rPr>
          <w:rStyle w:val="hascaption"/>
          <w:b/>
          <w:color w:val="000000"/>
          <w:sz w:val="40"/>
          <w:szCs w:val="40"/>
        </w:rPr>
      </w:pPr>
      <w:r w:rsidRPr="00363A9A">
        <w:rPr>
          <w:rStyle w:val="hascaption"/>
          <w:b/>
          <w:color w:val="000000"/>
          <w:sz w:val="40"/>
          <w:szCs w:val="40"/>
        </w:rPr>
        <w:t>HER SOSYAL BİLGİLER ÖĞRETMENİN KÜTÜPHANESİNDE OLMASI GEREKEN; SOSYAL BİLGİLER DERSİNİ SEVDİREN, ÖĞRENCİLERİN ELİNDEN DÜŞÜREMEDİĞİ EĞLENCELİ TARİH SETİ  (12 KİTAP)</w:t>
      </w:r>
    </w:p>
    <w:p w:rsidR="00754A8B" w:rsidRPr="00363A9A" w:rsidRDefault="00754A8B" w:rsidP="00363A9A">
      <w:pPr>
        <w:jc w:val="center"/>
        <w:rPr>
          <w:b/>
          <w:i/>
          <w:color w:val="333333"/>
          <w:sz w:val="28"/>
          <w:szCs w:val="28"/>
        </w:rPr>
      </w:pPr>
    </w:p>
    <w:p w:rsidR="00754A8B" w:rsidRPr="00363A9A" w:rsidRDefault="00754A8B" w:rsidP="00363A9A">
      <w:pPr>
        <w:jc w:val="center"/>
        <w:rPr>
          <w:b/>
          <w:i/>
          <w:color w:val="333333"/>
          <w:sz w:val="28"/>
          <w:szCs w:val="28"/>
        </w:rPr>
      </w:pPr>
      <w:r w:rsidRPr="00880F99">
        <w:rPr>
          <w:b/>
          <w:i/>
          <w:noProof/>
          <w:color w:val="333333"/>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i1025" type="#_x0000_t75" style="width:5in;height:268.5pt;visibility:visible">
            <v:imagedata r:id="rId10" o:title=""/>
          </v:shape>
        </w:pict>
      </w:r>
    </w:p>
    <w:p w:rsidR="00754A8B" w:rsidRDefault="00754A8B" w:rsidP="00363A9A">
      <w:pPr>
        <w:jc w:val="center"/>
        <w:rPr>
          <w:b/>
          <w:i/>
          <w:color w:val="333333"/>
          <w:sz w:val="28"/>
          <w:szCs w:val="28"/>
        </w:rPr>
      </w:pPr>
    </w:p>
    <w:p w:rsidR="00754A8B" w:rsidRPr="00363A9A" w:rsidRDefault="00754A8B" w:rsidP="00363A9A">
      <w:pPr>
        <w:jc w:val="center"/>
        <w:rPr>
          <w:b/>
          <w:i/>
          <w:color w:val="333333"/>
          <w:sz w:val="28"/>
          <w:szCs w:val="28"/>
        </w:rPr>
      </w:pPr>
      <w:r w:rsidRPr="00363A9A">
        <w:rPr>
          <w:b/>
          <w:i/>
          <w:color w:val="333333"/>
          <w:sz w:val="28"/>
          <w:szCs w:val="28"/>
        </w:rPr>
        <w:t xml:space="preserve">Sipariş için: </w:t>
      </w:r>
      <w:r>
        <w:rPr>
          <w:b/>
          <w:i/>
          <w:color w:val="333333"/>
          <w:sz w:val="28"/>
          <w:szCs w:val="28"/>
        </w:rPr>
        <w:t>(linkin üzerine tıklayınca sizi siteye yönlendirecektir)</w:t>
      </w:r>
    </w:p>
    <w:p w:rsidR="00754A8B" w:rsidRPr="00363A9A" w:rsidRDefault="00754A8B" w:rsidP="00363A9A">
      <w:pPr>
        <w:jc w:val="center"/>
        <w:rPr>
          <w:b/>
          <w:i/>
          <w:color w:val="333333"/>
          <w:sz w:val="28"/>
          <w:szCs w:val="28"/>
        </w:rPr>
      </w:pPr>
    </w:p>
    <w:p w:rsidR="00754A8B" w:rsidRPr="00BA3119" w:rsidRDefault="00754A8B" w:rsidP="00C31E47">
      <w:pPr>
        <w:jc w:val="center"/>
        <w:rPr>
          <w:b/>
          <w:color w:val="000000"/>
        </w:rPr>
      </w:pPr>
      <w:r w:rsidRPr="00363A9A">
        <w:rPr>
          <w:b/>
          <w:i/>
          <w:color w:val="333333"/>
          <w:sz w:val="28"/>
          <w:szCs w:val="28"/>
        </w:rPr>
        <w:t>http://www.kitapyurdu.com/index.php?route=product/search&amp;filter_name=metin%20%C3%B6zdamarlar</w:t>
      </w:r>
    </w:p>
    <w:sectPr w:rsidR="00754A8B" w:rsidRPr="00BA3119" w:rsidSect="00610C56">
      <w:type w:val="continuous"/>
      <w:pgSz w:w="12240" w:h="15840"/>
      <w:pgMar w:top="1417" w:right="1417" w:bottom="1417" w:left="1417"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A8B" w:rsidRDefault="00754A8B">
      <w:r>
        <w:separator/>
      </w:r>
    </w:p>
  </w:endnote>
  <w:endnote w:type="continuationSeparator" w:id="0">
    <w:p w:rsidR="00754A8B" w:rsidRDefault="00754A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Garamond">
    <w:panose1 w:val="02020404030301010803"/>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A8B" w:rsidRDefault="00754A8B" w:rsidP="006F7B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54A8B" w:rsidRDefault="00754A8B" w:rsidP="006F7B4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A8B" w:rsidRDefault="00754A8B" w:rsidP="006F7B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754A8B" w:rsidRDefault="00754A8B" w:rsidP="006351D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A8B" w:rsidRDefault="00754A8B">
      <w:r>
        <w:separator/>
      </w:r>
    </w:p>
  </w:footnote>
  <w:footnote w:type="continuationSeparator" w:id="0">
    <w:p w:rsidR="00754A8B" w:rsidRDefault="00754A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72F1715"/>
    <w:multiLevelType w:val="hybridMultilevel"/>
    <w:tmpl w:val="0046FC2E"/>
    <w:lvl w:ilvl="0" w:tplc="A7EC77C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5724B92"/>
    <w:multiLevelType w:val="hybridMultilevel"/>
    <w:tmpl w:val="FBC201CC"/>
    <w:lvl w:ilvl="0" w:tplc="0C486D5C">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787D90"/>
    <w:multiLevelType w:val="hybridMultilevel"/>
    <w:tmpl w:val="B95ED60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BF62C0D"/>
    <w:multiLevelType w:val="hybridMultilevel"/>
    <w:tmpl w:val="4D006B2C"/>
    <w:lvl w:ilvl="0" w:tplc="0C486D5C">
      <w:start w:val="1"/>
      <w:numFmt w:val="decimal"/>
      <w:lvlText w:val="%1."/>
      <w:lvlJc w:val="left"/>
      <w:pPr>
        <w:tabs>
          <w:tab w:val="num" w:pos="1080"/>
        </w:tabs>
        <w:ind w:left="1080" w:hanging="360"/>
      </w:pPr>
      <w:rPr>
        <w:rFonts w:cs="Times New Roman" w:hint="default"/>
        <w:b/>
      </w:rPr>
    </w:lvl>
    <w:lvl w:ilvl="1" w:tplc="041F0019" w:tentative="1">
      <w:start w:val="1"/>
      <w:numFmt w:val="lowerLetter"/>
      <w:lvlText w:val="%2."/>
      <w:lvlJc w:val="left"/>
      <w:pPr>
        <w:tabs>
          <w:tab w:val="num" w:pos="1800"/>
        </w:tabs>
        <w:ind w:left="1800" w:hanging="360"/>
      </w:pPr>
      <w:rPr>
        <w:rFonts w:cs="Times New Roman"/>
      </w:rPr>
    </w:lvl>
    <w:lvl w:ilvl="2" w:tplc="041F001B" w:tentative="1">
      <w:start w:val="1"/>
      <w:numFmt w:val="lowerRoman"/>
      <w:lvlText w:val="%3."/>
      <w:lvlJc w:val="right"/>
      <w:pPr>
        <w:tabs>
          <w:tab w:val="num" w:pos="2520"/>
        </w:tabs>
        <w:ind w:left="2520" w:hanging="180"/>
      </w:pPr>
      <w:rPr>
        <w:rFonts w:cs="Times New Roman"/>
      </w:rPr>
    </w:lvl>
    <w:lvl w:ilvl="3" w:tplc="041F000F" w:tentative="1">
      <w:start w:val="1"/>
      <w:numFmt w:val="decimal"/>
      <w:lvlText w:val="%4."/>
      <w:lvlJc w:val="left"/>
      <w:pPr>
        <w:tabs>
          <w:tab w:val="num" w:pos="3240"/>
        </w:tabs>
        <w:ind w:left="3240" w:hanging="360"/>
      </w:pPr>
      <w:rPr>
        <w:rFonts w:cs="Times New Roman"/>
      </w:rPr>
    </w:lvl>
    <w:lvl w:ilvl="4" w:tplc="041F0019" w:tentative="1">
      <w:start w:val="1"/>
      <w:numFmt w:val="lowerLetter"/>
      <w:lvlText w:val="%5."/>
      <w:lvlJc w:val="left"/>
      <w:pPr>
        <w:tabs>
          <w:tab w:val="num" w:pos="3960"/>
        </w:tabs>
        <w:ind w:left="3960" w:hanging="360"/>
      </w:pPr>
      <w:rPr>
        <w:rFonts w:cs="Times New Roman"/>
      </w:rPr>
    </w:lvl>
    <w:lvl w:ilvl="5" w:tplc="041F001B" w:tentative="1">
      <w:start w:val="1"/>
      <w:numFmt w:val="lowerRoman"/>
      <w:lvlText w:val="%6."/>
      <w:lvlJc w:val="right"/>
      <w:pPr>
        <w:tabs>
          <w:tab w:val="num" w:pos="4680"/>
        </w:tabs>
        <w:ind w:left="4680" w:hanging="180"/>
      </w:pPr>
      <w:rPr>
        <w:rFonts w:cs="Times New Roman"/>
      </w:rPr>
    </w:lvl>
    <w:lvl w:ilvl="6" w:tplc="041F000F" w:tentative="1">
      <w:start w:val="1"/>
      <w:numFmt w:val="decimal"/>
      <w:lvlText w:val="%7."/>
      <w:lvlJc w:val="left"/>
      <w:pPr>
        <w:tabs>
          <w:tab w:val="num" w:pos="5400"/>
        </w:tabs>
        <w:ind w:left="5400" w:hanging="360"/>
      </w:pPr>
      <w:rPr>
        <w:rFonts w:cs="Times New Roman"/>
      </w:rPr>
    </w:lvl>
    <w:lvl w:ilvl="7" w:tplc="041F0019" w:tentative="1">
      <w:start w:val="1"/>
      <w:numFmt w:val="lowerLetter"/>
      <w:lvlText w:val="%8."/>
      <w:lvlJc w:val="left"/>
      <w:pPr>
        <w:tabs>
          <w:tab w:val="num" w:pos="6120"/>
        </w:tabs>
        <w:ind w:left="6120" w:hanging="360"/>
      </w:pPr>
      <w:rPr>
        <w:rFonts w:cs="Times New Roman"/>
      </w:rPr>
    </w:lvl>
    <w:lvl w:ilvl="8" w:tplc="041F001B" w:tentative="1">
      <w:start w:val="1"/>
      <w:numFmt w:val="lowerRoman"/>
      <w:lvlText w:val="%9."/>
      <w:lvlJc w:val="right"/>
      <w:pPr>
        <w:tabs>
          <w:tab w:val="num" w:pos="6840"/>
        </w:tabs>
        <w:ind w:left="6840" w:hanging="180"/>
      </w:pPr>
      <w:rPr>
        <w:rFonts w:cs="Times New Roman"/>
      </w:rPr>
    </w:lvl>
  </w:abstractNum>
  <w:abstractNum w:abstractNumId="12">
    <w:nsid w:val="2CEF0108"/>
    <w:multiLevelType w:val="multilevel"/>
    <w:tmpl w:val="64441AA2"/>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upperRoman"/>
      <w:lvlText w:val="%3."/>
      <w:lvlJc w:val="left"/>
      <w:pPr>
        <w:tabs>
          <w:tab w:val="num" w:pos="2700"/>
        </w:tabs>
        <w:ind w:left="2700" w:hanging="72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3A4B00F5"/>
    <w:multiLevelType w:val="hybridMultilevel"/>
    <w:tmpl w:val="A1E8D754"/>
    <w:lvl w:ilvl="0" w:tplc="25EAD624">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3CFA0C0F"/>
    <w:multiLevelType w:val="hybridMultilevel"/>
    <w:tmpl w:val="A11AFEB8"/>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cs="Times New Roman" w:hint="default"/>
      </w:rPr>
    </w:lvl>
    <w:lvl w:ilvl="1" w:tplc="5C1AD31C">
      <w:start w:val="1"/>
      <w:numFmt w:val="lowerLetter"/>
      <w:lvlText w:val="%2."/>
      <w:lvlJc w:val="left"/>
      <w:pPr>
        <w:tabs>
          <w:tab w:val="num" w:pos="1440"/>
        </w:tabs>
        <w:ind w:left="1440" w:hanging="360"/>
      </w:pPr>
      <w:rPr>
        <w:rFonts w:cs="Times New Roman" w:hint="default"/>
      </w:rPr>
    </w:lvl>
    <w:lvl w:ilvl="2" w:tplc="307AFE2A">
      <w:start w:val="1"/>
      <w:numFmt w:val="upperRoman"/>
      <w:lvlText w:val="%3."/>
      <w:lvlJc w:val="left"/>
      <w:pPr>
        <w:tabs>
          <w:tab w:val="num" w:pos="2700"/>
        </w:tabs>
        <w:ind w:left="2700" w:hanging="72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41244369"/>
    <w:multiLevelType w:val="hybridMultilevel"/>
    <w:tmpl w:val="864C71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71E5152"/>
    <w:multiLevelType w:val="hybridMultilevel"/>
    <w:tmpl w:val="64441AA2"/>
    <w:lvl w:ilvl="0" w:tplc="041F000F">
      <w:start w:val="1"/>
      <w:numFmt w:val="decimal"/>
      <w:lvlText w:val="%1."/>
      <w:lvlJc w:val="left"/>
      <w:pPr>
        <w:tabs>
          <w:tab w:val="num" w:pos="786"/>
        </w:tabs>
        <w:ind w:left="786" w:hanging="360"/>
      </w:pPr>
      <w:rPr>
        <w:rFonts w:cs="Times New Roman" w:hint="default"/>
      </w:rPr>
    </w:lvl>
    <w:lvl w:ilvl="1" w:tplc="5C1AD31C">
      <w:start w:val="1"/>
      <w:numFmt w:val="lowerLetter"/>
      <w:lvlText w:val="%2."/>
      <w:lvlJc w:val="left"/>
      <w:pPr>
        <w:tabs>
          <w:tab w:val="num" w:pos="1440"/>
        </w:tabs>
        <w:ind w:left="1440" w:hanging="360"/>
      </w:pPr>
      <w:rPr>
        <w:rFonts w:cs="Times New Roman" w:hint="default"/>
      </w:rPr>
    </w:lvl>
    <w:lvl w:ilvl="2" w:tplc="307AFE2A">
      <w:start w:val="1"/>
      <w:numFmt w:val="upperRoman"/>
      <w:lvlText w:val="%3."/>
      <w:lvlJc w:val="left"/>
      <w:pPr>
        <w:tabs>
          <w:tab w:val="num" w:pos="2700"/>
        </w:tabs>
        <w:ind w:left="2700" w:hanging="72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3">
    <w:nsid w:val="6AE5176D"/>
    <w:multiLevelType w:val="singleLevel"/>
    <w:tmpl w:val="D4EAA5E8"/>
    <w:lvl w:ilvl="0">
      <w:start w:val="1"/>
      <w:numFmt w:val="decimal"/>
      <w:lvlText w:val="%1."/>
      <w:lvlJc w:val="left"/>
      <w:pPr>
        <w:tabs>
          <w:tab w:val="num" w:pos="705"/>
        </w:tabs>
        <w:ind w:left="705" w:hanging="705"/>
      </w:pPr>
      <w:rPr>
        <w:rFonts w:cs="Times New Roman" w:hint="default"/>
      </w:rPr>
    </w:lvl>
  </w:abstractNum>
  <w:abstractNum w:abstractNumId="24">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24"/>
  </w:num>
  <w:num w:numId="4">
    <w:abstractNumId w:val="3"/>
  </w:num>
  <w:num w:numId="5">
    <w:abstractNumId w:val="22"/>
  </w:num>
  <w:num w:numId="6">
    <w:abstractNumId w:val="20"/>
  </w:num>
  <w:num w:numId="7">
    <w:abstractNumId w:val="23"/>
  </w:num>
  <w:num w:numId="8">
    <w:abstractNumId w:val="15"/>
  </w:num>
  <w:num w:numId="9">
    <w:abstractNumId w:val="6"/>
  </w:num>
  <w:num w:numId="10">
    <w:abstractNumId w:val="11"/>
  </w:num>
  <w:num w:numId="11">
    <w:abstractNumId w:val="12"/>
  </w:num>
  <w:num w:numId="12">
    <w:abstractNumId w:val="19"/>
  </w:num>
  <w:num w:numId="13">
    <w:abstractNumId w:val="18"/>
  </w:num>
  <w:num w:numId="14">
    <w:abstractNumId w:val="13"/>
  </w:num>
  <w:num w:numId="15">
    <w:abstractNumId w:val="1"/>
  </w:num>
  <w:num w:numId="16">
    <w:abstractNumId w:val="5"/>
  </w:num>
  <w:num w:numId="17">
    <w:abstractNumId w:val="8"/>
  </w:num>
  <w:num w:numId="18">
    <w:abstractNumId w:val="4"/>
  </w:num>
  <w:num w:numId="19">
    <w:abstractNumId w:val="10"/>
  </w:num>
  <w:num w:numId="20">
    <w:abstractNumId w:val="21"/>
  </w:num>
  <w:num w:numId="21">
    <w:abstractNumId w:val="0"/>
  </w:num>
  <w:num w:numId="22">
    <w:abstractNumId w:val="2"/>
  </w:num>
  <w:num w:numId="23">
    <w:abstractNumId w:val="14"/>
  </w:num>
  <w:num w:numId="24">
    <w:abstractNumId w:val="17"/>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67F3"/>
    <w:rsid w:val="000131BD"/>
    <w:rsid w:val="00041DAA"/>
    <w:rsid w:val="00042B20"/>
    <w:rsid w:val="00054E06"/>
    <w:rsid w:val="000550DD"/>
    <w:rsid w:val="00056F39"/>
    <w:rsid w:val="00067CE7"/>
    <w:rsid w:val="000B4AEC"/>
    <w:rsid w:val="000B5294"/>
    <w:rsid w:val="000B62ED"/>
    <w:rsid w:val="000C3234"/>
    <w:rsid w:val="000C5B35"/>
    <w:rsid w:val="000D4EE5"/>
    <w:rsid w:val="000E4494"/>
    <w:rsid w:val="000E4570"/>
    <w:rsid w:val="000E73B8"/>
    <w:rsid w:val="00101977"/>
    <w:rsid w:val="00120749"/>
    <w:rsid w:val="00135E37"/>
    <w:rsid w:val="00141388"/>
    <w:rsid w:val="00142372"/>
    <w:rsid w:val="001449D0"/>
    <w:rsid w:val="00190AA2"/>
    <w:rsid w:val="001A39F0"/>
    <w:rsid w:val="001B780B"/>
    <w:rsid w:val="001D57A0"/>
    <w:rsid w:val="001E04A1"/>
    <w:rsid w:val="001E5509"/>
    <w:rsid w:val="001E5C4A"/>
    <w:rsid w:val="001E6C39"/>
    <w:rsid w:val="001F34D6"/>
    <w:rsid w:val="00207203"/>
    <w:rsid w:val="00250BE0"/>
    <w:rsid w:val="00276CEC"/>
    <w:rsid w:val="00276E0A"/>
    <w:rsid w:val="002950CD"/>
    <w:rsid w:val="002A1857"/>
    <w:rsid w:val="002C0276"/>
    <w:rsid w:val="002E1A21"/>
    <w:rsid w:val="002E46BA"/>
    <w:rsid w:val="002E4FA8"/>
    <w:rsid w:val="002E67F3"/>
    <w:rsid w:val="002F1AB4"/>
    <w:rsid w:val="002F62D7"/>
    <w:rsid w:val="002F7C1F"/>
    <w:rsid w:val="003152BB"/>
    <w:rsid w:val="00315533"/>
    <w:rsid w:val="0034100F"/>
    <w:rsid w:val="00354A17"/>
    <w:rsid w:val="00354FF5"/>
    <w:rsid w:val="00363A9A"/>
    <w:rsid w:val="003676CB"/>
    <w:rsid w:val="00372F6B"/>
    <w:rsid w:val="003A038B"/>
    <w:rsid w:val="003A05C8"/>
    <w:rsid w:val="003B0C39"/>
    <w:rsid w:val="003B373D"/>
    <w:rsid w:val="003C2DE1"/>
    <w:rsid w:val="003C61ED"/>
    <w:rsid w:val="003C62D5"/>
    <w:rsid w:val="003C7822"/>
    <w:rsid w:val="003D42BB"/>
    <w:rsid w:val="003D4F8E"/>
    <w:rsid w:val="00402B75"/>
    <w:rsid w:val="004075FB"/>
    <w:rsid w:val="00415FED"/>
    <w:rsid w:val="0046127D"/>
    <w:rsid w:val="00466F90"/>
    <w:rsid w:val="00467FCA"/>
    <w:rsid w:val="0048738E"/>
    <w:rsid w:val="004911C5"/>
    <w:rsid w:val="00491E10"/>
    <w:rsid w:val="004B26E2"/>
    <w:rsid w:val="004B417A"/>
    <w:rsid w:val="004C59C3"/>
    <w:rsid w:val="004F194E"/>
    <w:rsid w:val="00501785"/>
    <w:rsid w:val="00507D82"/>
    <w:rsid w:val="00515328"/>
    <w:rsid w:val="00522E20"/>
    <w:rsid w:val="0052524D"/>
    <w:rsid w:val="00527905"/>
    <w:rsid w:val="0053659D"/>
    <w:rsid w:val="00545F78"/>
    <w:rsid w:val="00550635"/>
    <w:rsid w:val="00550B9C"/>
    <w:rsid w:val="00583435"/>
    <w:rsid w:val="0058589D"/>
    <w:rsid w:val="00586C69"/>
    <w:rsid w:val="00587F57"/>
    <w:rsid w:val="005C0569"/>
    <w:rsid w:val="005C1A02"/>
    <w:rsid w:val="005C4714"/>
    <w:rsid w:val="005C4D38"/>
    <w:rsid w:val="005F04E3"/>
    <w:rsid w:val="0060714E"/>
    <w:rsid w:val="00610C56"/>
    <w:rsid w:val="0062587C"/>
    <w:rsid w:val="006300CC"/>
    <w:rsid w:val="00631D52"/>
    <w:rsid w:val="006322A6"/>
    <w:rsid w:val="006351D2"/>
    <w:rsid w:val="00642C1D"/>
    <w:rsid w:val="00681D64"/>
    <w:rsid w:val="0068334C"/>
    <w:rsid w:val="00691FF3"/>
    <w:rsid w:val="006A7B5A"/>
    <w:rsid w:val="006D43BF"/>
    <w:rsid w:val="006E3AE7"/>
    <w:rsid w:val="006E7371"/>
    <w:rsid w:val="006F78DF"/>
    <w:rsid w:val="006F7B4C"/>
    <w:rsid w:val="00711D1E"/>
    <w:rsid w:val="007452E7"/>
    <w:rsid w:val="00745A92"/>
    <w:rsid w:val="00754A8B"/>
    <w:rsid w:val="00755766"/>
    <w:rsid w:val="00772A7B"/>
    <w:rsid w:val="0077758D"/>
    <w:rsid w:val="00783825"/>
    <w:rsid w:val="00783FF8"/>
    <w:rsid w:val="007A11D4"/>
    <w:rsid w:val="007A2234"/>
    <w:rsid w:val="007C7B2F"/>
    <w:rsid w:val="007D58CE"/>
    <w:rsid w:val="007E16AE"/>
    <w:rsid w:val="007E273A"/>
    <w:rsid w:val="007E3866"/>
    <w:rsid w:val="007F0AB9"/>
    <w:rsid w:val="007F3670"/>
    <w:rsid w:val="007F6826"/>
    <w:rsid w:val="008010C1"/>
    <w:rsid w:val="0080625A"/>
    <w:rsid w:val="00826CF6"/>
    <w:rsid w:val="008432E5"/>
    <w:rsid w:val="00853E79"/>
    <w:rsid w:val="0086348B"/>
    <w:rsid w:val="008645E9"/>
    <w:rsid w:val="00864820"/>
    <w:rsid w:val="00866E0A"/>
    <w:rsid w:val="0087042D"/>
    <w:rsid w:val="00880F99"/>
    <w:rsid w:val="00895E81"/>
    <w:rsid w:val="008A1038"/>
    <w:rsid w:val="008A47B8"/>
    <w:rsid w:val="00900278"/>
    <w:rsid w:val="009030C6"/>
    <w:rsid w:val="0091358A"/>
    <w:rsid w:val="00914CC6"/>
    <w:rsid w:val="00920861"/>
    <w:rsid w:val="00925B13"/>
    <w:rsid w:val="00931044"/>
    <w:rsid w:val="009377FF"/>
    <w:rsid w:val="00943BF9"/>
    <w:rsid w:val="00944F79"/>
    <w:rsid w:val="00956B7E"/>
    <w:rsid w:val="00984057"/>
    <w:rsid w:val="009A07E2"/>
    <w:rsid w:val="009D353C"/>
    <w:rsid w:val="009D7ED1"/>
    <w:rsid w:val="009E4CFE"/>
    <w:rsid w:val="00A06195"/>
    <w:rsid w:val="00A07685"/>
    <w:rsid w:val="00A1481B"/>
    <w:rsid w:val="00A25971"/>
    <w:rsid w:val="00A26CF4"/>
    <w:rsid w:val="00A322F9"/>
    <w:rsid w:val="00A45D6D"/>
    <w:rsid w:val="00A52F36"/>
    <w:rsid w:val="00A66FDB"/>
    <w:rsid w:val="00A67F1B"/>
    <w:rsid w:val="00A922FC"/>
    <w:rsid w:val="00AB1DDC"/>
    <w:rsid w:val="00AC0FFB"/>
    <w:rsid w:val="00AE0AB6"/>
    <w:rsid w:val="00AE4078"/>
    <w:rsid w:val="00AE5336"/>
    <w:rsid w:val="00AF0A94"/>
    <w:rsid w:val="00AF0B8C"/>
    <w:rsid w:val="00B003AC"/>
    <w:rsid w:val="00B26138"/>
    <w:rsid w:val="00B32257"/>
    <w:rsid w:val="00B34535"/>
    <w:rsid w:val="00B4046A"/>
    <w:rsid w:val="00B47789"/>
    <w:rsid w:val="00B660A7"/>
    <w:rsid w:val="00B76A83"/>
    <w:rsid w:val="00B83C57"/>
    <w:rsid w:val="00B90CA9"/>
    <w:rsid w:val="00B92CE2"/>
    <w:rsid w:val="00B94341"/>
    <w:rsid w:val="00BA3119"/>
    <w:rsid w:val="00BB7844"/>
    <w:rsid w:val="00BD12FF"/>
    <w:rsid w:val="00BE70B6"/>
    <w:rsid w:val="00BF224E"/>
    <w:rsid w:val="00C06575"/>
    <w:rsid w:val="00C147C7"/>
    <w:rsid w:val="00C159F0"/>
    <w:rsid w:val="00C169AD"/>
    <w:rsid w:val="00C31E47"/>
    <w:rsid w:val="00C31ECD"/>
    <w:rsid w:val="00C45C89"/>
    <w:rsid w:val="00C52216"/>
    <w:rsid w:val="00C6659A"/>
    <w:rsid w:val="00C7266C"/>
    <w:rsid w:val="00C82580"/>
    <w:rsid w:val="00CA6FC7"/>
    <w:rsid w:val="00CB2F56"/>
    <w:rsid w:val="00CB44D5"/>
    <w:rsid w:val="00CB5C24"/>
    <w:rsid w:val="00CC3F75"/>
    <w:rsid w:val="00CC57BF"/>
    <w:rsid w:val="00CD3DF3"/>
    <w:rsid w:val="00CD5A34"/>
    <w:rsid w:val="00CD63E8"/>
    <w:rsid w:val="00CE20F4"/>
    <w:rsid w:val="00CF4972"/>
    <w:rsid w:val="00CF7F9B"/>
    <w:rsid w:val="00D004EB"/>
    <w:rsid w:val="00D06CDF"/>
    <w:rsid w:val="00D14F81"/>
    <w:rsid w:val="00D20336"/>
    <w:rsid w:val="00D33CDE"/>
    <w:rsid w:val="00D37F2F"/>
    <w:rsid w:val="00D4337A"/>
    <w:rsid w:val="00D44966"/>
    <w:rsid w:val="00D53F9C"/>
    <w:rsid w:val="00D81481"/>
    <w:rsid w:val="00DA13B9"/>
    <w:rsid w:val="00DD4B29"/>
    <w:rsid w:val="00E068E2"/>
    <w:rsid w:val="00E24921"/>
    <w:rsid w:val="00E327D0"/>
    <w:rsid w:val="00E3336D"/>
    <w:rsid w:val="00E34471"/>
    <w:rsid w:val="00E34FCB"/>
    <w:rsid w:val="00E4384E"/>
    <w:rsid w:val="00E80E26"/>
    <w:rsid w:val="00E92B13"/>
    <w:rsid w:val="00EB6CA7"/>
    <w:rsid w:val="00ED5824"/>
    <w:rsid w:val="00ED7490"/>
    <w:rsid w:val="00EE3683"/>
    <w:rsid w:val="00EE42CB"/>
    <w:rsid w:val="00EE6873"/>
    <w:rsid w:val="00EF41D9"/>
    <w:rsid w:val="00EF45F4"/>
    <w:rsid w:val="00EF7BBA"/>
    <w:rsid w:val="00F03483"/>
    <w:rsid w:val="00F039FA"/>
    <w:rsid w:val="00F0606E"/>
    <w:rsid w:val="00F149A8"/>
    <w:rsid w:val="00F1687C"/>
    <w:rsid w:val="00F16EAB"/>
    <w:rsid w:val="00F174F9"/>
    <w:rsid w:val="00F324AD"/>
    <w:rsid w:val="00F32F72"/>
    <w:rsid w:val="00F37D49"/>
    <w:rsid w:val="00F457E5"/>
    <w:rsid w:val="00F5430D"/>
    <w:rsid w:val="00F66486"/>
    <w:rsid w:val="00F66812"/>
    <w:rsid w:val="00F66892"/>
    <w:rsid w:val="00F83DD6"/>
    <w:rsid w:val="00FB384D"/>
    <w:rsid w:val="00FE4A6F"/>
    <w:rsid w:val="00FF719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58D"/>
    <w:rPr>
      <w:sz w:val="24"/>
      <w:szCs w:val="24"/>
    </w:rPr>
  </w:style>
  <w:style w:type="paragraph" w:styleId="Heading1">
    <w:name w:val="heading 1"/>
    <w:basedOn w:val="Normal"/>
    <w:next w:val="Normal"/>
    <w:link w:val="Heading1Char"/>
    <w:uiPriority w:val="99"/>
    <w:qFormat/>
    <w:rsid w:val="00EB6CA7"/>
    <w:pPr>
      <w:keepNext/>
      <w:ind w:left="360"/>
      <w:jc w:val="center"/>
      <w:outlineLvl w:val="0"/>
    </w:pPr>
    <w:rPr>
      <w:b/>
      <w:bCs/>
    </w:rPr>
  </w:style>
  <w:style w:type="paragraph" w:styleId="Heading2">
    <w:name w:val="heading 2"/>
    <w:basedOn w:val="Normal"/>
    <w:next w:val="Normal"/>
    <w:link w:val="Heading2Char"/>
    <w:uiPriority w:val="99"/>
    <w:qFormat/>
    <w:rsid w:val="00EB6CA7"/>
    <w:pPr>
      <w:keepNext/>
      <w:jc w:val="center"/>
      <w:outlineLvl w:val="1"/>
    </w:pPr>
    <w:rPr>
      <w:b/>
      <w:bCs/>
    </w:rPr>
  </w:style>
  <w:style w:type="paragraph" w:styleId="Heading3">
    <w:name w:val="heading 3"/>
    <w:basedOn w:val="Normal"/>
    <w:next w:val="Normal"/>
    <w:link w:val="Heading3Char"/>
    <w:uiPriority w:val="99"/>
    <w:qFormat/>
    <w:rsid w:val="00EB6CA7"/>
    <w:pPr>
      <w:keepNext/>
      <w:jc w:val="both"/>
      <w:outlineLvl w:val="2"/>
    </w:pPr>
    <w:rPr>
      <w:b/>
      <w:bCs/>
    </w:rPr>
  </w:style>
  <w:style w:type="paragraph" w:styleId="Heading6">
    <w:name w:val="heading 6"/>
    <w:basedOn w:val="Normal"/>
    <w:next w:val="Normal"/>
    <w:link w:val="Heading6Char"/>
    <w:uiPriority w:val="99"/>
    <w:qFormat/>
    <w:rsid w:val="00F5430D"/>
    <w:pPr>
      <w:spacing w:before="240" w:after="60"/>
      <w:outlineLvl w:val="5"/>
    </w:pPr>
    <w:rPr>
      <w:b/>
      <w:bCs/>
      <w:sz w:val="22"/>
      <w:szCs w:val="22"/>
    </w:rPr>
  </w:style>
  <w:style w:type="paragraph" w:styleId="Heading8">
    <w:name w:val="heading 8"/>
    <w:basedOn w:val="Normal"/>
    <w:next w:val="Normal"/>
    <w:link w:val="Heading8Char"/>
    <w:uiPriority w:val="99"/>
    <w:qFormat/>
    <w:rsid w:val="00F324AD"/>
    <w:pPr>
      <w:spacing w:before="240" w:after="60"/>
      <w:outlineLvl w:val="7"/>
    </w:pPr>
    <w:rPr>
      <w:rFonts w:ascii="Calibri" w:hAnsi="Calibri"/>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3061"/>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743061"/>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743061"/>
    <w:rPr>
      <w:rFonts w:asciiTheme="majorHAnsi" w:eastAsiaTheme="majorEastAsia" w:hAnsiTheme="majorHAnsi" w:cstheme="majorBidi"/>
      <w:b/>
      <w:bCs/>
      <w:sz w:val="26"/>
      <w:szCs w:val="26"/>
    </w:rPr>
  </w:style>
  <w:style w:type="character" w:customStyle="1" w:styleId="Heading6Char">
    <w:name w:val="Heading 6 Char"/>
    <w:basedOn w:val="DefaultParagraphFont"/>
    <w:link w:val="Heading6"/>
    <w:uiPriority w:val="9"/>
    <w:semiHidden/>
    <w:rsid w:val="00743061"/>
    <w:rPr>
      <w:rFonts w:asciiTheme="minorHAnsi" w:eastAsiaTheme="minorEastAsia" w:hAnsiTheme="minorHAnsi" w:cstheme="minorBidi"/>
      <w:b/>
      <w:bCs/>
    </w:rPr>
  </w:style>
  <w:style w:type="character" w:customStyle="1" w:styleId="Heading8Char">
    <w:name w:val="Heading 8 Char"/>
    <w:basedOn w:val="DefaultParagraphFont"/>
    <w:link w:val="Heading8"/>
    <w:uiPriority w:val="99"/>
    <w:semiHidden/>
    <w:locked/>
    <w:rsid w:val="00F324AD"/>
    <w:rPr>
      <w:rFonts w:ascii="Calibri" w:hAnsi="Calibri" w:cs="Times New Roman"/>
      <w:i/>
      <w:iCs/>
      <w:sz w:val="24"/>
      <w:szCs w:val="24"/>
    </w:rPr>
  </w:style>
  <w:style w:type="paragraph" w:styleId="Footer">
    <w:name w:val="footer"/>
    <w:basedOn w:val="Normal"/>
    <w:link w:val="FooterChar"/>
    <w:uiPriority w:val="99"/>
    <w:rsid w:val="006F7B4C"/>
    <w:pPr>
      <w:tabs>
        <w:tab w:val="center" w:pos="4536"/>
        <w:tab w:val="right" w:pos="9072"/>
      </w:tabs>
    </w:pPr>
  </w:style>
  <w:style w:type="character" w:customStyle="1" w:styleId="FooterChar">
    <w:name w:val="Footer Char"/>
    <w:basedOn w:val="DefaultParagraphFont"/>
    <w:link w:val="Footer"/>
    <w:uiPriority w:val="99"/>
    <w:semiHidden/>
    <w:rsid w:val="00743061"/>
    <w:rPr>
      <w:sz w:val="24"/>
      <w:szCs w:val="24"/>
    </w:rPr>
  </w:style>
  <w:style w:type="character" w:styleId="PageNumber">
    <w:name w:val="page number"/>
    <w:basedOn w:val="DefaultParagraphFont"/>
    <w:uiPriority w:val="99"/>
    <w:rsid w:val="006F7B4C"/>
    <w:rPr>
      <w:rFonts w:cs="Times New Roman"/>
    </w:rPr>
  </w:style>
  <w:style w:type="table" w:styleId="TableGrid">
    <w:name w:val="Table Grid"/>
    <w:basedOn w:val="TableNormal"/>
    <w:uiPriority w:val="99"/>
    <w:rsid w:val="00895E8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895E81"/>
    <w:pPr>
      <w:spacing w:line="360" w:lineRule="auto"/>
      <w:jc w:val="both"/>
    </w:pPr>
  </w:style>
  <w:style w:type="character" w:customStyle="1" w:styleId="BodyText2Char">
    <w:name w:val="Body Text 2 Char"/>
    <w:basedOn w:val="DefaultParagraphFont"/>
    <w:link w:val="BodyText2"/>
    <w:uiPriority w:val="99"/>
    <w:semiHidden/>
    <w:rsid w:val="00743061"/>
    <w:rPr>
      <w:sz w:val="24"/>
      <w:szCs w:val="24"/>
    </w:rPr>
  </w:style>
  <w:style w:type="character" w:styleId="Hyperlink">
    <w:name w:val="Hyperlink"/>
    <w:basedOn w:val="DefaultParagraphFont"/>
    <w:uiPriority w:val="99"/>
    <w:rsid w:val="00315533"/>
    <w:rPr>
      <w:rFonts w:cs="Times New Roman"/>
      <w:color w:val="0000FF"/>
      <w:u w:val="single"/>
    </w:rPr>
  </w:style>
  <w:style w:type="character" w:styleId="Strong">
    <w:name w:val="Strong"/>
    <w:basedOn w:val="DefaultParagraphFont"/>
    <w:uiPriority w:val="99"/>
    <w:qFormat/>
    <w:rsid w:val="00B4046A"/>
    <w:rPr>
      <w:rFonts w:cs="Times New Roman"/>
      <w:b/>
      <w:bCs/>
    </w:rPr>
  </w:style>
  <w:style w:type="paragraph" w:customStyle="1" w:styleId="ecececececececdefault">
    <w:name w:val="ec_ec_ec_ec_ec_ec_ec_default"/>
    <w:basedOn w:val="Normal"/>
    <w:uiPriority w:val="99"/>
    <w:rsid w:val="00B4046A"/>
    <w:pPr>
      <w:spacing w:after="324"/>
    </w:pPr>
  </w:style>
  <w:style w:type="paragraph" w:styleId="Header">
    <w:name w:val="header"/>
    <w:basedOn w:val="Normal"/>
    <w:link w:val="HeaderChar"/>
    <w:uiPriority w:val="99"/>
    <w:semiHidden/>
    <w:rsid w:val="006351D2"/>
    <w:pPr>
      <w:tabs>
        <w:tab w:val="center" w:pos="4536"/>
        <w:tab w:val="right" w:pos="9072"/>
      </w:tabs>
    </w:pPr>
  </w:style>
  <w:style w:type="character" w:customStyle="1" w:styleId="HeaderChar">
    <w:name w:val="Header Char"/>
    <w:basedOn w:val="DefaultParagraphFont"/>
    <w:link w:val="Header"/>
    <w:uiPriority w:val="99"/>
    <w:semiHidden/>
    <w:locked/>
    <w:rsid w:val="006351D2"/>
    <w:rPr>
      <w:rFonts w:cs="Times New Roman"/>
      <w:sz w:val="24"/>
      <w:szCs w:val="24"/>
    </w:rPr>
  </w:style>
  <w:style w:type="paragraph" w:styleId="NormalWeb">
    <w:name w:val="Normal (Web)"/>
    <w:basedOn w:val="Normal"/>
    <w:uiPriority w:val="99"/>
    <w:rsid w:val="00F5430D"/>
    <w:pPr>
      <w:spacing w:before="100" w:beforeAutospacing="1" w:after="100" w:afterAutospacing="1"/>
    </w:pPr>
  </w:style>
  <w:style w:type="paragraph" w:styleId="FootnoteText">
    <w:name w:val="footnote text"/>
    <w:basedOn w:val="Normal"/>
    <w:link w:val="FootnoteTextChar"/>
    <w:uiPriority w:val="99"/>
    <w:semiHidden/>
    <w:rsid w:val="00F5430D"/>
    <w:rPr>
      <w:sz w:val="20"/>
      <w:szCs w:val="20"/>
    </w:rPr>
  </w:style>
  <w:style w:type="character" w:customStyle="1" w:styleId="FootnoteTextChar">
    <w:name w:val="Footnote Text Char"/>
    <w:basedOn w:val="DefaultParagraphFont"/>
    <w:link w:val="FootnoteText"/>
    <w:uiPriority w:val="99"/>
    <w:semiHidden/>
    <w:rsid w:val="00743061"/>
    <w:rPr>
      <w:sz w:val="20"/>
      <w:szCs w:val="20"/>
    </w:rPr>
  </w:style>
  <w:style w:type="table" w:styleId="TableElegant">
    <w:name w:val="Table Elegant"/>
    <w:basedOn w:val="TableNormal"/>
    <w:uiPriority w:val="99"/>
    <w:rsid w:val="00F5430D"/>
    <w:pPr>
      <w:widowControl w:val="0"/>
      <w:overflowPunct w:val="0"/>
      <w:autoSpaceDE w:val="0"/>
      <w:autoSpaceDN w:val="0"/>
      <w:adjustRightInd w:val="0"/>
      <w:textAlignment w:val="baseline"/>
    </w:pPr>
    <w:rPr>
      <w:rFonts w:ascii="Garamond" w:hAnsi="Garamond"/>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styleId="ListParagraph">
    <w:name w:val="List Paragraph"/>
    <w:basedOn w:val="Normal"/>
    <w:uiPriority w:val="99"/>
    <w:qFormat/>
    <w:rsid w:val="00067CE7"/>
    <w:pPr>
      <w:spacing w:after="200" w:line="276" w:lineRule="auto"/>
      <w:ind w:left="720"/>
      <w:contextualSpacing/>
    </w:pPr>
    <w:rPr>
      <w:rFonts w:ascii="Calibri" w:hAnsi="Calibri"/>
      <w:sz w:val="22"/>
      <w:szCs w:val="22"/>
    </w:rPr>
  </w:style>
  <w:style w:type="paragraph" w:customStyle="1" w:styleId="koyuleft">
    <w:name w:val="koyuleft"/>
    <w:basedOn w:val="Normal"/>
    <w:uiPriority w:val="99"/>
    <w:rsid w:val="00772A7B"/>
    <w:pPr>
      <w:spacing w:before="100" w:beforeAutospacing="1" w:after="100" w:afterAutospacing="1"/>
      <w:ind w:firstLine="600"/>
      <w:jc w:val="both"/>
    </w:pPr>
    <w:rPr>
      <w:rFonts w:ascii="Verdana" w:hAnsi="Verdana"/>
      <w:b/>
      <w:bCs/>
      <w:sz w:val="16"/>
      <w:szCs w:val="16"/>
    </w:rPr>
  </w:style>
  <w:style w:type="character" w:customStyle="1" w:styleId="apple-converted-space">
    <w:name w:val="apple-converted-space"/>
    <w:basedOn w:val="DefaultParagraphFont"/>
    <w:uiPriority w:val="99"/>
    <w:rsid w:val="001E5509"/>
    <w:rPr>
      <w:rFonts w:cs="Times New Roman"/>
    </w:rPr>
  </w:style>
  <w:style w:type="character" w:customStyle="1" w:styleId="hascaption">
    <w:name w:val="hascaption"/>
    <w:basedOn w:val="DefaultParagraphFont"/>
    <w:uiPriority w:val="99"/>
    <w:rsid w:val="00363A9A"/>
    <w:rPr>
      <w:rFonts w:cs="Times New Roman"/>
    </w:rPr>
  </w:style>
</w:styles>
</file>

<file path=word/webSettings.xml><?xml version="1.0" encoding="utf-8"?>
<w:webSettings xmlns:r="http://schemas.openxmlformats.org/officeDocument/2006/relationships" xmlns:w="http://schemas.openxmlformats.org/wordprocessingml/2006/main">
  <w:divs>
    <w:div w:id="1217161768">
      <w:marLeft w:val="0"/>
      <w:marRight w:val="0"/>
      <w:marTop w:val="0"/>
      <w:marBottom w:val="0"/>
      <w:divBdr>
        <w:top w:val="none" w:sz="0" w:space="0" w:color="auto"/>
        <w:left w:val="none" w:sz="0" w:space="0" w:color="auto"/>
        <w:bottom w:val="none" w:sz="0" w:space="0" w:color="auto"/>
        <w:right w:val="none" w:sz="0" w:space="0" w:color="auto"/>
      </w:divBdr>
      <w:divsChild>
        <w:div w:id="1217161763">
          <w:marLeft w:val="0"/>
          <w:marRight w:val="0"/>
          <w:marTop w:val="0"/>
          <w:marBottom w:val="0"/>
          <w:divBdr>
            <w:top w:val="none" w:sz="0" w:space="0" w:color="auto"/>
            <w:left w:val="none" w:sz="0" w:space="0" w:color="auto"/>
            <w:bottom w:val="none" w:sz="0" w:space="0" w:color="auto"/>
            <w:right w:val="none" w:sz="0" w:space="0" w:color="auto"/>
          </w:divBdr>
          <w:divsChild>
            <w:div w:id="1217161777">
              <w:marLeft w:val="0"/>
              <w:marRight w:val="0"/>
              <w:marTop w:val="0"/>
              <w:marBottom w:val="0"/>
              <w:divBdr>
                <w:top w:val="none" w:sz="0" w:space="0" w:color="auto"/>
                <w:left w:val="none" w:sz="0" w:space="0" w:color="auto"/>
                <w:bottom w:val="none" w:sz="0" w:space="0" w:color="auto"/>
                <w:right w:val="none" w:sz="0" w:space="0" w:color="auto"/>
              </w:divBdr>
              <w:divsChild>
                <w:div w:id="1217161771">
                  <w:marLeft w:val="0"/>
                  <w:marRight w:val="0"/>
                  <w:marTop w:val="0"/>
                  <w:marBottom w:val="0"/>
                  <w:divBdr>
                    <w:top w:val="none" w:sz="0" w:space="0" w:color="auto"/>
                    <w:left w:val="none" w:sz="0" w:space="0" w:color="auto"/>
                    <w:bottom w:val="none" w:sz="0" w:space="0" w:color="auto"/>
                    <w:right w:val="none" w:sz="0" w:space="0" w:color="auto"/>
                  </w:divBdr>
                  <w:divsChild>
                    <w:div w:id="1217161769">
                      <w:marLeft w:val="0"/>
                      <w:marRight w:val="0"/>
                      <w:marTop w:val="0"/>
                      <w:marBottom w:val="0"/>
                      <w:divBdr>
                        <w:top w:val="none" w:sz="0" w:space="0" w:color="auto"/>
                        <w:left w:val="none" w:sz="0" w:space="0" w:color="auto"/>
                        <w:bottom w:val="none" w:sz="0" w:space="0" w:color="auto"/>
                        <w:right w:val="none" w:sz="0" w:space="0" w:color="auto"/>
                      </w:divBdr>
                      <w:divsChild>
                        <w:div w:id="1217161788">
                          <w:marLeft w:val="0"/>
                          <w:marRight w:val="0"/>
                          <w:marTop w:val="0"/>
                          <w:marBottom w:val="0"/>
                          <w:divBdr>
                            <w:top w:val="single" w:sz="6" w:space="0" w:color="BFBFBF"/>
                            <w:left w:val="single" w:sz="6" w:space="0" w:color="BFBFBF"/>
                            <w:bottom w:val="single" w:sz="6" w:space="0" w:color="BFBFBF"/>
                            <w:right w:val="single" w:sz="6" w:space="0" w:color="BFBFBF"/>
                          </w:divBdr>
                          <w:divsChild>
                            <w:div w:id="1217161786">
                              <w:marLeft w:val="0"/>
                              <w:marRight w:val="0"/>
                              <w:marTop w:val="0"/>
                              <w:marBottom w:val="0"/>
                              <w:divBdr>
                                <w:top w:val="none" w:sz="0" w:space="0" w:color="auto"/>
                                <w:left w:val="none" w:sz="0" w:space="0" w:color="auto"/>
                                <w:bottom w:val="none" w:sz="0" w:space="0" w:color="auto"/>
                                <w:right w:val="none" w:sz="0" w:space="0" w:color="auto"/>
                              </w:divBdr>
                              <w:divsChild>
                                <w:div w:id="1217161759">
                                  <w:marLeft w:val="0"/>
                                  <w:marRight w:val="0"/>
                                  <w:marTop w:val="0"/>
                                  <w:marBottom w:val="0"/>
                                  <w:divBdr>
                                    <w:top w:val="none" w:sz="0" w:space="0" w:color="auto"/>
                                    <w:left w:val="none" w:sz="0" w:space="0" w:color="auto"/>
                                    <w:bottom w:val="none" w:sz="0" w:space="0" w:color="auto"/>
                                    <w:right w:val="none" w:sz="0" w:space="0" w:color="auto"/>
                                  </w:divBdr>
                                  <w:divsChild>
                                    <w:div w:id="1217161775">
                                      <w:marLeft w:val="0"/>
                                      <w:marRight w:val="0"/>
                                      <w:marTop w:val="0"/>
                                      <w:marBottom w:val="0"/>
                                      <w:divBdr>
                                        <w:top w:val="none" w:sz="0" w:space="0" w:color="auto"/>
                                        <w:left w:val="none" w:sz="0" w:space="0" w:color="auto"/>
                                        <w:bottom w:val="none" w:sz="0" w:space="0" w:color="auto"/>
                                        <w:right w:val="none" w:sz="0" w:space="0" w:color="auto"/>
                                      </w:divBdr>
                                      <w:divsChild>
                                        <w:div w:id="1217161790">
                                          <w:marLeft w:val="0"/>
                                          <w:marRight w:val="0"/>
                                          <w:marTop w:val="0"/>
                                          <w:marBottom w:val="0"/>
                                          <w:divBdr>
                                            <w:top w:val="none" w:sz="0" w:space="0" w:color="auto"/>
                                            <w:left w:val="none" w:sz="0" w:space="0" w:color="auto"/>
                                            <w:bottom w:val="none" w:sz="0" w:space="0" w:color="auto"/>
                                            <w:right w:val="none" w:sz="0" w:space="0" w:color="auto"/>
                                          </w:divBdr>
                                          <w:divsChild>
                                            <w:div w:id="1217161780">
                                              <w:marLeft w:val="0"/>
                                              <w:marRight w:val="0"/>
                                              <w:marTop w:val="0"/>
                                              <w:marBottom w:val="0"/>
                                              <w:divBdr>
                                                <w:top w:val="none" w:sz="0" w:space="0" w:color="auto"/>
                                                <w:left w:val="none" w:sz="0" w:space="0" w:color="auto"/>
                                                <w:bottom w:val="none" w:sz="0" w:space="0" w:color="auto"/>
                                                <w:right w:val="none" w:sz="0" w:space="0" w:color="auto"/>
                                              </w:divBdr>
                                              <w:divsChild>
                                                <w:div w:id="1217161774">
                                                  <w:marLeft w:val="0"/>
                                                  <w:marRight w:val="0"/>
                                                  <w:marTop w:val="0"/>
                                                  <w:marBottom w:val="0"/>
                                                  <w:divBdr>
                                                    <w:top w:val="none" w:sz="0" w:space="0" w:color="auto"/>
                                                    <w:left w:val="none" w:sz="0" w:space="0" w:color="auto"/>
                                                    <w:bottom w:val="none" w:sz="0" w:space="0" w:color="auto"/>
                                                    <w:right w:val="none" w:sz="0" w:space="0" w:color="auto"/>
                                                  </w:divBdr>
                                                  <w:divsChild>
                                                    <w:div w:id="121716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161779">
      <w:marLeft w:val="0"/>
      <w:marRight w:val="0"/>
      <w:marTop w:val="0"/>
      <w:marBottom w:val="0"/>
      <w:divBdr>
        <w:top w:val="none" w:sz="0" w:space="0" w:color="auto"/>
        <w:left w:val="none" w:sz="0" w:space="0" w:color="auto"/>
        <w:bottom w:val="none" w:sz="0" w:space="0" w:color="auto"/>
        <w:right w:val="none" w:sz="0" w:space="0" w:color="auto"/>
      </w:divBdr>
      <w:divsChild>
        <w:div w:id="1217161765">
          <w:marLeft w:val="0"/>
          <w:marRight w:val="0"/>
          <w:marTop w:val="0"/>
          <w:marBottom w:val="0"/>
          <w:divBdr>
            <w:top w:val="none" w:sz="0" w:space="0" w:color="auto"/>
            <w:left w:val="none" w:sz="0" w:space="0" w:color="auto"/>
            <w:bottom w:val="none" w:sz="0" w:space="0" w:color="auto"/>
            <w:right w:val="none" w:sz="0" w:space="0" w:color="auto"/>
          </w:divBdr>
          <w:divsChild>
            <w:div w:id="1217161764">
              <w:marLeft w:val="0"/>
              <w:marRight w:val="0"/>
              <w:marTop w:val="0"/>
              <w:marBottom w:val="0"/>
              <w:divBdr>
                <w:top w:val="none" w:sz="0" w:space="0" w:color="auto"/>
                <w:left w:val="none" w:sz="0" w:space="0" w:color="auto"/>
                <w:bottom w:val="none" w:sz="0" w:space="0" w:color="auto"/>
                <w:right w:val="none" w:sz="0" w:space="0" w:color="auto"/>
              </w:divBdr>
              <w:divsChild>
                <w:div w:id="121716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161781">
      <w:marLeft w:val="0"/>
      <w:marRight w:val="0"/>
      <w:marTop w:val="0"/>
      <w:marBottom w:val="0"/>
      <w:divBdr>
        <w:top w:val="none" w:sz="0" w:space="0" w:color="auto"/>
        <w:left w:val="none" w:sz="0" w:space="0" w:color="auto"/>
        <w:bottom w:val="none" w:sz="0" w:space="0" w:color="auto"/>
        <w:right w:val="none" w:sz="0" w:space="0" w:color="auto"/>
      </w:divBdr>
      <w:divsChild>
        <w:div w:id="1217161787">
          <w:marLeft w:val="0"/>
          <w:marRight w:val="0"/>
          <w:marTop w:val="0"/>
          <w:marBottom w:val="0"/>
          <w:divBdr>
            <w:top w:val="none" w:sz="0" w:space="0" w:color="auto"/>
            <w:left w:val="none" w:sz="0" w:space="0" w:color="auto"/>
            <w:bottom w:val="none" w:sz="0" w:space="0" w:color="auto"/>
            <w:right w:val="none" w:sz="0" w:space="0" w:color="auto"/>
          </w:divBdr>
          <w:divsChild>
            <w:div w:id="1217161761">
              <w:marLeft w:val="0"/>
              <w:marRight w:val="0"/>
              <w:marTop w:val="0"/>
              <w:marBottom w:val="0"/>
              <w:divBdr>
                <w:top w:val="none" w:sz="0" w:space="0" w:color="auto"/>
                <w:left w:val="none" w:sz="0" w:space="0" w:color="auto"/>
                <w:bottom w:val="none" w:sz="0" w:space="0" w:color="auto"/>
                <w:right w:val="none" w:sz="0" w:space="0" w:color="auto"/>
              </w:divBdr>
              <w:divsChild>
                <w:div w:id="1217161762">
                  <w:marLeft w:val="0"/>
                  <w:marRight w:val="0"/>
                  <w:marTop w:val="0"/>
                  <w:marBottom w:val="0"/>
                  <w:divBdr>
                    <w:top w:val="none" w:sz="0" w:space="0" w:color="auto"/>
                    <w:left w:val="none" w:sz="0" w:space="0" w:color="auto"/>
                    <w:bottom w:val="none" w:sz="0" w:space="0" w:color="auto"/>
                    <w:right w:val="none" w:sz="0" w:space="0" w:color="auto"/>
                  </w:divBdr>
                  <w:divsChild>
                    <w:div w:id="1217161773">
                      <w:marLeft w:val="0"/>
                      <w:marRight w:val="0"/>
                      <w:marTop w:val="0"/>
                      <w:marBottom w:val="0"/>
                      <w:divBdr>
                        <w:top w:val="none" w:sz="0" w:space="0" w:color="auto"/>
                        <w:left w:val="none" w:sz="0" w:space="0" w:color="auto"/>
                        <w:bottom w:val="none" w:sz="0" w:space="0" w:color="auto"/>
                        <w:right w:val="none" w:sz="0" w:space="0" w:color="auto"/>
                      </w:divBdr>
                      <w:divsChild>
                        <w:div w:id="1217161778">
                          <w:marLeft w:val="0"/>
                          <w:marRight w:val="0"/>
                          <w:marTop w:val="0"/>
                          <w:marBottom w:val="0"/>
                          <w:divBdr>
                            <w:top w:val="none" w:sz="0" w:space="0" w:color="auto"/>
                            <w:left w:val="none" w:sz="0" w:space="0" w:color="auto"/>
                            <w:bottom w:val="none" w:sz="0" w:space="0" w:color="auto"/>
                            <w:right w:val="none" w:sz="0" w:space="0" w:color="auto"/>
                          </w:divBdr>
                          <w:divsChild>
                            <w:div w:id="1217161760">
                              <w:marLeft w:val="0"/>
                              <w:marRight w:val="0"/>
                              <w:marTop w:val="0"/>
                              <w:marBottom w:val="0"/>
                              <w:divBdr>
                                <w:top w:val="none" w:sz="0" w:space="0" w:color="auto"/>
                                <w:left w:val="none" w:sz="0" w:space="0" w:color="auto"/>
                                <w:bottom w:val="none" w:sz="0" w:space="0" w:color="auto"/>
                                <w:right w:val="none" w:sz="0" w:space="0" w:color="auto"/>
                              </w:divBdr>
                              <w:divsChild>
                                <w:div w:id="1217161767">
                                  <w:marLeft w:val="0"/>
                                  <w:marRight w:val="0"/>
                                  <w:marTop w:val="0"/>
                                  <w:marBottom w:val="0"/>
                                  <w:divBdr>
                                    <w:top w:val="none" w:sz="0" w:space="0" w:color="auto"/>
                                    <w:left w:val="none" w:sz="0" w:space="0" w:color="auto"/>
                                    <w:bottom w:val="none" w:sz="0" w:space="0" w:color="auto"/>
                                    <w:right w:val="none" w:sz="0" w:space="0" w:color="auto"/>
                                  </w:divBdr>
                                  <w:divsChild>
                                    <w:div w:id="1217161783">
                                      <w:marLeft w:val="0"/>
                                      <w:marRight w:val="-15"/>
                                      <w:marTop w:val="0"/>
                                      <w:marBottom w:val="0"/>
                                      <w:divBdr>
                                        <w:top w:val="none" w:sz="0" w:space="0" w:color="auto"/>
                                        <w:left w:val="none" w:sz="0" w:space="0" w:color="auto"/>
                                        <w:bottom w:val="none" w:sz="0" w:space="0" w:color="auto"/>
                                        <w:right w:val="none" w:sz="0" w:space="0" w:color="auto"/>
                                      </w:divBdr>
                                      <w:divsChild>
                                        <w:div w:id="1217161766">
                                          <w:marLeft w:val="0"/>
                                          <w:marRight w:val="0"/>
                                          <w:marTop w:val="0"/>
                                          <w:marBottom w:val="0"/>
                                          <w:divBdr>
                                            <w:top w:val="none" w:sz="0" w:space="0" w:color="auto"/>
                                            <w:left w:val="none" w:sz="0" w:space="0" w:color="auto"/>
                                            <w:bottom w:val="none" w:sz="0" w:space="0" w:color="auto"/>
                                            <w:right w:val="none" w:sz="0" w:space="0" w:color="auto"/>
                                          </w:divBdr>
                                          <w:divsChild>
                                            <w:div w:id="1217161789">
                                              <w:marLeft w:val="0"/>
                                              <w:marRight w:val="0"/>
                                              <w:marTop w:val="0"/>
                                              <w:marBottom w:val="0"/>
                                              <w:divBdr>
                                                <w:top w:val="none" w:sz="0" w:space="0" w:color="auto"/>
                                                <w:left w:val="none" w:sz="0" w:space="0" w:color="auto"/>
                                                <w:bottom w:val="none" w:sz="0" w:space="0" w:color="auto"/>
                                                <w:right w:val="none" w:sz="0" w:space="0" w:color="auto"/>
                                              </w:divBdr>
                                              <w:divsChild>
                                                <w:div w:id="1217161770">
                                                  <w:marLeft w:val="-270"/>
                                                  <w:marRight w:val="0"/>
                                                  <w:marTop w:val="0"/>
                                                  <w:marBottom w:val="0"/>
                                                  <w:divBdr>
                                                    <w:top w:val="none" w:sz="0" w:space="0" w:color="auto"/>
                                                    <w:left w:val="none" w:sz="0" w:space="0" w:color="auto"/>
                                                    <w:bottom w:val="none" w:sz="0" w:space="0" w:color="auto"/>
                                                    <w:right w:val="none" w:sz="0" w:space="0" w:color="auto"/>
                                                  </w:divBdr>
                                                  <w:divsChild>
                                                    <w:div w:id="1217161791">
                                                      <w:marLeft w:val="0"/>
                                                      <w:marRight w:val="0"/>
                                                      <w:marTop w:val="0"/>
                                                      <w:marBottom w:val="0"/>
                                                      <w:divBdr>
                                                        <w:top w:val="single" w:sz="6" w:space="0" w:color="E5E6E9"/>
                                                        <w:left w:val="single" w:sz="6" w:space="0" w:color="DFE0E4"/>
                                                        <w:bottom w:val="single" w:sz="6" w:space="0" w:color="D0D1D5"/>
                                                        <w:right w:val="single" w:sz="6" w:space="0" w:color="DFE0E4"/>
                                                      </w:divBdr>
                                                      <w:divsChild>
                                                        <w:div w:id="1217161776">
                                                          <w:marLeft w:val="0"/>
                                                          <w:marRight w:val="0"/>
                                                          <w:marTop w:val="0"/>
                                                          <w:marBottom w:val="0"/>
                                                          <w:divBdr>
                                                            <w:top w:val="none" w:sz="0" w:space="0" w:color="auto"/>
                                                            <w:left w:val="none" w:sz="0" w:space="0" w:color="auto"/>
                                                            <w:bottom w:val="none" w:sz="0" w:space="0" w:color="auto"/>
                                                            <w:right w:val="none" w:sz="0" w:space="0" w:color="auto"/>
                                                          </w:divBdr>
                                                          <w:divsChild>
                                                            <w:div w:id="121716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71617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TotalTime>
  <Pages>12</Pages>
  <Words>3568</Words>
  <Characters>20343</Characters>
  <Application>Microsoft Office Outlook</Application>
  <DocSecurity>0</DocSecurity>
  <Lines>0</Lines>
  <Paragraphs>0</Paragraphs>
  <ScaleCrop>false</ScaleCrop>
  <Company>Dersimiz.Com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dc:description/>
  <cp:lastModifiedBy>BİRSEN</cp:lastModifiedBy>
  <cp:revision>7</cp:revision>
  <cp:lastPrinted>2012-10-02T17:52:00Z</cp:lastPrinted>
  <dcterms:created xsi:type="dcterms:W3CDTF">2015-08-28T16:57:00Z</dcterms:created>
  <dcterms:modified xsi:type="dcterms:W3CDTF">2015-09-02T17:07:00Z</dcterms:modified>
  <cp:category>Dersimiz.Com</cp:category>
</cp:coreProperties>
</file>