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355" w:rsidRPr="001100F6" w:rsidRDefault="00CC5355" w:rsidP="00CC3BBE">
      <w:pPr>
        <w:spacing w:after="0"/>
        <w:jc w:val="center"/>
        <w:rPr>
          <w:rFonts w:ascii="Century Schoolbook" w:hAnsi="Century Schoolbook" w:cs="Century Schoolbook"/>
          <w:b/>
          <w:bCs/>
          <w:i/>
          <w:iCs/>
          <w:sz w:val="20"/>
          <w:szCs w:val="20"/>
        </w:rPr>
      </w:pPr>
      <w:r>
        <w:rPr>
          <w:noProof/>
          <w:lang w:eastAsia="tr-TR"/>
        </w:rPr>
        <w:pict>
          <v:roundrect id="Yuvarlatılmış Dikdörtgen 1" o:spid="_x0000_s1026" style="position:absolute;left:0;text-align:left;margin-left:208.6pt;margin-top:-48.15pt;width:140.25pt;height:26.25pt;z-index:251658240;visibility:visible;v-text-anchor:middle" arcsize="10923f" filled="f" stroked="f" strokeweight="2pt">
            <v:textbox>
              <w:txbxContent>
                <w:p w:rsidR="00CC5355" w:rsidRDefault="00CC5355" w:rsidP="007A356F">
                  <w:pPr>
                    <w:rPr>
                      <w:rFonts w:ascii="Comic Sans MS" w:hAnsi="Comic Sans MS" w:cs="Comic Sans MS"/>
                      <w:color w:val="FFFF00"/>
                    </w:rPr>
                  </w:pPr>
                  <w:bookmarkStart w:id="0" w:name="_GoBack"/>
                  <w:r>
                    <w:rPr>
                      <w:rFonts w:ascii="Comic Sans MS" w:hAnsi="Comic Sans MS" w:cs="Comic Sans MS"/>
                      <w:color w:val="FFFF00"/>
                      <w:highlight w:val="darkBlue"/>
                    </w:rPr>
                    <w:t>www.egitimhane.com</w:t>
                  </w:r>
                </w:p>
                <w:bookmarkEnd w:id="0"/>
                <w:p w:rsidR="00CC5355" w:rsidRDefault="00CC5355" w:rsidP="007A356F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entury Schoolbook" w:hAnsi="Century Schoolbook" w:cs="Century Schoolbook"/>
          <w:b/>
          <w:bCs/>
          <w:i/>
          <w:iCs/>
          <w:sz w:val="20"/>
          <w:szCs w:val="20"/>
        </w:rPr>
        <w:t>2014-2015</w:t>
      </w:r>
      <w:r w:rsidRPr="001100F6">
        <w:rPr>
          <w:rFonts w:ascii="Century Schoolbook" w:hAnsi="Century Schoolbook" w:cs="Century Schoolbook"/>
          <w:b/>
          <w:bCs/>
          <w:i/>
          <w:iCs/>
          <w:sz w:val="20"/>
          <w:szCs w:val="20"/>
        </w:rPr>
        <w:t xml:space="preserve"> EĞİTİM-ÖĞRETİM YILI</w:t>
      </w:r>
    </w:p>
    <w:p w:rsidR="00CC5355" w:rsidRPr="001100F6" w:rsidRDefault="00CC5355" w:rsidP="00CC3BBE">
      <w:pPr>
        <w:spacing w:after="0"/>
        <w:jc w:val="center"/>
        <w:rPr>
          <w:rFonts w:ascii="Century Schoolbook" w:hAnsi="Century Schoolbook" w:cs="Century Schoolbook"/>
          <w:b/>
          <w:bCs/>
          <w:i/>
          <w:iCs/>
          <w:sz w:val="20"/>
          <w:szCs w:val="20"/>
        </w:rPr>
      </w:pPr>
      <w:r>
        <w:rPr>
          <w:rFonts w:ascii="Century Schoolbook" w:hAnsi="Century Schoolbook" w:cs="Century Schoolbook"/>
          <w:b/>
          <w:bCs/>
          <w:i/>
          <w:iCs/>
          <w:sz w:val="20"/>
          <w:szCs w:val="20"/>
        </w:rPr>
        <w:t xml:space="preserve"> CUMHURİYET İLKOKULU 4.D SINIFI</w:t>
      </w:r>
    </w:p>
    <w:p w:rsidR="00CC5355" w:rsidRPr="001100F6" w:rsidRDefault="00CC5355" w:rsidP="00CC3BBE">
      <w:pPr>
        <w:spacing w:after="0"/>
        <w:jc w:val="center"/>
        <w:rPr>
          <w:rFonts w:ascii="Century Schoolbook" w:hAnsi="Century Schoolbook" w:cs="Century Schoolbook"/>
          <w:b/>
          <w:bCs/>
          <w:i/>
          <w:iCs/>
          <w:sz w:val="20"/>
          <w:szCs w:val="20"/>
        </w:rPr>
      </w:pPr>
      <w:r>
        <w:rPr>
          <w:rFonts w:ascii="Century Schoolbook" w:hAnsi="Century Schoolbook" w:cs="Century Schoolbook"/>
          <w:b/>
          <w:bCs/>
          <w:i/>
          <w:iCs/>
          <w:sz w:val="20"/>
          <w:szCs w:val="20"/>
        </w:rPr>
        <w:t>FEN ve TEKNOLOJİ DERSİ 2</w:t>
      </w:r>
      <w:r w:rsidRPr="001100F6">
        <w:rPr>
          <w:rFonts w:ascii="Century Schoolbook" w:hAnsi="Century Schoolbook" w:cs="Century Schoolbook"/>
          <w:b/>
          <w:bCs/>
          <w:i/>
          <w:iCs/>
          <w:sz w:val="20"/>
          <w:szCs w:val="20"/>
        </w:rPr>
        <w:t>.</w:t>
      </w:r>
      <w:r>
        <w:rPr>
          <w:rFonts w:ascii="Century Schoolbook" w:hAnsi="Century Schoolbook" w:cs="Century Schoolbook"/>
          <w:b/>
          <w:bCs/>
          <w:i/>
          <w:iCs/>
          <w:sz w:val="20"/>
          <w:szCs w:val="20"/>
        </w:rPr>
        <w:t xml:space="preserve"> DÖNEM 1</w:t>
      </w:r>
      <w:r w:rsidRPr="001100F6">
        <w:rPr>
          <w:rFonts w:ascii="Century Schoolbook" w:hAnsi="Century Schoolbook" w:cs="Century Schoolbook"/>
          <w:b/>
          <w:bCs/>
          <w:i/>
          <w:iCs/>
          <w:sz w:val="20"/>
          <w:szCs w:val="20"/>
        </w:rPr>
        <w:t>.YAZILI SINAVI</w:t>
      </w:r>
    </w:p>
    <w:p w:rsidR="00CC5355" w:rsidRPr="00420474" w:rsidRDefault="00CC5355" w:rsidP="00D9016E">
      <w:pPr>
        <w:spacing w:after="0"/>
        <w:rPr>
          <w:rFonts w:ascii="Century Gothic" w:hAnsi="Century Gothic" w:cs="Century Gothic"/>
          <w:b/>
          <w:bCs/>
          <w:sz w:val="20"/>
          <w:szCs w:val="20"/>
        </w:rPr>
      </w:pPr>
      <w:r w:rsidRPr="00420474">
        <w:rPr>
          <w:rStyle w:val="Strong"/>
          <w:rFonts w:ascii="Century Gothic" w:hAnsi="Century Gothic" w:cs="Century Gothic"/>
          <w:sz w:val="20"/>
          <w:szCs w:val="20"/>
        </w:rPr>
        <w:t>1-</w:t>
      </w:r>
      <w:r w:rsidRPr="00420474">
        <w:rPr>
          <w:rFonts w:ascii="Century Gothic" w:hAnsi="Century Gothic" w:cs="Century Gothic"/>
          <w:b/>
          <w:bCs/>
          <w:sz w:val="20"/>
          <w:szCs w:val="20"/>
        </w:rPr>
        <w:t xml:space="preserve">Aşağıdaki bilgilerden doğru olanın yanına (D), yanlış olanın </w:t>
      </w:r>
      <w:r>
        <w:rPr>
          <w:rFonts w:ascii="Century Gothic" w:hAnsi="Century Gothic" w:cs="Century Gothic"/>
          <w:b/>
          <w:bCs/>
          <w:sz w:val="20"/>
          <w:szCs w:val="20"/>
        </w:rPr>
        <w:t>yanına (Y) yazınız. (5</w:t>
      </w:r>
      <w:r w:rsidRPr="00420474">
        <w:rPr>
          <w:rFonts w:ascii="Century Gothic" w:hAnsi="Century Gothic" w:cs="Century Gothic"/>
          <w:b/>
          <w:bCs/>
          <w:sz w:val="20"/>
          <w:szCs w:val="20"/>
        </w:rPr>
        <w:t xml:space="preserve"> puan)</w:t>
      </w:r>
    </w:p>
    <w:p w:rsidR="00CC5355" w:rsidRDefault="00CC5355" w:rsidP="00CC3BBE">
      <w:pPr>
        <w:pStyle w:val="Stil"/>
        <w:rPr>
          <w:rFonts w:ascii="Calibri" w:hAnsi="Calibri" w:cs="Calibri"/>
          <w:sz w:val="22"/>
          <w:szCs w:val="22"/>
        </w:rPr>
      </w:pPr>
      <w:r w:rsidRPr="005F1CAE">
        <w:rPr>
          <w:rFonts w:ascii="Calibri" w:hAnsi="Calibri" w:cs="Calibri"/>
          <w:sz w:val="22"/>
          <w:szCs w:val="22"/>
        </w:rPr>
        <w:t>(      )  Dünyamızı saran hava tabakasına atmosfer denir.</w:t>
      </w:r>
    </w:p>
    <w:p w:rsidR="00CC5355" w:rsidRDefault="00CC5355" w:rsidP="00CC3BBE">
      <w:pPr>
        <w:pStyle w:val="Stil"/>
        <w:rPr>
          <w:rFonts w:ascii="Calibri" w:hAnsi="Calibri" w:cs="Calibri"/>
          <w:sz w:val="22"/>
          <w:szCs w:val="22"/>
        </w:rPr>
      </w:pPr>
      <w:r w:rsidRPr="005F1CAE">
        <w:rPr>
          <w:rFonts w:ascii="Calibri" w:hAnsi="Calibri" w:cs="Calibri"/>
          <w:sz w:val="22"/>
          <w:szCs w:val="22"/>
        </w:rPr>
        <w:t>(      ) Ekonomik değeri olan mineral ve kayaçlara maden adı verilir</w:t>
      </w:r>
      <w:r w:rsidRPr="005F1CAE">
        <w:rPr>
          <w:rFonts w:ascii="Calibri" w:hAnsi="Calibri" w:cs="Calibri"/>
          <w:b/>
          <w:bCs/>
        </w:rPr>
        <w:t>.</w:t>
      </w:r>
    </w:p>
    <w:p w:rsidR="00CC5355" w:rsidRDefault="00CC5355" w:rsidP="00CC3BBE">
      <w:pPr>
        <w:pStyle w:val="ListParagraph"/>
        <w:spacing w:after="0"/>
        <w:ind w:left="0"/>
      </w:pPr>
      <w:r w:rsidRPr="00CC3BBE">
        <w:t xml:space="preserve"> (      )  Kendiliğinden ışık yayan kaynaklara yapay ışık kaynakları denir. </w:t>
      </w:r>
    </w:p>
    <w:p w:rsidR="00CC5355" w:rsidRDefault="00CC5355" w:rsidP="00CC3BBE">
      <w:pPr>
        <w:pStyle w:val="ListParagraph"/>
        <w:spacing w:after="0"/>
        <w:ind w:left="0"/>
      </w:pPr>
      <w:r w:rsidRPr="00CC3BBE">
        <w:t>(      )  Ateş Küre ve Ağır Küre, Dünya’mızın gözlenebilir katmanlarıdır</w:t>
      </w:r>
      <w:r w:rsidRPr="005F1CAE">
        <w:t xml:space="preserve">.  </w:t>
      </w:r>
    </w:p>
    <w:p w:rsidR="00CC5355" w:rsidRPr="005F1CAE" w:rsidRDefault="00CC5355" w:rsidP="00CC3BBE">
      <w:pPr>
        <w:tabs>
          <w:tab w:val="left" w:pos="6225"/>
        </w:tabs>
        <w:spacing w:after="0"/>
      </w:pPr>
      <w:r w:rsidRPr="005F1CAE">
        <w:t xml:space="preserve"> (      )  Dünya’nın merkezine doğru inildikçe sıcaklık artar.</w:t>
      </w:r>
    </w:p>
    <w:p w:rsidR="00CC5355" w:rsidRDefault="00CC5355" w:rsidP="00D9016E">
      <w:pPr>
        <w:rPr>
          <w:b/>
          <w:bCs/>
          <w:lang w:eastAsia="tr-TR"/>
        </w:rPr>
      </w:pPr>
    </w:p>
    <w:p w:rsidR="00CC5355" w:rsidRPr="00420474" w:rsidRDefault="00CC5355" w:rsidP="00D9016E">
      <w:pPr>
        <w:rPr>
          <w:b/>
          <w:bCs/>
        </w:rPr>
      </w:pPr>
      <w:r w:rsidRPr="00420474">
        <w:rPr>
          <w:b/>
          <w:bCs/>
          <w:lang w:eastAsia="tr-TR"/>
        </w:rPr>
        <w:t>2-Aşağıdaki ifadeleri anlamlı birer cümle oluştur</w:t>
      </w:r>
      <w:r>
        <w:rPr>
          <w:b/>
          <w:bCs/>
          <w:lang w:eastAsia="tr-TR"/>
        </w:rPr>
        <w:t>a</w:t>
      </w:r>
      <w:r w:rsidRPr="00420474">
        <w:rPr>
          <w:b/>
          <w:bCs/>
          <w:lang w:eastAsia="tr-TR"/>
        </w:rPr>
        <w:t>cak şekilde numaralandırınız. (</w:t>
      </w:r>
      <w:r>
        <w:rPr>
          <w:b/>
          <w:bCs/>
          <w:lang w:eastAsia="tr-TR"/>
        </w:rPr>
        <w:t xml:space="preserve">10 </w:t>
      </w:r>
      <w:r w:rsidRPr="00420474">
        <w:rPr>
          <w:b/>
          <w:bCs/>
          <w:lang w:eastAsia="tr-TR"/>
        </w:rPr>
        <w:t>puan)</w:t>
      </w:r>
    </w:p>
    <w:tbl>
      <w:tblPr>
        <w:tblpPr w:leftFromText="141" w:rightFromText="141" w:vertAnchor="text" w:horzAnchor="margin" w:tblpY="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91"/>
        <w:gridCol w:w="988"/>
      </w:tblGrid>
      <w:tr w:rsidR="00CC5355" w:rsidRPr="00D55E82">
        <w:trPr>
          <w:trHeight w:val="438"/>
        </w:trPr>
        <w:tc>
          <w:tcPr>
            <w:tcW w:w="6491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lang w:eastAsia="tr-TR"/>
              </w:rPr>
              <w:t>Sel, akarsu veya rüzgârın etkisiyle toprağın aşınıp taşınması</w:t>
            </w:r>
          </w:p>
        </w:tc>
        <w:tc>
          <w:tcPr>
            <w:tcW w:w="988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CC5355" w:rsidRPr="00D55E82">
        <w:trPr>
          <w:trHeight w:val="467"/>
        </w:trPr>
        <w:tc>
          <w:tcPr>
            <w:tcW w:w="6491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lang w:eastAsia="tr-TR"/>
              </w:rPr>
              <w:t>Çevreye bıraktığımız atık maddeler sonucu oluşur.</w:t>
            </w:r>
          </w:p>
        </w:tc>
        <w:tc>
          <w:tcPr>
            <w:tcW w:w="988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CC5355" w:rsidRPr="00D55E82">
        <w:trPr>
          <w:trHeight w:val="438"/>
        </w:trPr>
        <w:tc>
          <w:tcPr>
            <w:tcW w:w="6491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lang w:eastAsia="tr-TR"/>
              </w:rPr>
              <w:t>Kayaçların çeşitli etkilerle ufalanmasıyla oluşan maddedir.</w:t>
            </w:r>
          </w:p>
        </w:tc>
        <w:tc>
          <w:tcPr>
            <w:tcW w:w="988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CC5355" w:rsidRPr="00D55E82">
        <w:trPr>
          <w:trHeight w:val="438"/>
        </w:trPr>
        <w:tc>
          <w:tcPr>
            <w:tcW w:w="6491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lang w:eastAsia="tr-TR"/>
              </w:rPr>
              <w:t>Kaya parçaları ve taşlar örnekleridir.</w:t>
            </w:r>
          </w:p>
        </w:tc>
        <w:tc>
          <w:tcPr>
            <w:tcW w:w="988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CC5355" w:rsidRPr="00D55E82">
        <w:trPr>
          <w:trHeight w:val="467"/>
        </w:trPr>
        <w:tc>
          <w:tcPr>
            <w:tcW w:w="6491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lang w:eastAsia="tr-TR"/>
              </w:rPr>
              <w:t>Dünya’nın üçte ikisini  kaplayan maddedir.</w:t>
            </w:r>
          </w:p>
        </w:tc>
        <w:tc>
          <w:tcPr>
            <w:tcW w:w="988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CC5355" w:rsidRPr="00420474" w:rsidRDefault="00CC5355" w:rsidP="00D9016E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page" w:tblpX="8353" w:tblpY="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6"/>
        <w:gridCol w:w="613"/>
      </w:tblGrid>
      <w:tr w:rsidR="00CC5355" w:rsidRPr="00D55E82">
        <w:trPr>
          <w:trHeight w:val="447"/>
        </w:trPr>
        <w:tc>
          <w:tcPr>
            <w:tcW w:w="1986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Toprak</w:t>
            </w:r>
          </w:p>
        </w:tc>
        <w:tc>
          <w:tcPr>
            <w:tcW w:w="613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1</w:t>
            </w:r>
          </w:p>
        </w:tc>
      </w:tr>
      <w:tr w:rsidR="00CC5355" w:rsidRPr="00D55E82">
        <w:trPr>
          <w:trHeight w:val="475"/>
        </w:trPr>
        <w:tc>
          <w:tcPr>
            <w:tcW w:w="1986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Kayaç</w:t>
            </w:r>
          </w:p>
        </w:tc>
        <w:tc>
          <w:tcPr>
            <w:tcW w:w="613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2</w:t>
            </w:r>
          </w:p>
        </w:tc>
      </w:tr>
      <w:tr w:rsidR="00CC5355" w:rsidRPr="00D55E82">
        <w:trPr>
          <w:trHeight w:val="447"/>
        </w:trPr>
        <w:tc>
          <w:tcPr>
            <w:tcW w:w="1986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Su</w:t>
            </w:r>
          </w:p>
        </w:tc>
        <w:tc>
          <w:tcPr>
            <w:tcW w:w="613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3</w:t>
            </w:r>
          </w:p>
        </w:tc>
      </w:tr>
      <w:tr w:rsidR="00CC5355" w:rsidRPr="00D55E82">
        <w:trPr>
          <w:trHeight w:val="447"/>
        </w:trPr>
        <w:tc>
          <w:tcPr>
            <w:tcW w:w="1986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Kirlilik</w:t>
            </w:r>
          </w:p>
        </w:tc>
        <w:tc>
          <w:tcPr>
            <w:tcW w:w="613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4</w:t>
            </w:r>
          </w:p>
        </w:tc>
      </w:tr>
      <w:tr w:rsidR="00CC5355" w:rsidRPr="00D55E82">
        <w:trPr>
          <w:trHeight w:val="445"/>
        </w:trPr>
        <w:tc>
          <w:tcPr>
            <w:tcW w:w="1986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Erozyon</w:t>
            </w:r>
          </w:p>
        </w:tc>
        <w:tc>
          <w:tcPr>
            <w:tcW w:w="613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5</w:t>
            </w:r>
          </w:p>
        </w:tc>
      </w:tr>
    </w:tbl>
    <w:p w:rsidR="00CC5355" w:rsidRDefault="00CC5355" w:rsidP="00D9016E">
      <w:pPr>
        <w:spacing w:after="0"/>
        <w:rPr>
          <w:b/>
          <w:bCs/>
        </w:rPr>
      </w:pPr>
    </w:p>
    <w:p w:rsidR="00CC5355" w:rsidRPr="00420474" w:rsidRDefault="00CC5355" w:rsidP="00D9016E">
      <w:pPr>
        <w:spacing w:after="0"/>
        <w:rPr>
          <w:b/>
          <w:bCs/>
        </w:rPr>
      </w:pPr>
      <w:r w:rsidRPr="00420474">
        <w:rPr>
          <w:b/>
          <w:bCs/>
        </w:rPr>
        <w:t>3-Aşağıdaki cümlelerde boş bırakılan yerl</w:t>
      </w:r>
      <w:r>
        <w:rPr>
          <w:b/>
          <w:bCs/>
        </w:rPr>
        <w:t>ere uygun kelimeler yazınız. (5</w:t>
      </w:r>
      <w:r w:rsidRPr="00420474">
        <w:rPr>
          <w:b/>
          <w:bCs/>
        </w:rPr>
        <w:t xml:space="preserve"> puan)</w:t>
      </w:r>
    </w:p>
    <w:tbl>
      <w:tblPr>
        <w:tblpPr w:leftFromText="141" w:rightFromText="141" w:vertAnchor="text" w:horzAnchor="margin" w:tblpY="20"/>
        <w:tblW w:w="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83"/>
        <w:gridCol w:w="1458"/>
        <w:gridCol w:w="960"/>
        <w:gridCol w:w="992"/>
        <w:gridCol w:w="1275"/>
      </w:tblGrid>
      <w:tr w:rsidR="00CC5355" w:rsidRPr="00D55E82">
        <w:trPr>
          <w:trHeight w:val="415"/>
        </w:trPr>
        <w:tc>
          <w:tcPr>
            <w:tcW w:w="1583" w:type="dxa"/>
          </w:tcPr>
          <w:p w:rsidR="00CC5355" w:rsidRPr="00D55E82" w:rsidRDefault="00CC5355" w:rsidP="00435A2A">
            <w:pPr>
              <w:spacing w:after="0"/>
            </w:pPr>
            <w:r w:rsidRPr="00D55E82">
              <w:t>Ses kirliliğine</w:t>
            </w:r>
          </w:p>
        </w:tc>
        <w:tc>
          <w:tcPr>
            <w:tcW w:w="1458" w:type="dxa"/>
          </w:tcPr>
          <w:p w:rsidR="00CC5355" w:rsidRPr="00D55E82" w:rsidRDefault="00CC5355" w:rsidP="00435A2A">
            <w:pPr>
              <w:spacing w:after="0"/>
            </w:pPr>
            <w:r w:rsidRPr="00D55E82">
              <w:t>minerallerin</w:t>
            </w:r>
          </w:p>
        </w:tc>
        <w:tc>
          <w:tcPr>
            <w:tcW w:w="960" w:type="dxa"/>
          </w:tcPr>
          <w:p w:rsidR="00CC5355" w:rsidRPr="00D55E82" w:rsidRDefault="00CC5355" w:rsidP="00435A2A">
            <w:pPr>
              <w:spacing w:after="0"/>
            </w:pPr>
            <w:r w:rsidRPr="00D55E82">
              <w:t>Ağır</w:t>
            </w:r>
          </w:p>
          <w:p w:rsidR="00CC5355" w:rsidRPr="00D55E82" w:rsidRDefault="00CC5355" w:rsidP="00435A2A">
            <w:pPr>
              <w:spacing w:after="0"/>
            </w:pPr>
            <w:r w:rsidRPr="00D55E82">
              <w:t>küre</w:t>
            </w:r>
          </w:p>
        </w:tc>
        <w:tc>
          <w:tcPr>
            <w:tcW w:w="992" w:type="dxa"/>
          </w:tcPr>
          <w:p w:rsidR="00CC5355" w:rsidRPr="00D55E82" w:rsidRDefault="00CC5355" w:rsidP="00435A2A">
            <w:pPr>
              <w:spacing w:after="0"/>
            </w:pPr>
            <w:r w:rsidRPr="00D55E82">
              <w:t>magma</w:t>
            </w:r>
          </w:p>
        </w:tc>
        <w:tc>
          <w:tcPr>
            <w:tcW w:w="1275" w:type="dxa"/>
          </w:tcPr>
          <w:p w:rsidR="00CC5355" w:rsidRPr="00D55E82" w:rsidRDefault="00CC5355" w:rsidP="00435A2A">
            <w:pPr>
              <w:spacing w:after="0"/>
            </w:pPr>
            <w:r w:rsidRPr="00D55E82">
              <w:t>atmosfer</w:t>
            </w:r>
          </w:p>
        </w:tc>
      </w:tr>
    </w:tbl>
    <w:p w:rsidR="00CC5355" w:rsidRDefault="00CC5355" w:rsidP="00D9016E">
      <w:pPr>
        <w:pStyle w:val="ListParagraph"/>
        <w:spacing w:after="0"/>
        <w:ind w:left="0"/>
      </w:pPr>
    </w:p>
    <w:p w:rsidR="00CC5355" w:rsidRDefault="00CC5355" w:rsidP="00D9016E">
      <w:pPr>
        <w:pStyle w:val="ListParagraph"/>
        <w:spacing w:after="0"/>
        <w:ind w:left="0"/>
      </w:pPr>
    </w:p>
    <w:p w:rsidR="00CC5355" w:rsidRDefault="00CC5355" w:rsidP="00D9016E">
      <w:pPr>
        <w:pStyle w:val="ListParagraph"/>
        <w:spacing w:after="0"/>
        <w:ind w:left="0"/>
      </w:pPr>
    </w:p>
    <w:p w:rsidR="00CC5355" w:rsidRPr="00420474" w:rsidRDefault="00CC5355" w:rsidP="00D9016E">
      <w:pPr>
        <w:pStyle w:val="ListParagraph"/>
        <w:spacing w:after="0"/>
        <w:ind w:left="0"/>
      </w:pPr>
      <w:r>
        <w:t>1.</w:t>
      </w:r>
      <w:r w:rsidRPr="00420474">
        <w:t>Kayaçlar yapılarında bulunan …….……………….özelliklerine göre çeşitlendirilir.</w:t>
      </w:r>
    </w:p>
    <w:p w:rsidR="00CC5355" w:rsidRPr="00420474" w:rsidRDefault="00CC5355" w:rsidP="00D9016E">
      <w:pPr>
        <w:pStyle w:val="ListParagraph"/>
        <w:spacing w:after="0"/>
        <w:ind w:left="0"/>
      </w:pPr>
      <w:r>
        <w:t>2</w:t>
      </w:r>
      <w:r w:rsidRPr="00420474">
        <w:t>.</w:t>
      </w:r>
      <w:r>
        <w:t xml:space="preserve"> </w:t>
      </w:r>
      <w:r w:rsidRPr="00420474">
        <w:t xml:space="preserve"> Düzensiz ve yüksek sesler ………………………….………..neden olur.</w:t>
      </w:r>
    </w:p>
    <w:p w:rsidR="00CC5355" w:rsidRPr="00420474" w:rsidRDefault="00CC5355" w:rsidP="00D9016E">
      <w:pPr>
        <w:pStyle w:val="ListParagraph"/>
        <w:spacing w:after="0"/>
        <w:ind w:left="0"/>
      </w:pPr>
      <w:r>
        <w:t xml:space="preserve">3 </w:t>
      </w:r>
      <w:r w:rsidRPr="00420474">
        <w:t>.</w:t>
      </w:r>
      <w:r>
        <w:t>……………………..….</w:t>
      </w:r>
      <w:r w:rsidRPr="00420474">
        <w:t xml:space="preserve">Dünya’nın en sıcak ve en kalın katmanıdır.  </w:t>
      </w:r>
    </w:p>
    <w:p w:rsidR="00CC5355" w:rsidRPr="00420474" w:rsidRDefault="00CC5355" w:rsidP="00D9016E">
      <w:pPr>
        <w:pStyle w:val="ListParagraph"/>
        <w:spacing w:after="0"/>
        <w:ind w:left="0"/>
      </w:pPr>
      <w:r>
        <w:t>4</w:t>
      </w:r>
      <w:r w:rsidRPr="00420474">
        <w:t>.   Ateş kürenin yapısında ......................</w:t>
      </w:r>
      <w:r>
        <w:t>..........</w:t>
      </w:r>
      <w:r w:rsidRPr="00420474">
        <w:t>adı verilen sıvı bir madde bulunur.</w:t>
      </w:r>
    </w:p>
    <w:p w:rsidR="00CC5355" w:rsidRPr="00420474" w:rsidRDefault="00CC5355" w:rsidP="00D9016E">
      <w:pPr>
        <w:pStyle w:val="ListParagraph"/>
        <w:spacing w:after="0"/>
        <w:ind w:left="0"/>
      </w:pPr>
      <w:r>
        <w:t>5</w:t>
      </w:r>
      <w:r w:rsidRPr="00420474">
        <w:t>.  Dünya’nın etrafını saran, onunla birlikte dönen gaz tabakasına ……………</w:t>
      </w:r>
      <w:r>
        <w:t>…………….</w:t>
      </w:r>
      <w:r w:rsidRPr="00420474">
        <w:t>denir.</w:t>
      </w:r>
    </w:p>
    <w:p w:rsidR="00CC5355" w:rsidRDefault="00CC5355" w:rsidP="005F1CAE">
      <w:pPr>
        <w:pStyle w:val="NoSpacing"/>
        <w:rPr>
          <w:rFonts w:ascii="Century Gothic" w:hAnsi="Century Gothic" w:cs="Century Gothic"/>
          <w:lang w:eastAsia="tr-TR"/>
        </w:rPr>
      </w:pPr>
    </w:p>
    <w:p w:rsidR="00CC5355" w:rsidRDefault="00CC5355" w:rsidP="005F1CAE">
      <w:pPr>
        <w:pStyle w:val="NoSpacing"/>
        <w:rPr>
          <w:rFonts w:ascii="Century Gothic" w:hAnsi="Century Gothic" w:cs="Century Gothic"/>
          <w:lang w:eastAsia="tr-TR"/>
        </w:rPr>
      </w:pPr>
    </w:p>
    <w:p w:rsidR="00CC5355" w:rsidRDefault="00CC5355" w:rsidP="005F1CAE">
      <w:pPr>
        <w:pStyle w:val="NoSpacing"/>
        <w:rPr>
          <w:b/>
          <w:bCs/>
        </w:rPr>
        <w:sectPr w:rsidR="00CC5355" w:rsidSect="00CC3BBE">
          <w:pgSz w:w="11906" w:h="16838"/>
          <w:pgMar w:top="567" w:right="567" w:bottom="567" w:left="567" w:header="567" w:footer="567" w:gutter="0"/>
          <w:cols w:space="708"/>
          <w:docGrid w:linePitch="360"/>
        </w:sectPr>
      </w:pPr>
    </w:p>
    <w:p w:rsidR="00CC5355" w:rsidRDefault="00CC5355" w:rsidP="001350BC">
      <w:pPr>
        <w:autoSpaceDE w:val="0"/>
        <w:autoSpaceDN w:val="0"/>
        <w:adjustRightInd w:val="0"/>
        <w:rPr>
          <w:b/>
          <w:bCs/>
          <w:i/>
          <w:iCs/>
        </w:rPr>
      </w:pPr>
      <w:r w:rsidRPr="004C65C1">
        <w:rPr>
          <w:b/>
          <w:bCs/>
          <w:i/>
          <w:iCs/>
        </w:rPr>
        <w:t xml:space="preserve">Aşağıda verilen </w:t>
      </w:r>
      <w:r>
        <w:rPr>
          <w:b/>
          <w:bCs/>
          <w:i/>
          <w:iCs/>
        </w:rPr>
        <w:t>tabloyu uygun şekilde doldurunuz.(16p</w:t>
      </w:r>
    </w:p>
    <w:tbl>
      <w:tblPr>
        <w:tblpPr w:leftFromText="141" w:rightFromText="141" w:vertAnchor="text" w:horzAnchor="margin" w:tblpY="3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2"/>
        <w:gridCol w:w="1702"/>
        <w:gridCol w:w="1702"/>
      </w:tblGrid>
      <w:tr w:rsidR="00CC5355" w:rsidRPr="00D55E82">
        <w:trPr>
          <w:trHeight w:val="747"/>
        </w:trPr>
        <w:tc>
          <w:tcPr>
            <w:tcW w:w="5106" w:type="dxa"/>
            <w:gridSpan w:val="3"/>
          </w:tcPr>
          <w:p w:rsidR="00CC5355" w:rsidRPr="00060ED1" w:rsidRDefault="00CC5355" w:rsidP="00435A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omic Sans MS" w:eastAsia="Helvetica-Bold" w:hAnsi="Comic Sans MS"/>
                <w:b/>
                <w:bCs/>
              </w:rPr>
            </w:pPr>
            <w:r w:rsidRPr="00060ED1">
              <w:rPr>
                <w:rFonts w:ascii="Comic Sans MS" w:eastAsia="Helvetica-Bold" w:hAnsi="Comic Sans MS" w:cs="Comic Sans MS"/>
                <w:b/>
                <w:bCs/>
              </w:rPr>
              <w:t>ampul -  gaz lambası -  Güneş -  yıldızlar -  Ay -  ateş böceği   - şimşek –</w:t>
            </w:r>
            <w:r>
              <w:rPr>
                <w:rFonts w:ascii="Comic Sans MS" w:eastAsia="Helvetica-Bold" w:hAnsi="Comic Sans MS" w:cs="Comic Sans MS"/>
                <w:b/>
                <w:bCs/>
              </w:rPr>
              <w:t>el feneri-</w:t>
            </w:r>
          </w:p>
          <w:p w:rsidR="00CC5355" w:rsidRPr="00060ED1" w:rsidRDefault="00CC5355" w:rsidP="00435A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omic Sans MS" w:eastAsia="Helvetica-Bold" w:hAnsi="Comic Sans MS"/>
                <w:b/>
                <w:bCs/>
              </w:rPr>
            </w:pPr>
            <w:r w:rsidRPr="00060ED1">
              <w:rPr>
                <w:rFonts w:ascii="Comic Sans MS" w:eastAsia="Helvetica-Bold" w:hAnsi="Comic Sans MS" w:cs="Comic Sans MS"/>
                <w:b/>
                <w:bCs/>
              </w:rPr>
              <w:t xml:space="preserve"> alüminyum folyo – ayna - meşale</w:t>
            </w:r>
            <w:r>
              <w:rPr>
                <w:rFonts w:ascii="Comic Sans MS" w:eastAsia="Helvetica-Bold" w:hAnsi="Comic Sans MS" w:cs="Comic Sans MS"/>
                <w:b/>
                <w:bCs/>
              </w:rPr>
              <w:t>-       metal kaşık</w:t>
            </w:r>
          </w:p>
        </w:tc>
      </w:tr>
      <w:tr w:rsidR="00CC5355" w:rsidRPr="00D55E82">
        <w:trPr>
          <w:trHeight w:val="1015"/>
        </w:trPr>
        <w:tc>
          <w:tcPr>
            <w:tcW w:w="1702" w:type="dxa"/>
          </w:tcPr>
          <w:p w:rsidR="00CC5355" w:rsidRPr="00D55E82" w:rsidRDefault="00CC5355" w:rsidP="00435A2A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Doğal ışık kaynağı</w:t>
            </w:r>
          </w:p>
        </w:tc>
        <w:tc>
          <w:tcPr>
            <w:tcW w:w="1702" w:type="dxa"/>
          </w:tcPr>
          <w:p w:rsidR="00CC5355" w:rsidRPr="00D55E82" w:rsidRDefault="00CC5355" w:rsidP="00435A2A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Yapay  ışık kaynağı</w:t>
            </w:r>
          </w:p>
        </w:tc>
        <w:tc>
          <w:tcPr>
            <w:tcW w:w="1702" w:type="dxa"/>
          </w:tcPr>
          <w:p w:rsidR="00CC5355" w:rsidRPr="00D55E82" w:rsidRDefault="00CC5355" w:rsidP="00435A2A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Işık kaynağı olmadığı hâlde ışık yayıyormuş gibi görünenler</w:t>
            </w:r>
          </w:p>
        </w:tc>
      </w:tr>
      <w:tr w:rsidR="00CC5355" w:rsidRPr="00D55E82">
        <w:trPr>
          <w:trHeight w:val="2187"/>
        </w:trPr>
        <w:tc>
          <w:tcPr>
            <w:tcW w:w="1702" w:type="dxa"/>
          </w:tcPr>
          <w:p w:rsidR="00CC5355" w:rsidRPr="00D55E82" w:rsidRDefault="00CC5355" w:rsidP="00435A2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sz w:val="20"/>
                <w:szCs w:val="20"/>
              </w:rPr>
              <w:t>……………………………</w:t>
            </w:r>
          </w:p>
          <w:p w:rsidR="00CC5355" w:rsidRPr="00D55E82" w:rsidRDefault="00CC5355" w:rsidP="00435A2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sz w:val="20"/>
                <w:szCs w:val="20"/>
              </w:rPr>
              <w:t>……………………………</w:t>
            </w:r>
          </w:p>
          <w:p w:rsidR="00CC5355" w:rsidRPr="00D55E82" w:rsidRDefault="00CC5355" w:rsidP="00435A2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sz w:val="20"/>
                <w:szCs w:val="20"/>
              </w:rPr>
              <w:t>……………………………</w:t>
            </w:r>
          </w:p>
          <w:p w:rsidR="00CC5355" w:rsidRPr="00D55E82" w:rsidRDefault="00CC5355" w:rsidP="00435A2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sz w:val="20"/>
                <w:szCs w:val="20"/>
              </w:rPr>
              <w:t>……………………………</w:t>
            </w:r>
          </w:p>
        </w:tc>
        <w:tc>
          <w:tcPr>
            <w:tcW w:w="1702" w:type="dxa"/>
          </w:tcPr>
          <w:p w:rsidR="00CC5355" w:rsidRPr="00D55E82" w:rsidRDefault="00CC5355" w:rsidP="00435A2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sz w:val="20"/>
                <w:szCs w:val="20"/>
              </w:rPr>
              <w:t>……………………………</w:t>
            </w:r>
          </w:p>
          <w:p w:rsidR="00CC5355" w:rsidRPr="00D55E82" w:rsidRDefault="00CC5355" w:rsidP="00435A2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sz w:val="20"/>
                <w:szCs w:val="20"/>
              </w:rPr>
              <w:t>……………………………</w:t>
            </w:r>
          </w:p>
          <w:p w:rsidR="00CC5355" w:rsidRPr="00D55E82" w:rsidRDefault="00CC5355" w:rsidP="00435A2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sz w:val="20"/>
                <w:szCs w:val="20"/>
              </w:rPr>
              <w:t>……………………………</w:t>
            </w:r>
          </w:p>
          <w:p w:rsidR="00CC5355" w:rsidRPr="00D55E82" w:rsidRDefault="00CC5355" w:rsidP="00435A2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sz w:val="20"/>
                <w:szCs w:val="20"/>
              </w:rPr>
              <w:t>……………………………</w:t>
            </w:r>
          </w:p>
        </w:tc>
        <w:tc>
          <w:tcPr>
            <w:tcW w:w="1702" w:type="dxa"/>
          </w:tcPr>
          <w:p w:rsidR="00CC5355" w:rsidRPr="00D55E82" w:rsidRDefault="00CC5355" w:rsidP="00435A2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sz w:val="20"/>
                <w:szCs w:val="20"/>
              </w:rPr>
              <w:t>……………………………</w:t>
            </w:r>
          </w:p>
          <w:p w:rsidR="00CC5355" w:rsidRPr="00D55E82" w:rsidRDefault="00CC5355" w:rsidP="00435A2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sz w:val="20"/>
                <w:szCs w:val="20"/>
              </w:rPr>
              <w:t>……………………………</w:t>
            </w:r>
          </w:p>
          <w:p w:rsidR="00CC5355" w:rsidRPr="00D55E82" w:rsidRDefault="00CC5355" w:rsidP="00435A2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sz w:val="20"/>
                <w:szCs w:val="20"/>
              </w:rPr>
              <w:t>……………………………</w:t>
            </w:r>
          </w:p>
          <w:p w:rsidR="00CC5355" w:rsidRPr="00D55E82" w:rsidRDefault="00CC5355" w:rsidP="00435A2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sz w:val="20"/>
                <w:szCs w:val="20"/>
              </w:rPr>
              <w:t>……………………………</w:t>
            </w:r>
          </w:p>
        </w:tc>
      </w:tr>
    </w:tbl>
    <w:p w:rsidR="00CC5355" w:rsidRPr="00C24948" w:rsidRDefault="00CC5355" w:rsidP="001350BC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Aşağıdaki test sorularını cevaplayınız.( 64 P)</w:t>
      </w:r>
    </w:p>
    <w:p w:rsidR="00CC5355" w:rsidRPr="00DB4F95" w:rsidRDefault="00CC5355" w:rsidP="00DB4F95">
      <w:pPr>
        <w:pStyle w:val="NoSpacing"/>
        <w:rPr>
          <w:b/>
          <w:bCs/>
        </w:rPr>
      </w:pPr>
      <w:r w:rsidRPr="005F1CAE">
        <w:rPr>
          <w:b/>
          <w:bCs/>
        </w:rPr>
        <w:t xml:space="preserve">1-Aşağıdaki seçeneklerin hangisinde verilen maddeler </w:t>
      </w:r>
      <w:r w:rsidRPr="005F1CAE">
        <w:rPr>
          <w:b/>
          <w:bCs/>
          <w:u w:val="single"/>
        </w:rPr>
        <w:t>büyükten küçüğe</w:t>
      </w:r>
      <w:r w:rsidRPr="005F1CAE">
        <w:rPr>
          <w:b/>
          <w:bCs/>
        </w:rPr>
        <w:t xml:space="preserve"> doğru sıralanmıştır? </w:t>
      </w:r>
    </w:p>
    <w:p w:rsidR="00CC5355" w:rsidRPr="00CC4E0D" w:rsidRDefault="00CC5355" w:rsidP="00DB4F95">
      <w:pPr>
        <w:pStyle w:val="NoSpacing"/>
      </w:pPr>
      <w:r w:rsidRPr="00CC4E0D">
        <w:t xml:space="preserve">A)Kayaç,taş, kum, çakıl </w:t>
      </w:r>
    </w:p>
    <w:p w:rsidR="00CC5355" w:rsidRPr="00CC4E0D" w:rsidRDefault="00CC5355" w:rsidP="00DB4F95">
      <w:pPr>
        <w:pStyle w:val="NoSpacing"/>
      </w:pPr>
      <w:r w:rsidRPr="00CC4E0D">
        <w:t xml:space="preserve">B) Kayaç, kaya, taş, çakıl, kum                  </w:t>
      </w:r>
    </w:p>
    <w:p w:rsidR="00CC5355" w:rsidRPr="00CC4E0D" w:rsidRDefault="00CC5355" w:rsidP="00DB4F95">
      <w:pPr>
        <w:pStyle w:val="NoSpacing"/>
      </w:pPr>
      <w:r w:rsidRPr="00CC4E0D">
        <w:t xml:space="preserve">C)  Taş, kayaç, çakıl, kum  </w:t>
      </w:r>
    </w:p>
    <w:p w:rsidR="00CC5355" w:rsidRPr="00CC4E0D" w:rsidRDefault="00CC5355" w:rsidP="00DB4F95">
      <w:pPr>
        <w:pStyle w:val="NoSpacing"/>
      </w:pPr>
      <w:r w:rsidRPr="00CC4E0D">
        <w:t>D) Çakıl, kum, kayaç, taş, kaya</w:t>
      </w:r>
    </w:p>
    <w:p w:rsidR="00CC5355" w:rsidRPr="00CC4E0D" w:rsidRDefault="00CC5355" w:rsidP="00DB4F95">
      <w:pPr>
        <w:pStyle w:val="NoSpacing"/>
      </w:pPr>
    </w:p>
    <w:p w:rsidR="00CC5355" w:rsidRPr="001D7847" w:rsidRDefault="00CC5355" w:rsidP="00DB4F95">
      <w:pPr>
        <w:pStyle w:val="NoSpacing"/>
        <w:rPr>
          <w:b/>
          <w:bCs/>
        </w:rPr>
      </w:pPr>
      <w:r>
        <w:rPr>
          <w:b/>
          <w:bCs/>
        </w:rPr>
        <w:t>2-</w:t>
      </w:r>
      <w:r w:rsidRPr="001D7847">
        <w:rPr>
          <w:b/>
          <w:bCs/>
        </w:rPr>
        <w:t>Dünya’mızın katmanlarında</w:t>
      </w:r>
      <w:r>
        <w:rPr>
          <w:b/>
          <w:bCs/>
        </w:rPr>
        <w:t xml:space="preserve">n olan ateş küre            </w:t>
      </w:r>
      <w:r w:rsidRPr="001D7847">
        <w:rPr>
          <w:b/>
          <w:bCs/>
        </w:rPr>
        <w:t>tabakasından çıkan magmanın yeryüzünde soğuyup katılaşması sonucu aşağıdakilerden hangisi oluşmuştur?</w:t>
      </w:r>
    </w:p>
    <w:p w:rsidR="00CC5355" w:rsidRPr="001D7847" w:rsidRDefault="00CC5355" w:rsidP="00DB4F95">
      <w:pPr>
        <w:pStyle w:val="NoSpacing"/>
      </w:pPr>
      <w:r w:rsidRPr="001D7847">
        <w:t>A) Toprak</w:t>
      </w:r>
      <w:r w:rsidRPr="001D7847">
        <w:tab/>
        <w:t>B) Kayaç</w:t>
      </w:r>
      <w:r w:rsidRPr="001D7847">
        <w:tab/>
        <w:t>C) Kum</w:t>
      </w:r>
      <w:r w:rsidRPr="001D7847">
        <w:tab/>
        <w:t xml:space="preserve">    D) lav</w:t>
      </w:r>
    </w:p>
    <w:p w:rsidR="00CC5355" w:rsidRPr="00CC4E0D" w:rsidRDefault="00CC5355" w:rsidP="001350BC">
      <w:pPr>
        <w:autoSpaceDE w:val="0"/>
        <w:autoSpaceDN w:val="0"/>
        <w:adjustRightInd w:val="0"/>
      </w:pPr>
    </w:p>
    <w:p w:rsidR="00CC5355" w:rsidRDefault="00CC5355" w:rsidP="00121127">
      <w:pPr>
        <w:spacing w:after="0"/>
        <w:rPr>
          <w:b/>
          <w:bCs/>
          <w:lang w:eastAsia="tr-TR"/>
        </w:rPr>
      </w:pPr>
    </w:p>
    <w:p w:rsidR="00CC5355" w:rsidRDefault="00CC5355" w:rsidP="00121127">
      <w:pPr>
        <w:spacing w:after="0"/>
        <w:rPr>
          <w:b/>
          <w:bCs/>
          <w:lang w:eastAsia="tr-TR"/>
        </w:rPr>
      </w:pPr>
    </w:p>
    <w:p w:rsidR="00CC5355" w:rsidRDefault="00CC5355" w:rsidP="00121127">
      <w:pPr>
        <w:spacing w:after="0"/>
        <w:rPr>
          <w:b/>
          <w:bCs/>
          <w:lang w:eastAsia="tr-TR"/>
        </w:rPr>
      </w:pPr>
    </w:p>
    <w:p w:rsidR="00CC5355" w:rsidRDefault="00CC5355" w:rsidP="00121127">
      <w:pPr>
        <w:spacing w:after="0"/>
        <w:rPr>
          <w:b/>
          <w:bCs/>
          <w:lang w:eastAsia="tr-TR"/>
        </w:rPr>
      </w:pPr>
    </w:p>
    <w:p w:rsidR="00CC5355" w:rsidRDefault="00CC5355" w:rsidP="00121127">
      <w:pPr>
        <w:spacing w:after="0"/>
        <w:rPr>
          <w:b/>
          <w:bCs/>
          <w:lang w:eastAsia="tr-TR"/>
        </w:rPr>
      </w:pPr>
    </w:p>
    <w:p w:rsidR="00CC5355" w:rsidRPr="00121127" w:rsidRDefault="00CC5355" w:rsidP="00121127">
      <w:pPr>
        <w:spacing w:after="0"/>
      </w:pPr>
      <w:r w:rsidRPr="005F1CAE">
        <w:rPr>
          <w:b/>
          <w:bCs/>
          <w:lang w:eastAsia="tr-TR"/>
        </w:rPr>
        <w:t>3</w:t>
      </w:r>
      <w:r w:rsidRPr="001D7847">
        <w:rPr>
          <w:b/>
          <w:bCs/>
          <w:lang w:eastAsia="tr-TR"/>
        </w:rPr>
        <w:t xml:space="preserve">.Aşağıdakilerden hangisi hava kirliliğine neden </w:t>
      </w:r>
      <w:r w:rsidRPr="001D7847">
        <w:rPr>
          <w:b/>
          <w:bCs/>
          <w:u w:val="single"/>
          <w:lang w:eastAsia="tr-TR"/>
        </w:rPr>
        <w:t>olmaz?</w:t>
      </w:r>
    </w:p>
    <w:p w:rsidR="00CC5355" w:rsidRPr="00CC4E0D" w:rsidRDefault="00CC5355" w:rsidP="005F1CAE">
      <w:pPr>
        <w:spacing w:after="0" w:line="240" w:lineRule="auto"/>
        <w:ind w:right="-657"/>
        <w:rPr>
          <w:lang w:eastAsia="tr-TR"/>
        </w:rPr>
      </w:pPr>
      <w:r w:rsidRPr="00CC4E0D">
        <w:rPr>
          <w:lang w:eastAsia="tr-TR"/>
        </w:rPr>
        <w:t>A)Soba ve fabrika bacalarından çıkan duman ve gazlar</w:t>
      </w:r>
    </w:p>
    <w:p w:rsidR="00CC5355" w:rsidRPr="00CC4E0D" w:rsidRDefault="00CC5355" w:rsidP="005F1CAE">
      <w:pPr>
        <w:spacing w:after="0" w:line="240" w:lineRule="auto"/>
        <w:ind w:right="-477"/>
        <w:rPr>
          <w:lang w:eastAsia="tr-TR"/>
        </w:rPr>
      </w:pPr>
      <w:r w:rsidRPr="00CC4E0D">
        <w:rPr>
          <w:lang w:eastAsia="tr-TR"/>
        </w:rPr>
        <w:t>B) Çeşitli maddelerin yakılmasıyla oluşan duman ve gazlar</w:t>
      </w:r>
    </w:p>
    <w:p w:rsidR="00CC5355" w:rsidRPr="00CC4E0D" w:rsidRDefault="00CC5355" w:rsidP="005F1CAE">
      <w:pPr>
        <w:spacing w:after="0" w:line="240" w:lineRule="auto"/>
        <w:rPr>
          <w:lang w:eastAsia="tr-TR"/>
        </w:rPr>
      </w:pPr>
      <w:r w:rsidRPr="00CC4E0D">
        <w:rPr>
          <w:lang w:eastAsia="tr-TR"/>
        </w:rPr>
        <w:t xml:space="preserve">C) Motorlu taşıtların çıkardığı egzoz gazları </w:t>
      </w:r>
    </w:p>
    <w:p w:rsidR="00CC5355" w:rsidRDefault="00CC5355" w:rsidP="005F1CAE">
      <w:pPr>
        <w:spacing w:after="0" w:line="240" w:lineRule="auto"/>
        <w:rPr>
          <w:lang w:eastAsia="tr-TR"/>
        </w:rPr>
      </w:pPr>
      <w:r w:rsidRPr="00CC4E0D">
        <w:rPr>
          <w:lang w:eastAsia="tr-TR"/>
        </w:rPr>
        <w:t>D)</w:t>
      </w:r>
      <w:r w:rsidRPr="005F1CAE">
        <w:rPr>
          <w:lang w:eastAsia="tr-TR"/>
        </w:rPr>
        <w:t xml:space="preserve"> Cam, plastik, metal gibi maddelerin çevreye atılması</w:t>
      </w:r>
    </w:p>
    <w:p w:rsidR="00CC5355" w:rsidRPr="005F1CAE" w:rsidRDefault="00CC5355" w:rsidP="005F1CAE">
      <w:pPr>
        <w:spacing w:after="0" w:line="240" w:lineRule="auto"/>
        <w:rPr>
          <w:lang w:eastAsia="tr-TR"/>
        </w:rPr>
      </w:pPr>
    </w:p>
    <w:p w:rsidR="00CC5355" w:rsidRPr="005F1CAE" w:rsidRDefault="00CC5355" w:rsidP="005F1CAE">
      <w:pPr>
        <w:spacing w:after="0" w:line="240" w:lineRule="auto"/>
        <w:rPr>
          <w:b/>
          <w:bCs/>
          <w:lang w:eastAsia="tr-TR"/>
        </w:rPr>
      </w:pPr>
      <w:r w:rsidRPr="005F1CAE">
        <w:rPr>
          <w:b/>
          <w:bCs/>
          <w:color w:val="000000"/>
          <w:lang w:eastAsia="tr-TR"/>
        </w:rPr>
        <w:t>4</w:t>
      </w:r>
      <w:r w:rsidRPr="005F1CAE">
        <w:rPr>
          <w:b/>
          <w:bCs/>
          <w:lang w:eastAsia="tr-TR"/>
        </w:rPr>
        <w:t xml:space="preserve">- Aşağıdakilerden hangisi Dünyamızın yuvarlak olduğunu kanıtlayan delillerden biri </w:t>
      </w:r>
      <w:r w:rsidRPr="005F1CAE">
        <w:rPr>
          <w:b/>
          <w:bCs/>
          <w:sz w:val="24"/>
          <w:szCs w:val="24"/>
          <w:u w:val="single"/>
          <w:lang w:eastAsia="tr-TR"/>
        </w:rPr>
        <w:t>değildir?</w:t>
      </w:r>
    </w:p>
    <w:p w:rsidR="00CC5355" w:rsidRPr="00CC4E0D" w:rsidRDefault="00CC5355" w:rsidP="005F1CAE">
      <w:pPr>
        <w:spacing w:after="0" w:line="240" w:lineRule="auto"/>
        <w:rPr>
          <w:lang w:eastAsia="tr-TR"/>
        </w:rPr>
      </w:pPr>
      <w:r w:rsidRPr="00CC4E0D">
        <w:rPr>
          <w:lang w:eastAsia="tr-TR"/>
        </w:rPr>
        <w:t>A) Uzaklaşan bir geminin önce gövdesinin, sonra direğinin ve en son dumanının görünmez olma</w:t>
      </w:r>
      <w:r w:rsidRPr="00CC4E0D">
        <w:rPr>
          <w:lang w:eastAsia="tr-TR"/>
        </w:rPr>
        <w:tab/>
      </w:r>
    </w:p>
    <w:p w:rsidR="00CC5355" w:rsidRPr="00CC4E0D" w:rsidRDefault="00CC5355" w:rsidP="005F1CAE">
      <w:pPr>
        <w:spacing w:after="0" w:line="240" w:lineRule="auto"/>
        <w:rPr>
          <w:lang w:eastAsia="tr-TR"/>
        </w:rPr>
      </w:pPr>
      <w:r w:rsidRPr="00CC4E0D">
        <w:rPr>
          <w:lang w:eastAsia="tr-TR"/>
        </w:rPr>
        <w:t>B) Uzaydan çekilmiş olan fotoğraflar.</w:t>
      </w:r>
      <w:r w:rsidRPr="00CC4E0D">
        <w:rPr>
          <w:lang w:eastAsia="tr-TR"/>
        </w:rPr>
        <w:tab/>
      </w:r>
    </w:p>
    <w:p w:rsidR="00CC5355" w:rsidRPr="00CC4E0D" w:rsidRDefault="00CC5355" w:rsidP="005F1CAE">
      <w:pPr>
        <w:spacing w:after="0" w:line="240" w:lineRule="auto"/>
        <w:rPr>
          <w:lang w:eastAsia="tr-TR"/>
        </w:rPr>
      </w:pPr>
      <w:r w:rsidRPr="00CC4E0D">
        <w:rPr>
          <w:lang w:eastAsia="tr-TR"/>
        </w:rPr>
        <w:t>C) Sürekli aynı yöne giden kişinin başladığı noktaya dönmesi.</w:t>
      </w:r>
      <w:r w:rsidRPr="00CC4E0D">
        <w:rPr>
          <w:lang w:eastAsia="tr-TR"/>
        </w:rPr>
        <w:tab/>
      </w:r>
      <w:r w:rsidRPr="00CC4E0D">
        <w:rPr>
          <w:lang w:eastAsia="tr-TR"/>
        </w:rPr>
        <w:tab/>
      </w:r>
    </w:p>
    <w:p w:rsidR="00CC5355" w:rsidRPr="005F1CAE" w:rsidRDefault="00CC5355" w:rsidP="005F1CAE">
      <w:pPr>
        <w:spacing w:after="0" w:line="240" w:lineRule="auto"/>
      </w:pPr>
      <w:r w:rsidRPr="00CC4E0D">
        <w:t>D) Dünya üzerinde dağlar, tepeler gibi doğal unsurlar bulunması</w:t>
      </w:r>
      <w:r w:rsidRPr="005F1CAE">
        <w:t>.</w:t>
      </w:r>
    </w:p>
    <w:p w:rsidR="00CC5355" w:rsidRPr="005F1CAE" w:rsidRDefault="00CC5355" w:rsidP="005F1CAE">
      <w:pPr>
        <w:spacing w:after="0" w:line="240" w:lineRule="auto"/>
      </w:pPr>
    </w:p>
    <w:tbl>
      <w:tblPr>
        <w:tblW w:w="10531" w:type="dxa"/>
        <w:tblCellSpacing w:w="0" w:type="dxa"/>
        <w:tblInd w:w="-28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0531"/>
      </w:tblGrid>
      <w:tr w:rsidR="00CC5355" w:rsidRPr="00D55E82">
        <w:trPr>
          <w:tblCellSpacing w:w="0" w:type="dxa"/>
        </w:trPr>
        <w:tc>
          <w:tcPr>
            <w:tcW w:w="5000" w:type="pct"/>
          </w:tcPr>
          <w:p w:rsidR="00CC5355" w:rsidRPr="00D55E82" w:rsidRDefault="00CC5355" w:rsidP="00082280">
            <w:pPr>
              <w:spacing w:after="0"/>
              <w:rPr>
                <w:b/>
                <w:bCs/>
                <w:color w:val="000000"/>
              </w:rPr>
            </w:pPr>
            <w:r w:rsidRPr="00D55E82">
              <w:rPr>
                <w:b/>
                <w:bCs/>
                <w:color w:val="000000"/>
              </w:rPr>
              <w:t>5- Ekonomik değeri olan mineral ve kayaçlara ne ad verilir?</w:t>
            </w:r>
          </w:p>
        </w:tc>
      </w:tr>
      <w:tr w:rsidR="00CC5355" w:rsidRPr="00D55E82">
        <w:trPr>
          <w:tblCellSpacing w:w="0" w:type="dxa"/>
        </w:trPr>
        <w:tc>
          <w:tcPr>
            <w:tcW w:w="5000" w:type="pct"/>
            <w:vAlign w:val="center"/>
          </w:tcPr>
          <w:p w:rsidR="00CC5355" w:rsidRPr="00D55E82" w:rsidRDefault="00CC5355" w:rsidP="005F1CAE">
            <w:pPr>
              <w:spacing w:after="0"/>
              <w:rPr>
                <w:color w:val="000000"/>
              </w:rPr>
            </w:pPr>
            <w:r w:rsidRPr="00D55E82">
              <w:rPr>
                <w:color w:val="000000"/>
              </w:rPr>
              <w:t>A)Taş      B)Maden        C)Toprak      D)Kayaç</w:t>
            </w:r>
          </w:p>
          <w:p w:rsidR="00CC5355" w:rsidRPr="00D55E82" w:rsidRDefault="00CC5355" w:rsidP="005F1CAE">
            <w:pPr>
              <w:spacing w:after="0"/>
              <w:rPr>
                <w:color w:val="000000"/>
              </w:rPr>
            </w:pPr>
          </w:p>
        </w:tc>
      </w:tr>
    </w:tbl>
    <w:p w:rsidR="00CC5355" w:rsidRPr="00420474" w:rsidRDefault="00CC5355" w:rsidP="005F1CAE">
      <w:pPr>
        <w:spacing w:after="0" w:line="240" w:lineRule="auto"/>
        <w:rPr>
          <w:b/>
          <w:bCs/>
        </w:rPr>
      </w:pPr>
      <w:r w:rsidRPr="00420474">
        <w:rPr>
          <w:b/>
          <w:bCs/>
        </w:rPr>
        <w:t>6-Yağmur ,rüzgar, kar gibi olaylar hangi katmanda gerçekleşmektedir?</w:t>
      </w:r>
    </w:p>
    <w:p w:rsidR="00CC5355" w:rsidRPr="00420474" w:rsidRDefault="00CC5355" w:rsidP="005F1CAE">
      <w:pPr>
        <w:spacing w:after="0"/>
      </w:pPr>
      <w:r w:rsidRPr="00420474">
        <w:t>A) hava küre</w:t>
      </w:r>
      <w:r w:rsidRPr="00420474">
        <w:tab/>
        <w:t>B) taş küre   C) su küre   D) ateş küre</w:t>
      </w:r>
    </w:p>
    <w:p w:rsidR="00CC5355" w:rsidRPr="005F1CAE" w:rsidRDefault="00CC5355" w:rsidP="005F1CAE">
      <w:pPr>
        <w:spacing w:after="0"/>
        <w:rPr>
          <w:sz w:val="20"/>
          <w:szCs w:val="20"/>
        </w:rPr>
      </w:pPr>
    </w:p>
    <w:p w:rsidR="00CC5355" w:rsidRPr="00420474" w:rsidRDefault="00CC5355" w:rsidP="005F1CAE">
      <w:pPr>
        <w:spacing w:after="0"/>
        <w:rPr>
          <w:b/>
          <w:bCs/>
        </w:rPr>
      </w:pPr>
      <w:r w:rsidRPr="00420474">
        <w:rPr>
          <w:b/>
          <w:bCs/>
        </w:rPr>
        <w:t xml:space="preserve">7- Işık kirliliğini önlemek için aşağıdakilerden hangisini yapmalıyız? </w:t>
      </w:r>
    </w:p>
    <w:p w:rsidR="00CC5355" w:rsidRPr="00420474" w:rsidRDefault="00CC5355" w:rsidP="005F1CAE">
      <w:pPr>
        <w:spacing w:after="0"/>
      </w:pPr>
      <w:r w:rsidRPr="00420474">
        <w:t xml:space="preserve">A-Gündüz vakitlerinde lambaları açmalıyız.  </w:t>
      </w:r>
    </w:p>
    <w:p w:rsidR="00CC5355" w:rsidRPr="00420474" w:rsidRDefault="00CC5355" w:rsidP="005F1CAE">
      <w:pPr>
        <w:spacing w:after="0"/>
      </w:pPr>
      <w:r w:rsidRPr="00420474">
        <w:t xml:space="preserve"> B-İyi aydınlatma olması için fazla ışık kaynağı kullanmalıyız.</w:t>
      </w:r>
      <w:r w:rsidRPr="00420474">
        <w:tab/>
      </w:r>
    </w:p>
    <w:p w:rsidR="00CC5355" w:rsidRPr="00420474" w:rsidRDefault="00CC5355" w:rsidP="005F1CAE">
      <w:pPr>
        <w:spacing w:after="0"/>
        <w:jc w:val="both"/>
      </w:pPr>
      <w:r w:rsidRPr="00420474">
        <w:t>C- Gökyüzünü aydınlatmalıyız.</w:t>
      </w:r>
      <w:r w:rsidRPr="00420474">
        <w:tab/>
      </w:r>
    </w:p>
    <w:p w:rsidR="00CC5355" w:rsidRPr="00420474" w:rsidRDefault="00CC5355" w:rsidP="005F1CAE">
      <w:pPr>
        <w:spacing w:after="0"/>
        <w:jc w:val="both"/>
      </w:pPr>
      <w:r w:rsidRPr="00420474">
        <w:t>D- Gereksiz lambaları söndürmeliyiz.</w:t>
      </w:r>
    </w:p>
    <w:p w:rsidR="00CC5355" w:rsidRDefault="00CC5355" w:rsidP="005F1CAE">
      <w:pPr>
        <w:spacing w:after="0" w:line="240" w:lineRule="auto"/>
        <w:rPr>
          <w:sz w:val="20"/>
          <w:szCs w:val="20"/>
        </w:rPr>
      </w:pPr>
    </w:p>
    <w:p w:rsidR="00CC5355" w:rsidRPr="00420474" w:rsidRDefault="00CC5355" w:rsidP="005F1CAE">
      <w:pPr>
        <w:spacing w:after="0" w:line="240" w:lineRule="auto"/>
        <w:rPr>
          <w:b/>
          <w:bCs/>
          <w:lang w:eastAsia="tr-TR"/>
        </w:rPr>
      </w:pPr>
      <w:r w:rsidRPr="00420474">
        <w:rPr>
          <w:b/>
          <w:bCs/>
          <w:lang w:eastAsia="tr-TR"/>
        </w:rPr>
        <w:t xml:space="preserve">8-Aşağıdakilerden hangisinde Dünya’nın katmanları </w:t>
      </w:r>
      <w:r w:rsidRPr="00420474">
        <w:rPr>
          <w:b/>
          <w:bCs/>
          <w:u w:val="single"/>
          <w:lang w:eastAsia="tr-TR"/>
        </w:rPr>
        <w:t>dıştan içe</w:t>
      </w:r>
      <w:r w:rsidRPr="00420474">
        <w:rPr>
          <w:b/>
          <w:bCs/>
          <w:lang w:eastAsia="tr-TR"/>
        </w:rPr>
        <w:t xml:space="preserve"> doğru sıralanmıştır ?</w:t>
      </w:r>
    </w:p>
    <w:p w:rsidR="00CC5355" w:rsidRPr="00420474" w:rsidRDefault="00CC5355" w:rsidP="005F1CAE">
      <w:pPr>
        <w:spacing w:after="0" w:line="240" w:lineRule="auto"/>
        <w:rPr>
          <w:lang w:eastAsia="tr-TR"/>
        </w:rPr>
      </w:pPr>
      <w:r w:rsidRPr="00420474">
        <w:rPr>
          <w:lang w:eastAsia="tr-TR"/>
        </w:rPr>
        <w:t>A) Taş küre,suküre,atmosfer, çekirdek, ateş küre</w:t>
      </w:r>
    </w:p>
    <w:p w:rsidR="00CC5355" w:rsidRPr="00420474" w:rsidRDefault="00CC5355" w:rsidP="005F1CAE">
      <w:pPr>
        <w:spacing w:after="0" w:line="240" w:lineRule="auto"/>
        <w:rPr>
          <w:lang w:eastAsia="tr-TR"/>
        </w:rPr>
      </w:pPr>
      <w:r w:rsidRPr="00420474">
        <w:rPr>
          <w:lang w:eastAsia="tr-TR"/>
        </w:rPr>
        <w:t>B) Su küre, atmosfer,ateş küre, taş küre, çekirdek</w:t>
      </w:r>
      <w:r w:rsidRPr="00420474">
        <w:rPr>
          <w:lang w:eastAsia="tr-TR"/>
        </w:rPr>
        <w:br/>
        <w:t>C) Atmosfer, su küre, taş küre,ateş küre, çekirdek</w:t>
      </w:r>
      <w:r w:rsidRPr="00420474">
        <w:rPr>
          <w:lang w:eastAsia="tr-TR"/>
        </w:rPr>
        <w:br/>
        <w:t>D) Atmosfer,  ateş küre, su küre,çekirdek,  taş küre</w:t>
      </w:r>
    </w:p>
    <w:p w:rsidR="00CC5355" w:rsidRPr="005F1CAE" w:rsidRDefault="00CC5355" w:rsidP="005F1CAE">
      <w:pPr>
        <w:spacing w:after="0" w:line="240" w:lineRule="auto"/>
        <w:rPr>
          <w:b/>
          <w:bCs/>
          <w:sz w:val="24"/>
          <w:szCs w:val="24"/>
          <w:lang w:eastAsia="tr-TR"/>
        </w:rPr>
      </w:pPr>
    </w:p>
    <w:p w:rsidR="00CC5355" w:rsidRDefault="00CC5355" w:rsidP="005F1CAE">
      <w:pPr>
        <w:pStyle w:val="AralkYok1"/>
        <w:spacing w:line="240" w:lineRule="atLeast"/>
        <w:rPr>
          <w:rFonts w:cs="Calibri"/>
          <w:b/>
          <w:bCs/>
          <w:sz w:val="22"/>
          <w:szCs w:val="22"/>
        </w:rPr>
      </w:pPr>
      <w:r w:rsidRPr="005F1CAE">
        <w:rPr>
          <w:rFonts w:cs="Calibri"/>
          <w:b/>
          <w:bCs/>
          <w:sz w:val="22"/>
          <w:szCs w:val="22"/>
        </w:rPr>
        <w:t>9-  Aşağıda toprakla ilgili verilen bilgiler</w:t>
      </w:r>
      <w:r w:rsidRPr="005F1CAE">
        <w:rPr>
          <w:rFonts w:cs="Calibri"/>
          <w:b/>
          <w:bCs/>
          <w:sz w:val="22"/>
          <w:szCs w:val="22"/>
        </w:rPr>
        <w:softHyphen/>
        <w:t xml:space="preserve">den hangisi </w:t>
      </w:r>
      <w:r w:rsidRPr="005F1CAE">
        <w:rPr>
          <w:rFonts w:cs="Calibri"/>
          <w:b/>
          <w:bCs/>
          <w:sz w:val="22"/>
          <w:szCs w:val="22"/>
          <w:u w:val="single"/>
        </w:rPr>
        <w:t>yanlıştır</w:t>
      </w:r>
      <w:r w:rsidRPr="005F1CAE">
        <w:rPr>
          <w:rFonts w:cs="Calibri"/>
          <w:b/>
          <w:bCs/>
          <w:sz w:val="22"/>
          <w:szCs w:val="22"/>
        </w:rPr>
        <w:t>?</w:t>
      </w:r>
    </w:p>
    <w:p w:rsidR="00CC5355" w:rsidRPr="00CC4E0D" w:rsidRDefault="00CC5355" w:rsidP="005F1CAE">
      <w:pPr>
        <w:pStyle w:val="AralkYok1"/>
        <w:spacing w:line="240" w:lineRule="atLeast"/>
        <w:rPr>
          <w:rFonts w:cs="Calibri"/>
          <w:sz w:val="22"/>
          <w:szCs w:val="22"/>
        </w:rPr>
      </w:pPr>
      <w:r w:rsidRPr="00CC4E0D">
        <w:rPr>
          <w:rFonts w:cs="Calibri"/>
          <w:sz w:val="22"/>
          <w:szCs w:val="22"/>
        </w:rPr>
        <w:t>A) Kayaçların, rüzgâr, yağmur ve güneşin etkisiyle çatlayıp dağılmasından oluşur.</w:t>
      </w:r>
    </w:p>
    <w:p w:rsidR="00CC5355" w:rsidRPr="00CC4E0D" w:rsidRDefault="00CC5355" w:rsidP="005F1CAE">
      <w:pPr>
        <w:pStyle w:val="AralkYok1"/>
        <w:spacing w:line="240" w:lineRule="atLeast"/>
        <w:rPr>
          <w:rFonts w:cs="Calibri"/>
          <w:sz w:val="22"/>
          <w:szCs w:val="22"/>
        </w:rPr>
      </w:pPr>
      <w:r w:rsidRPr="00CC4E0D">
        <w:rPr>
          <w:rFonts w:cs="Calibri"/>
          <w:sz w:val="22"/>
          <w:szCs w:val="22"/>
        </w:rPr>
        <w:t>B) Toprakta birçok canlı yaşar.</w:t>
      </w:r>
    </w:p>
    <w:p w:rsidR="00CC5355" w:rsidRPr="00CC4E0D" w:rsidRDefault="00CC5355" w:rsidP="005F1CAE">
      <w:pPr>
        <w:pStyle w:val="AralkYok1"/>
        <w:spacing w:line="240" w:lineRule="atLeast"/>
        <w:rPr>
          <w:rFonts w:cs="Calibri"/>
          <w:sz w:val="22"/>
          <w:szCs w:val="22"/>
        </w:rPr>
      </w:pPr>
      <w:r w:rsidRPr="00CC4E0D">
        <w:rPr>
          <w:rFonts w:cs="Calibri"/>
          <w:sz w:val="22"/>
          <w:szCs w:val="22"/>
        </w:rPr>
        <w:t>C) Bitki tohumları toprakta çimlenir ve büyür.</w:t>
      </w:r>
    </w:p>
    <w:p w:rsidR="00CC5355" w:rsidRPr="00CC4E0D" w:rsidRDefault="00CC5355" w:rsidP="005F1CAE">
      <w:pPr>
        <w:pStyle w:val="AralkYok1"/>
        <w:spacing w:line="240" w:lineRule="atLeast"/>
        <w:rPr>
          <w:rFonts w:cs="Calibri"/>
          <w:sz w:val="22"/>
          <w:szCs w:val="22"/>
        </w:rPr>
      </w:pPr>
      <w:r w:rsidRPr="00CC4E0D">
        <w:rPr>
          <w:rFonts w:cs="Calibri"/>
          <w:sz w:val="22"/>
          <w:szCs w:val="22"/>
        </w:rPr>
        <w:t>D) Toprak içinde hava yoktur.</w:t>
      </w:r>
    </w:p>
    <w:p w:rsidR="00CC5355" w:rsidRPr="00CC4E0D" w:rsidRDefault="00CC5355" w:rsidP="005F1CAE">
      <w:pPr>
        <w:pStyle w:val="AralkYok1"/>
        <w:spacing w:line="240" w:lineRule="atLeast"/>
        <w:rPr>
          <w:rFonts w:cs="Calibri"/>
          <w:sz w:val="22"/>
          <w:szCs w:val="22"/>
        </w:rPr>
      </w:pPr>
    </w:p>
    <w:p w:rsidR="00CC5355" w:rsidRPr="00CC4E0D" w:rsidRDefault="00CC5355" w:rsidP="005F1CAE">
      <w:pPr>
        <w:spacing w:after="0"/>
        <w:rPr>
          <w:b/>
          <w:bCs/>
          <w:u w:val="single"/>
        </w:rPr>
      </w:pPr>
      <w:r w:rsidRPr="005F1CAE">
        <w:rPr>
          <w:b/>
          <w:bCs/>
          <w:color w:val="000000"/>
        </w:rPr>
        <w:t>10-</w:t>
      </w:r>
      <w:r w:rsidRPr="005F1CAE">
        <w:rPr>
          <w:b/>
          <w:bCs/>
        </w:rPr>
        <w:t xml:space="preserve"> Aşağıdaki ifadelerden hangisi </w:t>
      </w:r>
      <w:r w:rsidRPr="00CC4E0D">
        <w:rPr>
          <w:b/>
          <w:bCs/>
          <w:u w:val="single"/>
        </w:rPr>
        <w:t>yanlıştır?</w:t>
      </w:r>
    </w:p>
    <w:p w:rsidR="00CC5355" w:rsidRPr="005F1CAE" w:rsidRDefault="00CC5355" w:rsidP="005F1CAE">
      <w:pPr>
        <w:spacing w:after="0"/>
      </w:pPr>
      <w:r w:rsidRPr="005F1CAE">
        <w:t>A)Kuvvet hareketin yönünü değiştirebilir.</w:t>
      </w:r>
    </w:p>
    <w:p w:rsidR="00CC5355" w:rsidRPr="005F1CAE" w:rsidRDefault="00CC5355" w:rsidP="005F1CAE">
      <w:pPr>
        <w:spacing w:after="0"/>
      </w:pPr>
      <w:r w:rsidRPr="005F1CAE">
        <w:t>B)Atlı karınca sallanarak hareket eder.</w:t>
      </w:r>
    </w:p>
    <w:p w:rsidR="00CC5355" w:rsidRPr="005F1CAE" w:rsidRDefault="00CC5355" w:rsidP="005F1CAE">
      <w:pPr>
        <w:spacing w:after="0"/>
      </w:pPr>
      <w:r w:rsidRPr="005F1CAE">
        <w:t>C)İtme ve çekme kuvvet demektir.</w:t>
      </w:r>
    </w:p>
    <w:p w:rsidR="00CC5355" w:rsidRDefault="00CC5355" w:rsidP="00DB4F95">
      <w:pPr>
        <w:spacing w:after="0"/>
      </w:pPr>
      <w:r w:rsidRPr="005F1CAE">
        <w:t>D)Kavanoz kapağı açılırken kapak, dönme hareketi yapar.</w:t>
      </w:r>
    </w:p>
    <w:p w:rsidR="00CC5355" w:rsidRDefault="00CC5355" w:rsidP="00DB4F95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</w:p>
    <w:p w:rsidR="00CC5355" w:rsidRPr="00DB4F95" w:rsidRDefault="00CC5355" w:rsidP="00CC4E0D">
      <w:pPr>
        <w:spacing w:after="0"/>
      </w:pPr>
      <w:r>
        <w:rPr>
          <w:rFonts w:ascii="Comic Sans MS" w:hAnsi="Comic Sans MS" w:cs="Comic Sans MS"/>
          <w:b/>
          <w:bCs/>
          <w:sz w:val="20"/>
          <w:szCs w:val="20"/>
        </w:rPr>
        <w:t>11-</w:t>
      </w:r>
      <w:r w:rsidRPr="0015546C">
        <w:rPr>
          <w:rFonts w:ascii="Comic Sans MS" w:hAnsi="Comic Sans MS" w:cs="Comic Sans MS"/>
          <w:b/>
          <w:bCs/>
          <w:sz w:val="20"/>
          <w:szCs w:val="20"/>
        </w:rPr>
        <w:t xml:space="preserve"> Aşağıdakilerden hangisi yapay ses kaynağıdır?</w:t>
      </w:r>
    </w:p>
    <w:p w:rsidR="00CC5355" w:rsidRPr="001350BC" w:rsidRDefault="00CC5355" w:rsidP="00CC4E0D">
      <w:pPr>
        <w:pStyle w:val="NoSpacing"/>
        <w:rPr>
          <w:b/>
          <w:bCs/>
        </w:rPr>
      </w:pPr>
      <w:r>
        <w:t>A) I</w:t>
      </w:r>
      <w:r w:rsidRPr="0015546C">
        <w:t>slık sesi</w:t>
      </w:r>
      <w:r w:rsidRPr="0015546C">
        <w:tab/>
      </w:r>
      <w:r w:rsidRPr="0015546C">
        <w:tab/>
        <w:t xml:space="preserve">    B)</w:t>
      </w:r>
      <w:r>
        <w:t xml:space="preserve"> D</w:t>
      </w:r>
      <w:r w:rsidRPr="0015546C">
        <w:t xml:space="preserve">üdük sesi        </w:t>
      </w:r>
    </w:p>
    <w:p w:rsidR="00CC5355" w:rsidRPr="0015546C" w:rsidRDefault="00CC5355" w:rsidP="00CC4E0D">
      <w:pPr>
        <w:pStyle w:val="NoSpacing"/>
      </w:pPr>
      <w:r>
        <w:t>C) B</w:t>
      </w:r>
      <w:r w:rsidRPr="0015546C">
        <w:t xml:space="preserve">aykuş sesi     </w:t>
      </w:r>
      <w:r w:rsidRPr="0015546C">
        <w:tab/>
        <w:t xml:space="preserve"> </w:t>
      </w:r>
      <w:r>
        <w:t xml:space="preserve">  </w:t>
      </w:r>
      <w:r w:rsidRPr="0015546C">
        <w:t xml:space="preserve"> D)</w:t>
      </w:r>
      <w:r>
        <w:t xml:space="preserve"> B</w:t>
      </w:r>
      <w:r w:rsidRPr="0015546C">
        <w:t>ebek sesi</w:t>
      </w:r>
    </w:p>
    <w:p w:rsidR="00CC5355" w:rsidRPr="005F1CAE" w:rsidRDefault="00CC5355" w:rsidP="005F1CAE">
      <w:pPr>
        <w:spacing w:after="0"/>
        <w:rPr>
          <w:color w:val="000000"/>
        </w:rPr>
      </w:pPr>
    </w:p>
    <w:p w:rsidR="00CC5355" w:rsidRPr="00C24948" w:rsidRDefault="00CC5355" w:rsidP="00C24948">
      <w:pPr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12-</w:t>
      </w:r>
      <w:r w:rsidRPr="0038748A">
        <w:rPr>
          <w:rFonts w:ascii="Comic Sans MS" w:hAnsi="Comic Sans MS" w:cs="Comic Sans MS"/>
          <w:b/>
          <w:bCs/>
          <w:sz w:val="20"/>
          <w:szCs w:val="20"/>
        </w:rPr>
        <w:t xml:space="preserve"> Aşağıdaki verilen araçlardan hangileri sesin şiddetini artırmak için kullanılır?</w:t>
      </w: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                   </w:t>
      </w:r>
      <w:r w:rsidRPr="00C24948">
        <w:rPr>
          <w:rFonts w:ascii="Comic Sans MS" w:hAnsi="Comic Sans MS" w:cs="Comic Sans MS"/>
          <w:sz w:val="20"/>
          <w:szCs w:val="20"/>
        </w:rPr>
        <w:t>I-</w:t>
      </w:r>
      <w:r>
        <w:rPr>
          <w:rFonts w:ascii="Comic Sans MS" w:hAnsi="Comic Sans MS" w:cs="Comic Sans MS"/>
          <w:sz w:val="20"/>
          <w:szCs w:val="20"/>
        </w:rPr>
        <w:t>mikrofon   II-megafon  III-radyo  IV-işitme cihazı</w:t>
      </w:r>
    </w:p>
    <w:p w:rsidR="00CC5355" w:rsidRPr="00CC4E0D" w:rsidRDefault="00CC5355" w:rsidP="00CC4E0D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A) </w:t>
      </w:r>
      <w:r w:rsidRPr="0038748A">
        <w:rPr>
          <w:rFonts w:ascii="Comic Sans MS" w:hAnsi="Comic Sans MS" w:cs="Comic Sans MS"/>
          <w:sz w:val="20"/>
          <w:szCs w:val="20"/>
        </w:rPr>
        <w:t xml:space="preserve">I ve II </w:t>
      </w:r>
      <w:r w:rsidRPr="0038748A">
        <w:rPr>
          <w:rFonts w:ascii="Comic Sans MS" w:hAnsi="Comic Sans MS" w:cs="Comic Sans MS"/>
          <w:b/>
          <w:bCs/>
          <w:sz w:val="20"/>
          <w:szCs w:val="20"/>
        </w:rPr>
        <w:tab/>
      </w:r>
      <w:r w:rsidRPr="00CC4E0D">
        <w:rPr>
          <w:rFonts w:ascii="Comic Sans MS" w:hAnsi="Comic Sans MS" w:cs="Comic Sans MS"/>
          <w:sz w:val="20"/>
          <w:szCs w:val="20"/>
        </w:rPr>
        <w:t xml:space="preserve">     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CC4E0D">
        <w:rPr>
          <w:rFonts w:ascii="Comic Sans MS" w:hAnsi="Comic Sans MS" w:cs="Comic Sans MS"/>
          <w:sz w:val="20"/>
          <w:szCs w:val="20"/>
        </w:rPr>
        <w:t>B)I ve III</w:t>
      </w:r>
    </w:p>
    <w:p w:rsidR="00CC5355" w:rsidRPr="00CC4E0D" w:rsidRDefault="00CC5355" w:rsidP="00CC4E0D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C) </w:t>
      </w:r>
      <w:r w:rsidRPr="00CC4E0D">
        <w:rPr>
          <w:rFonts w:ascii="Comic Sans MS" w:hAnsi="Comic Sans MS" w:cs="Comic Sans MS"/>
          <w:sz w:val="20"/>
          <w:szCs w:val="20"/>
        </w:rPr>
        <w:t>I, II ve III</w:t>
      </w:r>
      <w:r w:rsidRPr="00CC4E0D">
        <w:rPr>
          <w:rFonts w:ascii="Comic Sans MS" w:hAnsi="Comic Sans MS" w:cs="Comic Sans MS"/>
          <w:sz w:val="20"/>
          <w:szCs w:val="20"/>
        </w:rPr>
        <w:tab/>
        <w:t xml:space="preserve">     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CC4E0D">
        <w:rPr>
          <w:rFonts w:ascii="Comic Sans MS" w:hAnsi="Comic Sans MS" w:cs="Comic Sans MS"/>
          <w:sz w:val="20"/>
          <w:szCs w:val="20"/>
        </w:rPr>
        <w:t>D)I, III ve IV</w:t>
      </w:r>
    </w:p>
    <w:p w:rsidR="00CC5355" w:rsidRPr="005F1CAE" w:rsidRDefault="00CC5355" w:rsidP="005F1CAE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after="0" w:line="240" w:lineRule="exact"/>
        <w:rPr>
          <w:b/>
          <w:bCs/>
        </w:rPr>
      </w:pPr>
    </w:p>
    <w:p w:rsidR="00CC5355" w:rsidRPr="00A45079" w:rsidRDefault="00CC5355" w:rsidP="00DB4F95">
      <w:pPr>
        <w:rPr>
          <w:b/>
          <w:bCs/>
        </w:rPr>
      </w:pPr>
      <w:r>
        <w:rPr>
          <w:b/>
          <w:bCs/>
        </w:rPr>
        <w:t>13-</w:t>
      </w:r>
      <w:r w:rsidRPr="00A45079">
        <w:rPr>
          <w:b/>
          <w:bCs/>
        </w:rPr>
        <w:t>Dünya’nın, şekilde gösterilen katmanları aşağıdakilerin hangisinde doğru verilmiştir?</w:t>
      </w:r>
    </w:p>
    <w:p w:rsidR="00CC5355" w:rsidRPr="00A45079" w:rsidRDefault="00CC5355" w:rsidP="00DB4F95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7" o:spid="_x0000_s1027" type="#_x0000_t75" alt="çekirdek" style="position:absolute;margin-left:13.15pt;margin-top:7.5pt;width:179.3pt;height:93.75pt;z-index:251659264;visibility:visible">
            <v:imagedata r:id="rId7" o:title="" croptop="755f" cropbottom="41525f" cropleft="9724f" cropright="10696f"/>
          </v:shape>
        </w:pict>
      </w:r>
    </w:p>
    <w:p w:rsidR="00CC5355" w:rsidRDefault="00CC5355" w:rsidP="00DB4F95"/>
    <w:p w:rsidR="00CC5355" w:rsidRPr="00A45079" w:rsidRDefault="00CC5355" w:rsidP="00DB4F95"/>
    <w:p w:rsidR="00CC5355" w:rsidRPr="00A45079" w:rsidRDefault="00CC5355" w:rsidP="00DB4F95"/>
    <w:p w:rsidR="00CC5355" w:rsidRPr="00C24948" w:rsidRDefault="00CC5355" w:rsidP="00DB4F95">
      <w:pPr>
        <w:rPr>
          <w:u w:val="single"/>
        </w:rPr>
      </w:pPr>
      <w:r w:rsidRPr="00A45079">
        <w:t xml:space="preserve">      </w:t>
      </w:r>
      <w:r>
        <w:t xml:space="preserve">    </w:t>
      </w:r>
      <w:r w:rsidRPr="00C24948">
        <w:rPr>
          <w:u w:val="single"/>
        </w:rPr>
        <w:t xml:space="preserve">  </w:t>
      </w:r>
      <w:r>
        <w:rPr>
          <w:u w:val="single"/>
        </w:rPr>
        <w:t xml:space="preserve"> </w:t>
      </w:r>
      <w:r w:rsidRPr="00C24948">
        <w:rPr>
          <w:u w:val="single"/>
        </w:rPr>
        <w:t xml:space="preserve">I                            II                       </w:t>
      </w:r>
      <w:r>
        <w:rPr>
          <w:u w:val="single"/>
        </w:rPr>
        <w:t xml:space="preserve">    </w:t>
      </w:r>
      <w:r w:rsidRPr="00C24948">
        <w:rPr>
          <w:u w:val="single"/>
        </w:rPr>
        <w:t xml:space="preserve">III </w:t>
      </w:r>
    </w:p>
    <w:p w:rsidR="00CC5355" w:rsidRPr="00A45079" w:rsidRDefault="00CC5355" w:rsidP="00DB4F95">
      <w:pPr>
        <w:pStyle w:val="NoSpacing"/>
      </w:pPr>
      <w:r w:rsidRPr="00A45079">
        <w:t>A)   Taş küre             Ateş küre           Ağır küre</w:t>
      </w:r>
    </w:p>
    <w:p w:rsidR="00CC5355" w:rsidRPr="00A45079" w:rsidRDefault="00CC5355" w:rsidP="00DB4F95">
      <w:pPr>
        <w:pStyle w:val="NoSpacing"/>
      </w:pPr>
      <w:r w:rsidRPr="00A45079">
        <w:t>B)   Su küre              Taş küre             Ateş küre</w:t>
      </w:r>
    </w:p>
    <w:p w:rsidR="00CC5355" w:rsidRPr="00A45079" w:rsidRDefault="00CC5355" w:rsidP="00DB4F95">
      <w:pPr>
        <w:pStyle w:val="NoSpacing"/>
      </w:pPr>
      <w:r w:rsidRPr="00A45079">
        <w:t>C)   Taş küre             Ağır küre           Ateş küre</w:t>
      </w:r>
    </w:p>
    <w:p w:rsidR="00CC5355" w:rsidRPr="00A45079" w:rsidRDefault="00CC5355" w:rsidP="00DB4F95">
      <w:pPr>
        <w:pStyle w:val="NoSpacing"/>
      </w:pPr>
      <w:r w:rsidRPr="00A45079">
        <w:t>D)   Ateş küre           Taş küre             Ağır küre</w:t>
      </w:r>
    </w:p>
    <w:p w:rsidR="00CC5355" w:rsidRDefault="00CC5355" w:rsidP="00DB4F95">
      <w:pPr>
        <w:pStyle w:val="NoSpacing"/>
        <w:rPr>
          <w:b/>
          <w:bCs/>
        </w:rPr>
      </w:pPr>
    </w:p>
    <w:p w:rsidR="00CC5355" w:rsidRPr="00DB4F95" w:rsidRDefault="00CC5355" w:rsidP="00DB4F95">
      <w:pPr>
        <w:pStyle w:val="NoSpacing"/>
        <w:rPr>
          <w:b/>
          <w:bCs/>
          <w:color w:val="0000FF"/>
        </w:rPr>
      </w:pPr>
      <w:r w:rsidRPr="00DB4F95">
        <w:rPr>
          <w:b/>
          <w:bCs/>
        </w:rPr>
        <w:t xml:space="preserve">14-Göz sağlığımızı korumak için aşağıdakilerden hangisinin yapılması doğru </w:t>
      </w:r>
      <w:r w:rsidRPr="00DB4F95">
        <w:rPr>
          <w:b/>
          <w:bCs/>
          <w:u w:val="single"/>
        </w:rPr>
        <w:t>değildir?</w:t>
      </w:r>
      <w:r w:rsidRPr="00DB4F95">
        <w:rPr>
          <w:b/>
          <w:bCs/>
        </w:rPr>
        <w:t xml:space="preserve"> </w:t>
      </w:r>
    </w:p>
    <w:p w:rsidR="00CC5355" w:rsidRDefault="00CC5355" w:rsidP="00DB4F95">
      <w:pPr>
        <w:pStyle w:val="NoSpacing"/>
        <w:rPr>
          <w:color w:val="000000"/>
        </w:rPr>
      </w:pPr>
      <w:r w:rsidRPr="00DB4F95">
        <w:rPr>
          <w:color w:val="000000"/>
        </w:rPr>
        <w:t xml:space="preserve">A) Aydınlatma çok parlak veya loş olmamalıdır. </w:t>
      </w:r>
    </w:p>
    <w:p w:rsidR="00CC5355" w:rsidRPr="00DB4F95" w:rsidRDefault="00CC5355" w:rsidP="00DB4F95">
      <w:pPr>
        <w:pStyle w:val="NoSpacing"/>
        <w:rPr>
          <w:color w:val="000000"/>
        </w:rPr>
      </w:pPr>
      <w:r w:rsidRPr="00DB4F95">
        <w:rPr>
          <w:color w:val="000000"/>
        </w:rPr>
        <w:t>B) Işık doğrudan göze gelmemelidir.</w:t>
      </w:r>
    </w:p>
    <w:p w:rsidR="00CC5355" w:rsidRPr="00DB4F95" w:rsidRDefault="00CC5355" w:rsidP="00DB4F95">
      <w:pPr>
        <w:pStyle w:val="NoSpacing"/>
      </w:pPr>
      <w:r w:rsidRPr="00DB4F95">
        <w:rPr>
          <w:color w:val="000000"/>
        </w:rPr>
        <w:t>C) Yazı yazarken veya kitap okurken ışık soldan gelmelidir.</w:t>
      </w:r>
    </w:p>
    <w:p w:rsidR="00CC5355" w:rsidRPr="00DB4F95" w:rsidRDefault="00CC5355" w:rsidP="00DB4F95">
      <w:pPr>
        <w:pStyle w:val="NoSpacing"/>
        <w:rPr>
          <w:color w:val="000000"/>
        </w:rPr>
      </w:pPr>
      <w:r w:rsidRPr="00DB4F95">
        <w:rPr>
          <w:color w:val="000000"/>
        </w:rPr>
        <w:t>D)  İyi görebilmek için ışık direkt gözümüze gelmelidir.</w:t>
      </w:r>
    </w:p>
    <w:p w:rsidR="00CC5355" w:rsidRDefault="00CC5355" w:rsidP="005F1CAE">
      <w:pPr>
        <w:spacing w:after="0"/>
      </w:pPr>
    </w:p>
    <w:p w:rsidR="00CC5355" w:rsidRPr="00CC4E0D" w:rsidRDefault="00CC5355" w:rsidP="00C24948">
      <w:pPr>
        <w:pStyle w:val="NoSpacing"/>
        <w:rPr>
          <w:b/>
          <w:bCs/>
          <w:u w:val="single"/>
        </w:rPr>
      </w:pPr>
      <w:r w:rsidRPr="00C24948">
        <w:rPr>
          <w:b/>
          <w:bCs/>
        </w:rPr>
        <w:t xml:space="preserve"> 15- Aşağıdakilerden hangisi çevrede kalıcı kirlenme meydana </w:t>
      </w:r>
      <w:r w:rsidRPr="00CC4E0D">
        <w:rPr>
          <w:b/>
          <w:bCs/>
          <w:u w:val="single"/>
        </w:rPr>
        <w:t>getirmez ?</w:t>
      </w:r>
    </w:p>
    <w:p w:rsidR="00CC5355" w:rsidRPr="00DA0B7C" w:rsidRDefault="00CC5355" w:rsidP="00C24948">
      <w:pPr>
        <w:pStyle w:val="NoSpacing"/>
        <w:rPr>
          <w:u w:val="single"/>
        </w:rPr>
      </w:pPr>
      <w:r>
        <w:t>A)Tarım ilaçları</w:t>
      </w:r>
      <w:r w:rsidRPr="00DA0B7C">
        <w:t xml:space="preserve">               </w:t>
      </w:r>
      <w:r>
        <w:t xml:space="preserve">   </w:t>
      </w:r>
      <w:r w:rsidRPr="00DA0B7C">
        <w:t xml:space="preserve"> B)</w:t>
      </w:r>
      <w:r>
        <w:t>Tıbbi atıklar</w:t>
      </w:r>
    </w:p>
    <w:p w:rsidR="00CC5355" w:rsidRPr="009E2A8D" w:rsidRDefault="00CC5355" w:rsidP="00C24948">
      <w:pPr>
        <w:pStyle w:val="NoSpacing"/>
      </w:pPr>
      <w:r>
        <w:t>C)Yapay gübreler</w:t>
      </w:r>
      <w:r>
        <w:tab/>
        <w:t xml:space="preserve">   </w:t>
      </w:r>
      <w:r w:rsidRPr="00DA0B7C">
        <w:t>D)</w:t>
      </w:r>
      <w:r>
        <w:t>Hayvan atıkları</w:t>
      </w:r>
    </w:p>
    <w:p w:rsidR="00CC5355" w:rsidRDefault="00CC5355" w:rsidP="00CC4E0D">
      <w:pPr>
        <w:rPr>
          <w:b/>
          <w:bCs/>
        </w:rPr>
      </w:pPr>
    </w:p>
    <w:p w:rsidR="00CC5355" w:rsidRPr="00CC4E0D" w:rsidRDefault="00CC5355" w:rsidP="00CC4E0D">
      <w:pPr>
        <w:pStyle w:val="NoSpacing"/>
        <w:rPr>
          <w:b/>
          <w:bCs/>
        </w:rPr>
      </w:pPr>
      <w:r w:rsidRPr="00CC4E0D">
        <w:rPr>
          <w:b/>
          <w:bCs/>
        </w:rPr>
        <w:t xml:space="preserve">16-Aşağıdakilerden hangisi toprağın oluşumunda doğrudan etkili </w:t>
      </w:r>
      <w:r w:rsidRPr="00CC4E0D">
        <w:rPr>
          <w:b/>
          <w:bCs/>
          <w:u w:val="single"/>
        </w:rPr>
        <w:t>değildir ?</w:t>
      </w:r>
    </w:p>
    <w:p w:rsidR="00CC5355" w:rsidRPr="00CC4E0D" w:rsidRDefault="00CC5355" w:rsidP="00CC4E0D">
      <w:pPr>
        <w:pStyle w:val="NoSpacing"/>
      </w:pPr>
      <w:r>
        <w:t xml:space="preserve">A-Suyun donması              </w:t>
      </w:r>
    </w:p>
    <w:p w:rsidR="00CC5355" w:rsidRDefault="00CC5355" w:rsidP="00CC4E0D">
      <w:pPr>
        <w:pStyle w:val="NoSpacing"/>
      </w:pPr>
      <w:r>
        <w:t xml:space="preserve"> B-Rüzgar ve fırtınalar</w:t>
      </w:r>
    </w:p>
    <w:p w:rsidR="00CC5355" w:rsidRDefault="00CC5355" w:rsidP="00CC4E0D">
      <w:pPr>
        <w:pStyle w:val="NoSpacing"/>
      </w:pPr>
      <w:r>
        <w:t>C-Havadaki ani ısınma ve soğumalar</w:t>
      </w:r>
    </w:p>
    <w:p w:rsidR="00CC5355" w:rsidRDefault="00CC5355" w:rsidP="00CC4E0D">
      <w:pPr>
        <w:pStyle w:val="NoSpacing"/>
      </w:pPr>
      <w:r>
        <w:t>D- Dünya’nın Güneş etrafında dönmesi.</w:t>
      </w:r>
    </w:p>
    <w:p w:rsidR="00CC5355" w:rsidRDefault="00CC5355" w:rsidP="0024299A">
      <w:pPr>
        <w:spacing w:line="240" w:lineRule="auto"/>
        <w:rPr>
          <w:rFonts w:ascii="Comic Sans MS" w:hAnsi="Comic Sans MS" w:cs="Comic Sans MS"/>
        </w:rPr>
      </w:pPr>
      <w:hyperlink r:id="rId8" w:history="1">
        <w:r>
          <w:rPr>
            <w:rStyle w:val="Hyperlink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CC5355" w:rsidRPr="00C24948" w:rsidRDefault="00CC5355" w:rsidP="005F1CAE">
      <w:pPr>
        <w:spacing w:after="0"/>
        <w:rPr>
          <w:b/>
          <w:bCs/>
        </w:rPr>
      </w:pPr>
    </w:p>
    <w:sectPr w:rsidR="00CC5355" w:rsidRPr="00C24948" w:rsidSect="00CC3BBE">
      <w:type w:val="continuous"/>
      <w:pgSz w:w="11906" w:h="16838"/>
      <w:pgMar w:top="567" w:right="567" w:bottom="567" w:left="567" w:header="567" w:footer="567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355" w:rsidRDefault="00CC5355" w:rsidP="00D9016E">
      <w:pPr>
        <w:spacing w:after="0" w:line="240" w:lineRule="auto"/>
      </w:pPr>
      <w:r>
        <w:separator/>
      </w:r>
    </w:p>
  </w:endnote>
  <w:endnote w:type="continuationSeparator" w:id="0">
    <w:p w:rsidR="00CC5355" w:rsidRDefault="00CC5355" w:rsidP="00D90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355" w:rsidRDefault="00CC5355" w:rsidP="00D9016E">
      <w:pPr>
        <w:spacing w:after="0" w:line="240" w:lineRule="auto"/>
      </w:pPr>
      <w:r>
        <w:separator/>
      </w:r>
    </w:p>
  </w:footnote>
  <w:footnote w:type="continuationSeparator" w:id="0">
    <w:p w:rsidR="00CC5355" w:rsidRDefault="00CC5355" w:rsidP="00D901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E7BCE"/>
    <w:multiLevelType w:val="hybridMultilevel"/>
    <w:tmpl w:val="56D833B2"/>
    <w:lvl w:ilvl="0" w:tplc="A34636E4">
      <w:start w:val="1"/>
      <w:numFmt w:val="upperRoman"/>
      <w:lvlText w:val="%1-"/>
      <w:lvlJc w:val="left"/>
      <w:pPr>
        <w:ind w:left="1069" w:hanging="360"/>
      </w:pPr>
      <w:rPr>
        <w:rFonts w:ascii="Comic Sans MS" w:eastAsia="Times New Roman" w:hAnsi="Comic Sans MS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FF356DA"/>
    <w:multiLevelType w:val="hybridMultilevel"/>
    <w:tmpl w:val="E5463E3A"/>
    <w:lvl w:ilvl="0" w:tplc="0E644E28">
      <w:start w:val="2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>
      <w:start w:val="1"/>
      <w:numFmt w:val="lowerRoman"/>
      <w:lvlText w:val="%3."/>
      <w:lvlJc w:val="right"/>
      <w:pPr>
        <w:ind w:left="2220" w:hanging="180"/>
      </w:pPr>
    </w:lvl>
    <w:lvl w:ilvl="3" w:tplc="041F000F">
      <w:start w:val="1"/>
      <w:numFmt w:val="decimal"/>
      <w:lvlText w:val="%4."/>
      <w:lvlJc w:val="left"/>
      <w:pPr>
        <w:ind w:left="2940" w:hanging="360"/>
      </w:pPr>
    </w:lvl>
    <w:lvl w:ilvl="4" w:tplc="041F0019">
      <w:start w:val="1"/>
      <w:numFmt w:val="lowerLetter"/>
      <w:lvlText w:val="%5."/>
      <w:lvlJc w:val="left"/>
      <w:pPr>
        <w:ind w:left="3660" w:hanging="360"/>
      </w:pPr>
    </w:lvl>
    <w:lvl w:ilvl="5" w:tplc="041F001B">
      <w:start w:val="1"/>
      <w:numFmt w:val="lowerRoman"/>
      <w:lvlText w:val="%6."/>
      <w:lvlJc w:val="right"/>
      <w:pPr>
        <w:ind w:left="4380" w:hanging="180"/>
      </w:pPr>
    </w:lvl>
    <w:lvl w:ilvl="6" w:tplc="041F000F">
      <w:start w:val="1"/>
      <w:numFmt w:val="decimal"/>
      <w:lvlText w:val="%7."/>
      <w:lvlJc w:val="left"/>
      <w:pPr>
        <w:ind w:left="5100" w:hanging="360"/>
      </w:pPr>
    </w:lvl>
    <w:lvl w:ilvl="7" w:tplc="041F0019">
      <w:start w:val="1"/>
      <w:numFmt w:val="lowerLetter"/>
      <w:lvlText w:val="%8."/>
      <w:lvlJc w:val="left"/>
      <w:pPr>
        <w:ind w:left="5820" w:hanging="360"/>
      </w:pPr>
    </w:lvl>
    <w:lvl w:ilvl="8" w:tplc="041F001B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57E650C4"/>
    <w:multiLevelType w:val="hybridMultilevel"/>
    <w:tmpl w:val="728A8A52"/>
    <w:lvl w:ilvl="0" w:tplc="6270B6B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102495"/>
    <w:multiLevelType w:val="hybridMultilevel"/>
    <w:tmpl w:val="F2EAA50E"/>
    <w:lvl w:ilvl="0" w:tplc="940881CA">
      <w:start w:val="1"/>
      <w:numFmt w:val="lowerLetter"/>
      <w:pStyle w:val="MADDEL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016E"/>
    <w:rsid w:val="000525E0"/>
    <w:rsid w:val="00060ED1"/>
    <w:rsid w:val="00082280"/>
    <w:rsid w:val="001100F6"/>
    <w:rsid w:val="00121127"/>
    <w:rsid w:val="001350BC"/>
    <w:rsid w:val="0015546C"/>
    <w:rsid w:val="001D7847"/>
    <w:rsid w:val="001E2B6A"/>
    <w:rsid w:val="00223E7C"/>
    <w:rsid w:val="0024299A"/>
    <w:rsid w:val="0032452C"/>
    <w:rsid w:val="0038748A"/>
    <w:rsid w:val="00396926"/>
    <w:rsid w:val="003E3B99"/>
    <w:rsid w:val="00420474"/>
    <w:rsid w:val="00435A2A"/>
    <w:rsid w:val="004410CC"/>
    <w:rsid w:val="004C65C1"/>
    <w:rsid w:val="005F1CAE"/>
    <w:rsid w:val="006B3871"/>
    <w:rsid w:val="007A356F"/>
    <w:rsid w:val="00884BD1"/>
    <w:rsid w:val="00892DC6"/>
    <w:rsid w:val="008F3D65"/>
    <w:rsid w:val="009E2A8D"/>
    <w:rsid w:val="00A33437"/>
    <w:rsid w:val="00A45079"/>
    <w:rsid w:val="00C24948"/>
    <w:rsid w:val="00CC3BBE"/>
    <w:rsid w:val="00CC4E0D"/>
    <w:rsid w:val="00CC5355"/>
    <w:rsid w:val="00D55E82"/>
    <w:rsid w:val="00D9016E"/>
    <w:rsid w:val="00DA0B7C"/>
    <w:rsid w:val="00DB4F95"/>
    <w:rsid w:val="00FE2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16E"/>
    <w:pPr>
      <w:spacing w:after="200" w:line="276" w:lineRule="auto"/>
    </w:pPr>
    <w:rPr>
      <w:rFonts w:cs="Calibri"/>
      <w:lang w:eastAsia="en-US"/>
    </w:rPr>
  </w:style>
  <w:style w:type="paragraph" w:styleId="Heading5">
    <w:name w:val="heading 5"/>
    <w:basedOn w:val="Normal"/>
    <w:link w:val="Heading5Char"/>
    <w:uiPriority w:val="99"/>
    <w:qFormat/>
    <w:rsid w:val="0032452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32452C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ListParagraph">
    <w:name w:val="List Paragraph"/>
    <w:basedOn w:val="Normal"/>
    <w:uiPriority w:val="99"/>
    <w:qFormat/>
    <w:rsid w:val="00D9016E"/>
    <w:pPr>
      <w:ind w:left="720"/>
    </w:pPr>
  </w:style>
  <w:style w:type="character" w:styleId="Strong">
    <w:name w:val="Strong"/>
    <w:basedOn w:val="DefaultParagraphFont"/>
    <w:uiPriority w:val="99"/>
    <w:qFormat/>
    <w:rsid w:val="00D9016E"/>
    <w:rPr>
      <w:b/>
      <w:bCs/>
    </w:rPr>
  </w:style>
  <w:style w:type="paragraph" w:customStyle="1" w:styleId="Stil">
    <w:name w:val="Stil"/>
    <w:uiPriority w:val="99"/>
    <w:rsid w:val="00D901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D9016E"/>
  </w:style>
  <w:style w:type="paragraph" w:customStyle="1" w:styleId="MADDELER">
    <w:name w:val="MADDELER"/>
    <w:basedOn w:val="Normal"/>
    <w:link w:val="MADDELERChar"/>
    <w:uiPriority w:val="99"/>
    <w:rsid w:val="00D9016E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ADDELERChar">
    <w:name w:val="MADDELER Char"/>
    <w:basedOn w:val="DefaultParagraphFont"/>
    <w:link w:val="MADDELER"/>
    <w:uiPriority w:val="99"/>
    <w:locked/>
    <w:rsid w:val="00D9016E"/>
    <w:rPr>
      <w:rFonts w:ascii="Times New Roman" w:hAnsi="Times New Roman" w:cs="Times New Roman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rsid w:val="00D901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9016E"/>
  </w:style>
  <w:style w:type="paragraph" w:styleId="Footer">
    <w:name w:val="footer"/>
    <w:basedOn w:val="Normal"/>
    <w:link w:val="FooterChar"/>
    <w:uiPriority w:val="99"/>
    <w:rsid w:val="00D901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9016E"/>
  </w:style>
  <w:style w:type="paragraph" w:styleId="NoSpacing">
    <w:name w:val="No Spacing"/>
    <w:uiPriority w:val="99"/>
    <w:qFormat/>
    <w:rsid w:val="0032452C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32452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uiPriority w:val="99"/>
    <w:rsid w:val="005F1CAE"/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C3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3BB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4299A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74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2</Pages>
  <Words>854</Words>
  <Characters>4868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Grundıg</dc:creator>
  <cp:keywords/>
  <dc:description/>
  <cp:lastModifiedBy>edanur</cp:lastModifiedBy>
  <cp:revision>5</cp:revision>
  <cp:lastPrinted>2015-04-05T19:51:00Z</cp:lastPrinted>
  <dcterms:created xsi:type="dcterms:W3CDTF">2015-04-05T18:59:00Z</dcterms:created>
  <dcterms:modified xsi:type="dcterms:W3CDTF">2015-04-12T10:07:00Z</dcterms:modified>
</cp:coreProperties>
</file>