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BBD" w:rsidRPr="000F7FD3" w:rsidRDefault="00FD7BBD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b/>
          <w:bCs/>
          <w:sz w:val="24"/>
          <w:szCs w:val="24"/>
        </w:rPr>
        <w:t xml:space="preserve">ADI SOYADI:    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ÖĞRENCİ NO: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D7BBD" w:rsidRPr="000F7FD3" w:rsidRDefault="00FD7BBD" w:rsidP="002F5FA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b/>
          <w:bCs/>
          <w:sz w:val="24"/>
          <w:szCs w:val="24"/>
        </w:rPr>
        <w:t>Aşağıdaki ifadelerden doğru olanların başına ( D ), yanlış olanların başına ( Y ) koyunuz.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(16 PUAN)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Günah, dinde suç sayılan ve Allah’ın buyruklarına aykırı olan iş, söz ve davranışlardır.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Cami ve mescitler, Müslümanların topluca ibadet ettikleri, namaz kıldıkları yerlerdir.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Sağlıklı olmak için temizlik önemli değildir.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Dostlu</w:t>
      </w:r>
      <w:r>
        <w:rPr>
          <w:rFonts w:ascii="Times New Roman" w:hAnsi="Times New Roman" w:cs="Times New Roman"/>
          <w:sz w:val="24"/>
          <w:szCs w:val="24"/>
        </w:rPr>
        <w:t>k ve kardeşliğin temeli nefrettir</w:t>
      </w:r>
      <w:r w:rsidRPr="000F7FD3">
        <w:rPr>
          <w:rFonts w:ascii="Times New Roman" w:hAnsi="Times New Roman" w:cs="Times New Roman"/>
          <w:sz w:val="24"/>
          <w:szCs w:val="24"/>
        </w:rPr>
        <w:t>.</w:t>
      </w:r>
    </w:p>
    <w:p w:rsidR="00FD7BBD" w:rsidRDefault="00FD7BBD" w:rsidP="002F5FAD">
      <w:pPr>
        <w:spacing w:after="120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5FAD">
        <w:rPr>
          <w:rFonts w:ascii="Times New Roman" w:hAnsi="Times New Roman" w:cs="Times New Roman"/>
          <w:sz w:val="24"/>
          <w:szCs w:val="24"/>
        </w:rPr>
        <w:t>Merhamet etmeyene merhamet edilmez.</w:t>
      </w:r>
      <w:r>
        <w:rPr>
          <w:rFonts w:ascii="Comic Sans MS" w:hAnsi="Comic Sans MS" w:cs="Comic Sans MS"/>
        </w:rPr>
        <w:t xml:space="preserve"> </w:t>
      </w:r>
      <w:r w:rsidRPr="00D438C1">
        <w:rPr>
          <w:rFonts w:ascii="Comic Sans MS" w:hAnsi="Comic Sans MS" w:cs="Comic Sans MS"/>
        </w:rPr>
        <w:t xml:space="preserve">                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(     ) 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>Peygamberimiz güvenilir olduğu için Ona “Muhammedül Emin” denmiştir.</w:t>
      </w:r>
    </w:p>
    <w:p w:rsidR="00FD7BBD" w:rsidRDefault="00FD7BBD" w:rsidP="002F5FA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“Kur’an-ı Kerim” dinimizin en belirgin sembolüdür. Gördüğümüzde İslâm dini aklımıza gelir.</w:t>
      </w:r>
    </w:p>
    <w:p w:rsidR="00FD7BBD" w:rsidRPr="000F7FD3" w:rsidRDefault="00FD7BBD" w:rsidP="002F5FAD">
      <w:pPr>
        <w:spacing w:after="120"/>
        <w:rPr>
          <w:rFonts w:ascii="Times New Roman" w:hAnsi="Times New Roman" w:cs="Times New Roman"/>
          <w:sz w:val="24"/>
          <w:szCs w:val="24"/>
        </w:rPr>
        <w:sectPr w:rsidR="00FD7BBD" w:rsidRPr="000F7FD3" w:rsidSect="00EB1DC2">
          <w:headerReference w:type="default" r:id="rId7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  <w:r w:rsidRPr="000F7FD3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 xml:space="preserve">Okul </w:t>
      </w:r>
      <w:r w:rsidRPr="002F5FAD">
        <w:rPr>
          <w:rFonts w:ascii="Times New Roman" w:hAnsi="Times New Roman" w:cs="Times New Roman"/>
          <w:sz w:val="24"/>
          <w:szCs w:val="24"/>
        </w:rPr>
        <w:t>insanla</w:t>
      </w:r>
      <w:r>
        <w:rPr>
          <w:rFonts w:ascii="Times New Roman" w:hAnsi="Times New Roman" w:cs="Times New Roman"/>
          <w:sz w:val="24"/>
          <w:szCs w:val="24"/>
        </w:rPr>
        <w:t>rın ilk eğitim aldıkları yerdir.</w:t>
      </w:r>
    </w:p>
    <w:p w:rsidR="00FD7BBD" w:rsidRDefault="00FD7BBD" w:rsidP="005B4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BBD" w:rsidRPr="00EE3273" w:rsidRDefault="00FD7BBD" w:rsidP="00EE3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3273">
        <w:rPr>
          <w:rFonts w:ascii="Times New Roman" w:hAnsi="Times New Roman" w:cs="Times New Roman"/>
          <w:b/>
          <w:bCs/>
          <w:sz w:val="24"/>
          <w:szCs w:val="24"/>
        </w:rPr>
        <w:t>TEST SORULARI (84 PUAN)</w:t>
      </w:r>
    </w:p>
    <w:p w:rsidR="00FD7BBD" w:rsidRPr="000F7FD3" w:rsidRDefault="00FD7BBD" w:rsidP="000440A5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“Rahman” ve “Ra</w:t>
      </w:r>
      <w:r>
        <w:rPr>
          <w:rFonts w:ascii="Times New Roman" w:hAnsi="Times New Roman" w:cs="Times New Roman"/>
          <w:sz w:val="24"/>
          <w:szCs w:val="24"/>
        </w:rPr>
        <w:t>him” Allah’ın hangi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Pr="000F7FD3">
        <w:rPr>
          <w:rFonts w:ascii="Times New Roman" w:hAnsi="Times New Roman" w:cs="Times New Roman"/>
          <w:sz w:val="24"/>
          <w:szCs w:val="24"/>
        </w:rPr>
        <w:t>zelliğinin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adlarıdır?</w:t>
      </w:r>
    </w:p>
    <w:p w:rsidR="00FD7BBD" w:rsidRPr="000F7FD3" w:rsidRDefault="00FD7BBD" w:rsidP="000F7FD3">
      <w:pPr>
        <w:pStyle w:val="ListParagraph"/>
        <w:numPr>
          <w:ilvl w:val="0"/>
          <w:numId w:val="22"/>
        </w:numPr>
        <w:spacing w:after="0" w:line="240" w:lineRule="auto"/>
        <w:ind w:left="284" w:right="-22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Yaratma      B) Sevme     C) Bilme      D) Görme</w:t>
      </w:r>
    </w:p>
    <w:p w:rsidR="00FD7BBD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94680E">
      <w:pPr>
        <w:pStyle w:val="ListParagraph"/>
        <w:numPr>
          <w:ilvl w:val="0"/>
          <w:numId w:val="21"/>
        </w:numPr>
        <w:spacing w:after="0" w:line="20" w:lineRule="atLeast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Türk toplumunda </w:t>
      </w:r>
      <w:r w:rsidRPr="000F7FD3">
        <w:rPr>
          <w:rFonts w:ascii="Times New Roman" w:hAnsi="Times New Roman" w:cs="Times New Roman"/>
          <w:color w:val="000000"/>
          <w:sz w:val="24"/>
          <w:szCs w:val="24"/>
          <w:u w:val="single"/>
        </w:rPr>
        <w:t>en çok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 neye değer verilir?</w:t>
      </w:r>
    </w:p>
    <w:p w:rsidR="00FD7BBD" w:rsidRPr="000F7FD3" w:rsidRDefault="00FD7BBD" w:rsidP="00EC756E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>A) Paraya     B) Aileye   C) Eşyaya     D) Arabaya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I. Yaratmış olması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II. Evrende mükemmel bir düzen olması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III. İnsanları iyiliğe doruya yönlendirmek için peygamberler ve kutsal kitaplar göndermesi</w:t>
      </w:r>
    </w:p>
    <w:p w:rsidR="00FD7BBD" w:rsidRDefault="00FD7BBD" w:rsidP="000440A5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Yukarıdaki ifadelerde belirtilenl</w:t>
      </w:r>
      <w:r>
        <w:rPr>
          <w:rFonts w:ascii="Times New Roman" w:hAnsi="Times New Roman" w:cs="Times New Roman"/>
          <w:sz w:val="24"/>
          <w:szCs w:val="24"/>
        </w:rPr>
        <w:t>erden hangisi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ya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hangileri, Allah’ın yarattıklarını sevdiğini gösterir?</w:t>
      </w:r>
    </w:p>
    <w:p w:rsidR="00FD7BBD" w:rsidRPr="000F7FD3" w:rsidRDefault="00FD7BBD" w:rsidP="000F7FD3">
      <w:pPr>
        <w:pStyle w:val="ListParagraph"/>
        <w:numPr>
          <w:ilvl w:val="0"/>
          <w:numId w:val="23"/>
        </w:numPr>
        <w:spacing w:after="0" w:line="240" w:lineRule="auto"/>
        <w:ind w:left="284" w:right="-36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Yalnız I   B</w:t>
      </w:r>
      <w:r w:rsidRPr="000F7FD3">
        <w:rPr>
          <w:rFonts w:ascii="Times New Roman" w:hAnsi="Times New Roman" w:cs="Times New Roman"/>
          <w:sz w:val="24"/>
          <w:szCs w:val="24"/>
        </w:rPr>
        <w:t>) I,II ve III</w:t>
      </w:r>
      <w:r>
        <w:rPr>
          <w:rFonts w:ascii="Times New Roman" w:hAnsi="Times New Roman" w:cs="Times New Roman"/>
          <w:sz w:val="24"/>
          <w:szCs w:val="24"/>
        </w:rPr>
        <w:t xml:space="preserve">   C) Yalnız II   </w:t>
      </w:r>
      <w:r w:rsidRPr="000F7FD3">
        <w:rPr>
          <w:rFonts w:ascii="Times New Roman" w:hAnsi="Times New Roman" w:cs="Times New Roman"/>
          <w:sz w:val="24"/>
          <w:szCs w:val="24"/>
        </w:rPr>
        <w:t>D) II ve III</w:t>
      </w:r>
    </w:p>
    <w:p w:rsidR="00FD7BBD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>Anne- ba</w:t>
      </w:r>
      <w:r>
        <w:rPr>
          <w:rFonts w:ascii="Times New Roman" w:hAnsi="Times New Roman" w:cs="Times New Roman"/>
          <w:color w:val="000000"/>
          <w:sz w:val="24"/>
          <w:szCs w:val="24"/>
        </w:rPr>
        <w:t>ba ve çocuklardan meydana gelen</w:t>
      </w:r>
    </w:p>
    <w:p w:rsidR="00FD7BBD" w:rsidRPr="0094680E" w:rsidRDefault="00FD7BBD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>toplumun en küçük birimine ne denir?</w:t>
      </w:r>
    </w:p>
    <w:p w:rsidR="00FD7BBD" w:rsidRPr="0094680E" w:rsidRDefault="00FD7BBD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A) Aile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680E">
        <w:rPr>
          <w:rFonts w:ascii="Times New Roman" w:hAnsi="Times New Roman" w:cs="Times New Roman"/>
          <w:color w:val="000000"/>
          <w:sz w:val="24"/>
          <w:szCs w:val="24"/>
        </w:rPr>
        <w:t>B) Toplum      C) Millet      D) Halk</w:t>
      </w:r>
    </w:p>
    <w:p w:rsidR="00FD7BBD" w:rsidRPr="002F5FAD" w:rsidRDefault="00FD7BBD" w:rsidP="0094680E">
      <w:pPr>
        <w:spacing w:after="0"/>
        <w:ind w:right="-508"/>
        <w:rPr>
          <w:rFonts w:ascii="Times New Roman" w:hAnsi="Times New Roman" w:cs="Times New Roman"/>
          <w:u w:val="single"/>
        </w:rPr>
      </w:pPr>
    </w:p>
    <w:p w:rsidR="00FD7BBD" w:rsidRDefault="00FD7BBD" w:rsidP="00EE3273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Ailede sorunlar çıktığ</w:t>
      </w:r>
      <w:r>
        <w:rPr>
          <w:rFonts w:ascii="Times New Roman" w:hAnsi="Times New Roman" w:cs="Times New Roman"/>
          <w:sz w:val="24"/>
          <w:szCs w:val="24"/>
        </w:rPr>
        <w:t>ında hangi davranış</w:t>
      </w:r>
    </w:p>
    <w:p w:rsidR="00FD7BBD" w:rsidRPr="002F5FAD" w:rsidRDefault="00FD7BBD" w:rsidP="009468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yanlış olur?</w:t>
      </w:r>
    </w:p>
    <w:p w:rsidR="00FD7BBD" w:rsidRDefault="00FD7BBD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birbirimizi dinleyerek çözeriz</w:t>
      </w:r>
    </w:p>
    <w:p w:rsidR="00FD7BBD" w:rsidRDefault="00FD7BBD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anlamaya çalışarak çözeriz</w:t>
      </w:r>
    </w:p>
    <w:p w:rsidR="00FD7BBD" w:rsidRDefault="00FD7BBD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abartmamalıyız.</w:t>
      </w:r>
    </w:p>
    <w:p w:rsidR="00FD7BBD" w:rsidRPr="002F5FAD" w:rsidRDefault="00FD7BBD" w:rsidP="0094680E">
      <w:pPr>
        <w:pStyle w:val="ListParagraph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şiddet ve kuvvet kullanarak çözeriz.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</w:t>
      </w:r>
      <w:r>
        <w:rPr>
          <w:rFonts w:ascii="Times New Roman" w:hAnsi="Times New Roman" w:cs="Times New Roman"/>
          <w:sz w:val="24"/>
          <w:szCs w:val="24"/>
        </w:rPr>
        <w:t>ngisi insanlar arasında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0F7FD3">
        <w:rPr>
          <w:rFonts w:ascii="Times New Roman" w:hAnsi="Times New Roman" w:cs="Times New Roman"/>
          <w:sz w:val="24"/>
          <w:szCs w:val="24"/>
        </w:rPr>
        <w:t>ostluk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ve kardeşliğin kurulmasını engelleyen bir davranıştır?</w:t>
      </w:r>
    </w:p>
    <w:p w:rsidR="00FD7BBD" w:rsidRPr="000F7FD3" w:rsidRDefault="00FD7BBD" w:rsidP="000440A5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kimsenin yaptığı bir hatayı başka birine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anlatmak</w:t>
      </w:r>
    </w:p>
    <w:p w:rsidR="00FD7BBD" w:rsidRPr="000F7FD3" w:rsidRDefault="00FD7BBD" w:rsidP="000440A5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kimseyi hatasını düzeltmesi için uyarmak</w:t>
      </w:r>
    </w:p>
    <w:p w:rsidR="00FD7BBD" w:rsidRPr="000F7FD3" w:rsidRDefault="00FD7BBD" w:rsidP="000440A5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kimsenin hata yapmasını önlemek</w:t>
      </w:r>
    </w:p>
    <w:p w:rsidR="00FD7BBD" w:rsidRPr="000F7FD3" w:rsidRDefault="00FD7BBD" w:rsidP="000440A5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kimsenin haksızlığa uğramasına engel olmak</w:t>
      </w:r>
    </w:p>
    <w:p w:rsidR="00FD7BBD" w:rsidRPr="000F7FD3" w:rsidRDefault="00FD7BBD" w:rsidP="000440A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</w:t>
      </w:r>
      <w:r>
        <w:rPr>
          <w:rFonts w:ascii="Times New Roman" w:hAnsi="Times New Roman" w:cs="Times New Roman"/>
          <w:sz w:val="24"/>
          <w:szCs w:val="24"/>
        </w:rPr>
        <w:t>i kardeşlerin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birbirleriyle iyi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geçinmesini engeller?</w:t>
      </w:r>
    </w:p>
    <w:p w:rsidR="00FD7BBD" w:rsidRPr="000F7FD3" w:rsidRDefault="00FD7BBD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birbirine yardım etmeleri</w:t>
      </w:r>
    </w:p>
    <w:p w:rsidR="00FD7BBD" w:rsidRPr="000F7FD3" w:rsidRDefault="00FD7BBD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birbirlerine saygılı davranmaları</w:t>
      </w:r>
    </w:p>
    <w:p w:rsidR="00FD7BBD" w:rsidRPr="000F7FD3" w:rsidRDefault="00FD7BBD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birbirlerini kıskanmaları</w:t>
      </w:r>
    </w:p>
    <w:p w:rsidR="00FD7BBD" w:rsidRPr="000F7FD3" w:rsidRDefault="00FD7BBD" w:rsidP="000440A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eşyalarını birbirleriyle paylaşmaları</w:t>
      </w:r>
    </w:p>
    <w:p w:rsidR="00FD7BBD" w:rsidRPr="00EC756E" w:rsidRDefault="00FD7BBD" w:rsidP="00EC75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aile yaşamına uygun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olmayan bir davranıştır?</w:t>
      </w:r>
    </w:p>
    <w:p w:rsidR="00FD7BBD" w:rsidRPr="000F7FD3" w:rsidRDefault="00FD7BBD" w:rsidP="000440A5">
      <w:pPr>
        <w:pStyle w:val="ListParagraph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bireyin kendi sorununu kendisinin çözmesini beklemek</w:t>
      </w:r>
    </w:p>
    <w:p w:rsidR="00FD7BBD" w:rsidRPr="000F7FD3" w:rsidRDefault="00FD7BBD" w:rsidP="000440A5">
      <w:pPr>
        <w:pStyle w:val="ListParagraph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Diğerlerinin mutluluğu için kendi isteklerinden özveride bulunmak</w:t>
      </w:r>
    </w:p>
    <w:p w:rsidR="00FD7BBD" w:rsidRPr="000F7FD3" w:rsidRDefault="00FD7BBD" w:rsidP="000440A5">
      <w:pPr>
        <w:pStyle w:val="ListParagraph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Hatalı davranan aile bireyini uyarmak</w:t>
      </w:r>
    </w:p>
    <w:p w:rsidR="00FD7BBD" w:rsidRPr="000F7FD3" w:rsidRDefault="00FD7BBD" w:rsidP="000440A5">
      <w:pPr>
        <w:pStyle w:val="ListParagraph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Bireylerden biri üzgün olduğunda nedenini araştırmak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sınava giren kişiye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  <w:u w:val="single"/>
        </w:rPr>
        <w:t>söylenmez</w:t>
      </w:r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Allah zihin açıklığı versin.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B) Allah yardımcın olsun.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C) Başarılar dilerim.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D) Allah şifalar versin.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Paragraph"/>
        <w:numPr>
          <w:ilvl w:val="0"/>
          <w:numId w:val="21"/>
        </w:numPr>
        <w:spacing w:after="0" w:line="240" w:lineRule="auto"/>
        <w:ind w:left="426" w:right="-224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Kur’an</w:t>
      </w:r>
      <w:r>
        <w:rPr>
          <w:rFonts w:ascii="Times New Roman" w:hAnsi="Times New Roman" w:cs="Times New Roman"/>
          <w:sz w:val="24"/>
          <w:szCs w:val="24"/>
        </w:rPr>
        <w:t>-ı Kerim hangi gece indirilmeye</w:t>
      </w:r>
    </w:p>
    <w:p w:rsidR="00FD7BBD" w:rsidRPr="000F7FD3" w:rsidRDefault="00FD7BBD" w:rsidP="000F7FD3">
      <w:pPr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başlanmıştır?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Miraç Kandili </w:t>
      </w:r>
      <w:r w:rsidRPr="000F7FD3">
        <w:rPr>
          <w:rFonts w:ascii="Times New Roman" w:hAnsi="Times New Roman" w:cs="Times New Roman"/>
          <w:sz w:val="24"/>
          <w:szCs w:val="24"/>
        </w:rPr>
        <w:tab/>
        <w:t>B) Kadir Gecesi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Mevlit Kandili </w:t>
      </w:r>
      <w:r w:rsidRPr="000F7FD3">
        <w:rPr>
          <w:rFonts w:ascii="Times New Roman" w:hAnsi="Times New Roman" w:cs="Times New Roman"/>
          <w:sz w:val="24"/>
          <w:szCs w:val="24"/>
        </w:rPr>
        <w:tab/>
        <w:t>D) Beraat Kandili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Kur’an-ı Kerim </w:t>
      </w:r>
      <w:r>
        <w:rPr>
          <w:rFonts w:ascii="Times New Roman" w:hAnsi="Times New Roman" w:cs="Times New Roman"/>
          <w:sz w:val="24"/>
          <w:szCs w:val="24"/>
        </w:rPr>
        <w:t>kim tarafından çoğaltılıp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EE3273">
        <w:rPr>
          <w:rFonts w:ascii="Times New Roman" w:hAnsi="Times New Roman" w:cs="Times New Roman"/>
          <w:sz w:val="24"/>
          <w:szCs w:val="24"/>
        </w:rPr>
        <w:t>aşka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yerlere gönderilmiştir?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 w:cs="Times New Roman"/>
          <w:sz w:val="24"/>
          <w:szCs w:val="24"/>
        </w:rPr>
        <w:tab/>
        <w:t>B) Hz. Osman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Hz. Ömer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Hz. Ali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EC756E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Vahiy meleğinin ismi nedir?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Azrail      B)Mikail      C) Cebrail     D) İsrafil</w:t>
      </w:r>
    </w:p>
    <w:p w:rsidR="00FD7BBD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türlü işe başl</w:t>
      </w:r>
      <w:r>
        <w:rPr>
          <w:rFonts w:ascii="Times New Roman" w:hAnsi="Times New Roman" w:cs="Times New Roman"/>
          <w:sz w:val="24"/>
          <w:szCs w:val="24"/>
        </w:rPr>
        <w:t>arken aşağıdakilerden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F7FD3">
        <w:rPr>
          <w:rFonts w:ascii="Times New Roman" w:hAnsi="Times New Roman" w:cs="Times New Roman"/>
          <w:sz w:val="24"/>
          <w:szCs w:val="24"/>
        </w:rPr>
        <w:t>angisini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0F7FD3">
        <w:rPr>
          <w:rFonts w:ascii="Times New Roman" w:hAnsi="Times New Roman" w:cs="Times New Roman"/>
          <w:sz w:val="24"/>
          <w:szCs w:val="24"/>
        </w:rPr>
        <w:t>öyleriz?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Elhamdülillah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B) Maşallah</w:t>
      </w:r>
    </w:p>
    <w:p w:rsidR="00FD7BBD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C) Bismillahirrahmanirrahim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İnşallah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Dinimiz</w:t>
      </w:r>
      <w:r>
        <w:rPr>
          <w:rFonts w:ascii="Times New Roman" w:hAnsi="Times New Roman" w:cs="Times New Roman"/>
          <w:sz w:val="24"/>
          <w:szCs w:val="24"/>
        </w:rPr>
        <w:t>de hırsızlık yapmak, hayvanlara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0F7FD3">
        <w:rPr>
          <w:rFonts w:ascii="Times New Roman" w:hAnsi="Times New Roman" w:cs="Times New Roman"/>
          <w:sz w:val="24"/>
          <w:szCs w:val="24"/>
        </w:rPr>
        <w:t>ziyet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etmek, birine iftira etmek, yalan söylemek gibi davranışlar aşağıdakilerden hangisine girer?</w:t>
      </w:r>
    </w:p>
    <w:p w:rsidR="00FD7BBD" w:rsidRPr="000F7FD3" w:rsidRDefault="00FD7BBD" w:rsidP="00DD4428">
      <w:pPr>
        <w:pStyle w:val="ListParagraph"/>
        <w:numPr>
          <w:ilvl w:val="0"/>
          <w:numId w:val="2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Haram        B) Helal      C) Sevap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D) Farz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yıl nisan ayında düzenlenen “</w:t>
      </w:r>
      <w:r>
        <w:rPr>
          <w:rFonts w:ascii="Times New Roman" w:hAnsi="Times New Roman" w:cs="Times New Roman"/>
          <w:sz w:val="24"/>
          <w:szCs w:val="24"/>
        </w:rPr>
        <w:t>Kutlu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Doğum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Haftası” etkinlikleri kimin doğum günü için yapılmaktadır?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B) Mimar Sinan                                C) Hz. Muhammed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Mevlana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“Yüce Allah’ın ilahi mesajlarını insanlara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bildirmesi ilk peygamber Hz. ……………….. ile başlamış, son peygamber Hz. ……………….. ile sona ermiştir.”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Yukarıdaki boşluklara aşağıdaki seçeneklerden hangisi gelmelidir?</w:t>
      </w:r>
    </w:p>
    <w:p w:rsidR="00FD7BBD" w:rsidRPr="000F7FD3" w:rsidRDefault="00FD7BBD" w:rsidP="000440A5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İsa – Hz. Muhammed</w:t>
      </w:r>
    </w:p>
    <w:p w:rsidR="00FD7BBD" w:rsidRPr="000F7FD3" w:rsidRDefault="00FD7BBD" w:rsidP="000440A5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Musa – Hz. İsa</w:t>
      </w:r>
    </w:p>
    <w:p w:rsidR="00FD7BBD" w:rsidRPr="000F7FD3" w:rsidRDefault="00FD7BBD" w:rsidP="000440A5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Muhammed – Hz. İsa</w:t>
      </w:r>
    </w:p>
    <w:p w:rsidR="00FD7BBD" w:rsidRPr="000F7FD3" w:rsidRDefault="00FD7BBD" w:rsidP="000440A5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Âdem – Hz. Muhammed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Muhammed ………………………yılında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peygamber olmuştur?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Rumi 610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B) Hicri 610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Miladi 610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>D) Celali 610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Cenabı Allah, insanları  iyiye ve doğruya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yönlendirmek için ne göndermiştir?                                                                    A) Melekleri  ve ruhları                                                                   B) Peygamber ve kutsal kitapları                                                   C) Hayvanları ve tüm canlıları                                                                                                   D) Gözle görülmeyen canlıları ve şeytanı         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Paragraph"/>
        <w:numPr>
          <w:ilvl w:val="0"/>
          <w:numId w:val="21"/>
        </w:numPr>
        <w:pBdr>
          <w:bottom w:val="single" w:sz="6" w:space="0" w:color="auto"/>
        </w:pBd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“Kur’an-ı Kerim 114 ……… ve </w:t>
      </w:r>
      <w:r w:rsidRPr="000F7FD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Pr="000F7FD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den</w:t>
      </w:r>
    </w:p>
    <w:p w:rsidR="00FD7BBD" w:rsidRPr="000F7FD3" w:rsidRDefault="00FD7BBD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ibarettir.” ifadesinde noktalı yere aşağıdakilerden han-gisi gelmelidir?                                                                                           A)  sur</w:t>
      </w:r>
      <w:r>
        <w:rPr>
          <w:rFonts w:ascii="Times New Roman" w:hAnsi="Times New Roman" w:cs="Times New Roman"/>
          <w:sz w:val="24"/>
          <w:szCs w:val="24"/>
        </w:rPr>
        <w:t xml:space="preserve">e – cüz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 xml:space="preserve">B) cüz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F7FD3">
        <w:rPr>
          <w:rFonts w:ascii="Times New Roman" w:hAnsi="Times New Roman" w:cs="Times New Roman"/>
          <w:sz w:val="24"/>
          <w:szCs w:val="24"/>
        </w:rPr>
        <w:t xml:space="preserve"> sure                                             C)  aye</w:t>
      </w:r>
      <w:r>
        <w:rPr>
          <w:rFonts w:ascii="Times New Roman" w:hAnsi="Times New Roman" w:cs="Times New Roman"/>
          <w:sz w:val="24"/>
          <w:szCs w:val="24"/>
        </w:rPr>
        <w:t xml:space="preserve">t – sure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>D) sayfa – ayet</w:t>
      </w:r>
    </w:p>
    <w:p w:rsidR="00FD7BBD" w:rsidRPr="000F7FD3" w:rsidRDefault="00FD7BBD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C756E">
      <w:pPr>
        <w:pStyle w:val="ListParagraph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 w:firstLine="0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hangisini “din” için söyleyemeyiz?</w:t>
      </w:r>
      <w:r w:rsidRPr="000F7FD3">
        <w:rPr>
          <w:rFonts w:ascii="Times New Roman" w:hAnsi="Times New Roman" w:cs="Times New Roman"/>
          <w:sz w:val="24"/>
          <w:szCs w:val="24"/>
          <w:u w:val="dashDotHeavy"/>
        </w:rPr>
        <w:t xml:space="preserve">                                                                      </w:t>
      </w:r>
      <w:r w:rsidRPr="000F7FD3">
        <w:rPr>
          <w:rFonts w:ascii="Times New Roman" w:hAnsi="Times New Roman" w:cs="Times New Roman"/>
          <w:sz w:val="24"/>
          <w:szCs w:val="24"/>
        </w:rPr>
        <w:t>A) Güzel ahlaktır.                                                                                 B) İyilik yapmayı emreder.                                                                                C) Doğruya yönlendirir.                                                                             D) Zamandan tasarruftur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BBD" w:rsidRDefault="00FD7BBD" w:rsidP="00EC756E">
      <w:pPr>
        <w:pStyle w:val="ListParagraph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C756E">
      <w:pPr>
        <w:pStyle w:val="ListParagraph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Pr="00EC756E" w:rsidRDefault="00FD7BBD" w:rsidP="00EC756E">
      <w:pPr>
        <w:pStyle w:val="ListParagraph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B33E6">
      <w:pPr>
        <w:pStyle w:val="ListParagraph"/>
        <w:numPr>
          <w:ilvl w:val="0"/>
          <w:numId w:val="21"/>
        </w:numPr>
        <w:spacing w:after="0" w:line="20" w:lineRule="atLeast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Kuran-ı Ke</w:t>
      </w:r>
      <w:r>
        <w:rPr>
          <w:rFonts w:ascii="Times New Roman" w:hAnsi="Times New Roman" w:cs="Times New Roman"/>
          <w:sz w:val="24"/>
          <w:szCs w:val="24"/>
        </w:rPr>
        <w:t>rim’i baştan sona okumaya ne ad</w:t>
      </w:r>
    </w:p>
    <w:p w:rsidR="00FD7BBD" w:rsidRPr="000F7FD3" w:rsidRDefault="00FD7BBD" w:rsidP="000F7FD3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verilir?</w:t>
      </w:r>
    </w:p>
    <w:p w:rsidR="00FD7BBD" w:rsidRPr="000F7FD3" w:rsidRDefault="00FD7BBD" w:rsidP="00DB33E6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Ayet        B) Hatim        C) Mushaf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Cüz</w:t>
      </w:r>
    </w:p>
    <w:p w:rsidR="00FD7BBD" w:rsidRPr="000F7FD3" w:rsidRDefault="00FD7BBD" w:rsidP="00DB33E6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B33E6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Kur’an’ın özellikleri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konusunda </w:t>
      </w:r>
      <w:r w:rsidRPr="000F7FD3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 w:cs="Times New Roman"/>
          <w:sz w:val="24"/>
          <w:szCs w:val="24"/>
        </w:rPr>
        <w:t xml:space="preserve"> bir cümledir?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Kur’an her çağda geçerlidir.</w:t>
      </w:r>
      <w:r w:rsidRPr="000F7FD3">
        <w:rPr>
          <w:rFonts w:ascii="Times New Roman" w:hAnsi="Times New Roman" w:cs="Times New Roman"/>
          <w:sz w:val="24"/>
          <w:szCs w:val="24"/>
        </w:rPr>
        <w:tab/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B) Kur’an sadece inanç ve ibadetten bahseder.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Kur’an tüm insanlığa gönderilmiştir.  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D) Kur’an aslını koruyarak günümüze kadar gelmiştir.</w:t>
      </w:r>
    </w:p>
    <w:p w:rsidR="00FD7BBD" w:rsidRPr="000F7FD3" w:rsidRDefault="00FD7BBD" w:rsidP="00DD4428">
      <w:pPr>
        <w:pStyle w:val="ListParagraph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B33E6">
      <w:pPr>
        <w:pStyle w:val="ListParagraph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 w:hanging="720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“Yeryüzünde böbü</w:t>
      </w:r>
      <w:r>
        <w:rPr>
          <w:rFonts w:ascii="Times New Roman" w:hAnsi="Times New Roman" w:cs="Times New Roman"/>
          <w:sz w:val="24"/>
          <w:szCs w:val="24"/>
        </w:rPr>
        <w:t>rlenerek yürüme! Bu</w:t>
      </w:r>
    </w:p>
    <w:p w:rsidR="00FD7BBD" w:rsidRPr="000F7FD3" w:rsidRDefault="00FD7BBD" w:rsidP="00DB33E6">
      <w:p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Pr="000F7FD3">
        <w:rPr>
          <w:rFonts w:ascii="Times New Roman" w:hAnsi="Times New Roman" w:cs="Times New Roman"/>
          <w:sz w:val="24"/>
          <w:szCs w:val="24"/>
        </w:rPr>
        <w:t>ürüyüşünle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ne yerleri yarabilirsin ne de dağlara erişebilirsin.” (İsra/37) Yukarıdaki ayet güzel huylardan hangisini tavsiye etmektedir?</w:t>
      </w:r>
      <w:r w:rsidRPr="000F7FD3">
        <w:rPr>
          <w:rFonts w:ascii="Times New Roman" w:hAnsi="Times New Roman" w:cs="Times New Roman"/>
          <w:sz w:val="24"/>
          <w:szCs w:val="24"/>
        </w:rPr>
        <w:br/>
        <w:t xml:space="preserve">A) Dürüstlük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B) Alçakgönüllülük      </w:t>
      </w:r>
    </w:p>
    <w:p w:rsidR="00FD7BBD" w:rsidRPr="000F7FD3" w:rsidRDefault="00FD7BBD" w:rsidP="00DD4428">
      <w:pPr>
        <w:pStyle w:val="ListParagraph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Sabır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Kibir</w:t>
      </w:r>
    </w:p>
    <w:p w:rsidR="00FD7BBD" w:rsidRPr="000F7FD3" w:rsidRDefault="00FD7BBD" w:rsidP="00DD4428">
      <w:pPr>
        <w:pStyle w:val="ListParagraph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0F7FD3">
      <w:pPr>
        <w:pStyle w:val="ListParagraph"/>
        <w:numPr>
          <w:ilvl w:val="0"/>
          <w:numId w:val="21"/>
        </w:numPr>
        <w:spacing w:after="0" w:line="240" w:lineRule="auto"/>
        <w:ind w:left="426" w:right="-508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Hz. </w:t>
      </w:r>
      <w:r>
        <w:rPr>
          <w:rFonts w:ascii="Times New Roman" w:hAnsi="Times New Roman" w:cs="Times New Roman"/>
          <w:sz w:val="24"/>
          <w:szCs w:val="24"/>
        </w:rPr>
        <w:t xml:space="preserve">Muhammed’in doğduğu toplum için </w:t>
      </w:r>
      <w:r w:rsidRPr="000F7FD3">
        <w:rPr>
          <w:rFonts w:ascii="Times New Roman" w:hAnsi="Times New Roman" w:cs="Times New Roman"/>
          <w:sz w:val="24"/>
          <w:szCs w:val="24"/>
        </w:rPr>
        <w:t>hangisi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 w:cs="Times New Roman"/>
          <w:sz w:val="24"/>
          <w:szCs w:val="24"/>
        </w:rPr>
        <w:t xml:space="preserve"> bir bilgidir?</w:t>
      </w:r>
    </w:p>
    <w:p w:rsidR="00FD7BBD" w:rsidRPr="000F7FD3" w:rsidRDefault="00FD7BBD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Kız çocuklarına değer verilmezdi.      </w:t>
      </w:r>
    </w:p>
    <w:p w:rsidR="00FD7BBD" w:rsidRPr="000F7FD3" w:rsidRDefault="00FD7BBD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İnsanlar eğitimsiz ve cahildi.</w:t>
      </w:r>
    </w:p>
    <w:p w:rsidR="00FD7BBD" w:rsidRPr="000F7FD3" w:rsidRDefault="00FD7BBD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Kabile olarak yaşantı vardı.                     </w:t>
      </w:r>
    </w:p>
    <w:p w:rsidR="00FD7BBD" w:rsidRPr="000F7FD3" w:rsidRDefault="00FD7BBD" w:rsidP="00DB33E6">
      <w:pPr>
        <w:pStyle w:val="ListParagraph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Tek olan Allah’a inanıyorlardı.</w:t>
      </w:r>
    </w:p>
    <w:p w:rsidR="00FD7BBD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C756E">
      <w:pPr>
        <w:pStyle w:val="ListParagraph"/>
        <w:numPr>
          <w:ilvl w:val="0"/>
          <w:numId w:val="21"/>
        </w:numPr>
        <w:spacing w:after="0" w:line="20" w:lineRule="atLeas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Ku</w:t>
      </w:r>
      <w:r>
        <w:rPr>
          <w:rFonts w:ascii="Times New Roman" w:hAnsi="Times New Roman" w:cs="Times New Roman"/>
          <w:sz w:val="24"/>
          <w:szCs w:val="24"/>
        </w:rPr>
        <w:t>ranı Kerim’in ilk ve son suresi</w:t>
      </w:r>
    </w:p>
    <w:p w:rsidR="00FD7BBD" w:rsidRPr="00EC756E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aşağıdakilerden hangisinde bir arada verilmiştir?</w:t>
      </w:r>
    </w:p>
    <w:p w:rsidR="00FD7BBD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Bakara  – İhlas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Bakara – Nas   </w:t>
      </w:r>
    </w:p>
    <w:p w:rsidR="00FD7BBD" w:rsidRPr="00EC756E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Fatiha – Felak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D) Fatiha– Nas</w:t>
      </w:r>
    </w:p>
    <w:p w:rsidR="00FD7BBD" w:rsidRDefault="00FD7BBD" w:rsidP="00EC756E">
      <w:pPr>
        <w:spacing w:after="0"/>
        <w:ind w:right="268"/>
        <w:jc w:val="both"/>
        <w:rPr>
          <w:rFonts w:ascii="Times New Roman" w:hAnsi="Times New Roman" w:cs="Times New Roman"/>
          <w:sz w:val="24"/>
          <w:szCs w:val="24"/>
        </w:rPr>
      </w:pPr>
    </w:p>
    <w:p w:rsidR="00FD7BBD" w:rsidRPr="00EC756E" w:rsidRDefault="00FD7BBD" w:rsidP="00EC756E">
      <w:pPr>
        <w:pStyle w:val="ListParagraph"/>
        <w:numPr>
          <w:ilvl w:val="0"/>
          <w:numId w:val="21"/>
        </w:numPr>
        <w:tabs>
          <w:tab w:val="left" w:pos="4678"/>
          <w:tab w:val="left" w:pos="4820"/>
        </w:tabs>
        <w:spacing w:after="0"/>
        <w:ind w:left="426" w:right="-224" w:hanging="426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</w:rPr>
        <w:t>Aşağıd</w:t>
      </w:r>
      <w:r>
        <w:rPr>
          <w:rFonts w:ascii="Times New Roman" w:hAnsi="Times New Roman" w:cs="Times New Roman"/>
        </w:rPr>
        <w:t xml:space="preserve">akilerden hangisi peygamberimiz </w:t>
      </w:r>
      <w:r w:rsidRPr="00EC756E">
        <w:rPr>
          <w:rFonts w:ascii="Times New Roman" w:hAnsi="Times New Roman" w:cs="Times New Roman"/>
        </w:rPr>
        <w:t>hakkında</w:t>
      </w:r>
    </w:p>
    <w:p w:rsidR="00FD7BBD" w:rsidRPr="00EC756E" w:rsidRDefault="00FD7BBD" w:rsidP="00EC756E">
      <w:pPr>
        <w:tabs>
          <w:tab w:val="left" w:pos="4678"/>
          <w:tab w:val="left" w:pos="4820"/>
        </w:tabs>
        <w:spacing w:after="0"/>
        <w:ind w:right="-224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  <w:u w:val="single"/>
        </w:rPr>
        <w:t>söylenemez?</w:t>
      </w:r>
    </w:p>
    <w:p w:rsidR="00FD7BBD" w:rsidRDefault="00FD7BBD" w:rsidP="00EC756E">
      <w:pPr>
        <w:spacing w:after="0"/>
        <w:ind w:right="-508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  <w:caps/>
        </w:rPr>
        <w:t>a)</w:t>
      </w:r>
      <w:r w:rsidRPr="00EC756E">
        <w:rPr>
          <w:rFonts w:ascii="Times New Roman" w:hAnsi="Times New Roman" w:cs="Times New Roman"/>
        </w:rPr>
        <w:t xml:space="preserve"> Yalan söylemezdi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 w:rsidRPr="00EC756E">
        <w:rPr>
          <w:rFonts w:ascii="Times New Roman" w:hAnsi="Times New Roman" w:cs="Times New Roman"/>
          <w:caps/>
        </w:rPr>
        <w:t>b)</w:t>
      </w:r>
      <w:r w:rsidRPr="00EC756E">
        <w:rPr>
          <w:rFonts w:ascii="Times New Roman" w:hAnsi="Times New Roman" w:cs="Times New Roman"/>
        </w:rPr>
        <w:t xml:space="preserve"> Arkadaşlarıyla iyi geçinirdi</w:t>
      </w:r>
      <w:r>
        <w:rPr>
          <w:rFonts w:ascii="Times New Roman" w:hAnsi="Times New Roman" w:cs="Times New Roman"/>
        </w:rPr>
        <w:t>.</w:t>
      </w:r>
      <w:r w:rsidRPr="00EC756E">
        <w:rPr>
          <w:rFonts w:ascii="Times New Roman" w:hAnsi="Times New Roman" w:cs="Times New Roman"/>
        </w:rPr>
        <w:t xml:space="preserve">  </w:t>
      </w:r>
    </w:p>
    <w:p w:rsidR="00FD7BBD" w:rsidRDefault="00FD7BBD" w:rsidP="002F5FAD">
      <w:pPr>
        <w:spacing w:after="0"/>
        <w:ind w:right="-508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  <w:caps/>
        </w:rPr>
        <w:t>c)</w:t>
      </w:r>
      <w:r w:rsidRPr="00EC756E">
        <w:rPr>
          <w:rFonts w:ascii="Times New Roman" w:hAnsi="Times New Roman" w:cs="Times New Roman"/>
        </w:rPr>
        <w:t xml:space="preserve"> Hayvanları severdi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 w:rsidRPr="00EC756E">
        <w:rPr>
          <w:rFonts w:ascii="Times New Roman" w:hAnsi="Times New Roman" w:cs="Times New Roman"/>
          <w:caps/>
        </w:rPr>
        <w:t>d)</w:t>
      </w:r>
      <w:r w:rsidRPr="00EC756E">
        <w:rPr>
          <w:rFonts w:ascii="Times New Roman" w:hAnsi="Times New Roman" w:cs="Times New Roman"/>
        </w:rPr>
        <w:t xml:space="preserve"> Haksızlık yapardı.</w:t>
      </w:r>
    </w:p>
    <w:p w:rsidR="00FD7BBD" w:rsidRDefault="00FD7BBD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2F5FAD">
      <w:pPr>
        <w:pStyle w:val="ListParagraph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“Komşusu aç iken, ke</w:t>
      </w:r>
      <w:r>
        <w:rPr>
          <w:rFonts w:ascii="Times New Roman" w:hAnsi="Times New Roman" w:cs="Times New Roman"/>
          <w:sz w:val="24"/>
          <w:szCs w:val="24"/>
        </w:rPr>
        <w:t>ndi tok yatan bizden</w:t>
      </w:r>
    </w:p>
    <w:p w:rsidR="00FD7BBD" w:rsidRPr="002F5FAD" w:rsidRDefault="00FD7BBD" w:rsidP="002F5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değildir.” Sözü</w:t>
      </w:r>
      <w:r>
        <w:rPr>
          <w:rFonts w:ascii="Times New Roman" w:hAnsi="Times New Roman" w:cs="Times New Roman"/>
          <w:sz w:val="24"/>
          <w:szCs w:val="24"/>
        </w:rPr>
        <w:t xml:space="preserve"> kime aittir?</w:t>
      </w:r>
    </w:p>
    <w:p w:rsidR="00FD7BBD" w:rsidRDefault="00FD7BBD" w:rsidP="002F5FAD">
      <w:pPr>
        <w:pStyle w:val="ListParagraph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Hz. Ömer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Mevlana</w:t>
      </w:r>
    </w:p>
    <w:p w:rsidR="00FD7BBD" w:rsidRPr="002F5FAD" w:rsidRDefault="00FD7BBD" w:rsidP="002F5FAD">
      <w:pPr>
        <w:pStyle w:val="ListParagraph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Hz. Muhammed 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2F5FAD">
        <w:rPr>
          <w:rFonts w:ascii="Times New Roman" w:hAnsi="Times New Roman" w:cs="Times New Roman"/>
          <w:sz w:val="24"/>
          <w:szCs w:val="24"/>
        </w:rPr>
        <w:t>Yunus Emre</w:t>
      </w:r>
    </w:p>
    <w:p w:rsidR="00FD7BBD" w:rsidRPr="000F7FD3" w:rsidRDefault="00FD7BBD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94680E">
      <w:pPr>
        <w:pStyle w:val="ListParagraph"/>
        <w:numPr>
          <w:ilvl w:val="0"/>
          <w:numId w:val="21"/>
        </w:numP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Arabist</w:t>
      </w:r>
      <w:r>
        <w:rPr>
          <w:rFonts w:ascii="Times New Roman" w:hAnsi="Times New Roman" w:cs="Times New Roman"/>
          <w:sz w:val="24"/>
          <w:szCs w:val="24"/>
        </w:rPr>
        <w:t>an’da İslamiyet gelmeden önceki devre</w:t>
      </w:r>
    </w:p>
    <w:p w:rsidR="00FD7BBD" w:rsidRPr="0094680E" w:rsidRDefault="00FD7BBD" w:rsidP="0094680E">
      <w:pP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94680E">
        <w:rPr>
          <w:rFonts w:ascii="Times New Roman" w:hAnsi="Times New Roman" w:cs="Times New Roman"/>
          <w:sz w:val="24"/>
          <w:szCs w:val="24"/>
        </w:rPr>
        <w:t>ne ad verilirdi?</w:t>
      </w:r>
    </w:p>
    <w:p w:rsidR="00FD7BBD" w:rsidRDefault="00FD7BBD" w:rsidP="002F5FAD">
      <w:pPr>
        <w:pStyle w:val="ListParagraph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Taş</w:t>
      </w:r>
      <w:r>
        <w:rPr>
          <w:rFonts w:ascii="Times New Roman" w:hAnsi="Times New Roman" w:cs="Times New Roman"/>
          <w:sz w:val="24"/>
          <w:szCs w:val="24"/>
        </w:rPr>
        <w:t xml:space="preserve"> devri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Cahiliye devri</w:t>
      </w:r>
    </w:p>
    <w:p w:rsidR="00FD7BBD" w:rsidRDefault="00FD7BBD" w:rsidP="0094680E">
      <w:pPr>
        <w:pStyle w:val="ListParagraph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İlk devir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2F5FAD">
        <w:rPr>
          <w:rFonts w:ascii="Times New Roman" w:hAnsi="Times New Roman" w:cs="Times New Roman"/>
          <w:sz w:val="24"/>
          <w:szCs w:val="24"/>
        </w:rPr>
        <w:t>Orta çağ</w:t>
      </w:r>
    </w:p>
    <w:p w:rsidR="00FD7BBD" w:rsidRDefault="00FD7BBD" w:rsidP="00EE3273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37E9">
        <w:rPr>
          <w:rFonts w:ascii="Comic Sans MS" w:hAnsi="Comic Sans MS" w:cs="Comic Sans MS"/>
          <w:color w:val="000000"/>
        </w:rPr>
        <w:t>   </w:t>
      </w:r>
      <w:hyperlink r:id="rId8" w:history="1">
        <w:r w:rsidRPr="0041492E">
          <w:rPr>
            <w:rStyle w:val="Hyperlink"/>
            <w:rFonts w:ascii="Comic Sans MS" w:hAnsi="Comic Sans MS" w:cs="Comic Sans MS"/>
          </w:rPr>
          <w:t>www.sorubak.com</w:t>
        </w:r>
      </w:hyperlink>
    </w:p>
    <w:p w:rsidR="00FD7BBD" w:rsidRDefault="00FD7BBD" w:rsidP="00C33C7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D7BBD" w:rsidRPr="00EE3273" w:rsidRDefault="00FD7BBD" w:rsidP="00EE3273">
      <w:pPr>
        <w:pStyle w:val="ListParagraph"/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EE3273">
        <w:rPr>
          <w:rFonts w:ascii="Times New Roman" w:hAnsi="Times New Roman" w:cs="Times New Roman"/>
          <w:sz w:val="24"/>
          <w:szCs w:val="24"/>
        </w:rPr>
        <w:t xml:space="preserve"> B A Ş A R I L A R </w:t>
      </w: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FD7BBD" w:rsidRPr="000F7FD3" w:rsidRDefault="00FD7BBD" w:rsidP="00DB33E6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D7BBD" w:rsidRPr="000F7FD3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BBD" w:rsidRDefault="00FD7BBD" w:rsidP="00EB1DC2">
      <w:pPr>
        <w:spacing w:after="0" w:line="240" w:lineRule="auto"/>
      </w:pPr>
      <w:r>
        <w:separator/>
      </w:r>
    </w:p>
  </w:endnote>
  <w:endnote w:type="continuationSeparator" w:id="0">
    <w:p w:rsidR="00FD7BBD" w:rsidRDefault="00FD7BBD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BBD" w:rsidRDefault="00FD7BBD" w:rsidP="00EB1DC2">
      <w:pPr>
        <w:spacing w:after="0" w:line="240" w:lineRule="auto"/>
      </w:pPr>
      <w:r>
        <w:separator/>
      </w:r>
    </w:p>
  </w:footnote>
  <w:footnote w:type="continuationSeparator" w:id="0">
    <w:p w:rsidR="00FD7BBD" w:rsidRDefault="00FD7BBD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BBD" w:rsidRPr="00EB1DC2" w:rsidRDefault="00FD7BBD" w:rsidP="00235102">
    <w:pPr>
      <w:spacing w:after="0" w:line="240" w:lineRule="auto"/>
      <w:jc w:val="center"/>
      <w:rPr>
        <w:rFonts w:ascii="Cambria" w:hAnsi="Cambria" w:cs="Cambria"/>
        <w:b/>
        <w:bCs/>
      </w:rPr>
    </w:pPr>
    <w:r w:rsidRPr="00EB1DC2">
      <w:rPr>
        <w:rFonts w:ascii="Cambria" w:hAnsi="Cambria" w:cs="Cambria"/>
        <w:b/>
        <w:bCs/>
      </w:rPr>
      <w:t>GAZ</w:t>
    </w:r>
    <w:r>
      <w:rPr>
        <w:rFonts w:ascii="Cambria" w:hAnsi="Cambria" w:cs="Cambria"/>
        <w:b/>
        <w:bCs/>
      </w:rPr>
      <w:t xml:space="preserve">İ MUSTAFA KEMAL İLKOKULU * </w:t>
    </w:r>
    <w:r w:rsidRPr="00EB1DC2">
      <w:rPr>
        <w:rFonts w:ascii="Cambria" w:hAnsi="Cambria" w:cs="Cambria"/>
        <w:b/>
        <w:bCs/>
      </w:rPr>
      <w:t>2014/2015 EĞİTİM-ÖĞRETİM YILI</w:t>
    </w:r>
  </w:p>
  <w:p w:rsidR="00FD7BBD" w:rsidRPr="00EB1DC2" w:rsidRDefault="00FD7BBD" w:rsidP="00EB1DC2">
    <w:pPr>
      <w:spacing w:after="0" w:line="240" w:lineRule="auto"/>
      <w:jc w:val="center"/>
      <w:rPr>
        <w:rFonts w:ascii="Cambria" w:hAnsi="Cambria" w:cs="Cambria"/>
        <w:b/>
        <w:bCs/>
      </w:rPr>
    </w:pPr>
    <w:r w:rsidRPr="00EB1DC2">
      <w:rPr>
        <w:rFonts w:ascii="Cambria" w:hAnsi="Cambria" w:cs="Cambria"/>
        <w:b/>
        <w:bCs/>
      </w:rPr>
      <w:t xml:space="preserve">4-C SINIFI DİN </w:t>
    </w:r>
    <w:r>
      <w:rPr>
        <w:rFonts w:ascii="Cambria" w:hAnsi="Cambria" w:cs="Cambria"/>
        <w:b/>
        <w:bCs/>
      </w:rPr>
      <w:t>KÜLTÜRÜ VE AHLAK BİLGİSİ DERSİ 2.DÖNEM 2.YAZILI SINAVI (20.05.2015</w:t>
    </w:r>
    <w:r w:rsidRPr="00EB1DC2">
      <w:rPr>
        <w:rFonts w:ascii="Cambria" w:hAnsi="Cambria" w:cs="Cambria"/>
        <w:b/>
        <w:bCs/>
      </w:rPr>
      <w:t>)</w:t>
    </w:r>
  </w:p>
  <w:p w:rsidR="00FD7BBD" w:rsidRPr="00EB1DC2" w:rsidRDefault="00FD7B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698"/>
    <w:multiLevelType w:val="hybridMultilevel"/>
    <w:tmpl w:val="948412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2936C6C"/>
    <w:multiLevelType w:val="hybridMultilevel"/>
    <w:tmpl w:val="23783C10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6343BE7"/>
    <w:multiLevelType w:val="hybridMultilevel"/>
    <w:tmpl w:val="418AC7D2"/>
    <w:lvl w:ilvl="0" w:tplc="705C1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74CB4"/>
    <w:multiLevelType w:val="hybridMultilevel"/>
    <w:tmpl w:val="A27AA372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155A1"/>
    <w:multiLevelType w:val="hybridMultilevel"/>
    <w:tmpl w:val="84483980"/>
    <w:lvl w:ilvl="0" w:tplc="0F081FB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1257C"/>
    <w:multiLevelType w:val="hybridMultilevel"/>
    <w:tmpl w:val="4BE028EC"/>
    <w:lvl w:ilvl="0" w:tplc="F4364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4E437C"/>
    <w:multiLevelType w:val="hybridMultilevel"/>
    <w:tmpl w:val="8FE4A746"/>
    <w:lvl w:ilvl="0" w:tplc="0684437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A0504"/>
    <w:multiLevelType w:val="hybridMultilevel"/>
    <w:tmpl w:val="54A6D7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B54D8"/>
    <w:multiLevelType w:val="hybridMultilevel"/>
    <w:tmpl w:val="649AEB0E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552FA"/>
    <w:multiLevelType w:val="hybridMultilevel"/>
    <w:tmpl w:val="2708E8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E7086"/>
    <w:multiLevelType w:val="hybridMultilevel"/>
    <w:tmpl w:val="2514F0A0"/>
    <w:lvl w:ilvl="0" w:tplc="6192B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72252"/>
    <w:multiLevelType w:val="hybridMultilevel"/>
    <w:tmpl w:val="B69E49C4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FFC0085"/>
    <w:multiLevelType w:val="hybridMultilevel"/>
    <w:tmpl w:val="3E12A30A"/>
    <w:lvl w:ilvl="0" w:tplc="B2E20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033D75"/>
    <w:multiLevelType w:val="hybridMultilevel"/>
    <w:tmpl w:val="FF502D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31912EF"/>
    <w:multiLevelType w:val="hybridMultilevel"/>
    <w:tmpl w:val="EF44867C"/>
    <w:lvl w:ilvl="0" w:tplc="65D87E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8137E5"/>
    <w:multiLevelType w:val="hybridMultilevel"/>
    <w:tmpl w:val="84402ED6"/>
    <w:lvl w:ilvl="0" w:tplc="D468492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D6DBB"/>
    <w:multiLevelType w:val="hybridMultilevel"/>
    <w:tmpl w:val="12A0FF18"/>
    <w:lvl w:ilvl="0" w:tplc="9620DF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12BC1"/>
    <w:multiLevelType w:val="hybridMultilevel"/>
    <w:tmpl w:val="68A87DE2"/>
    <w:lvl w:ilvl="0" w:tplc="1682F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5F15F6"/>
    <w:multiLevelType w:val="hybridMultilevel"/>
    <w:tmpl w:val="4AB20494"/>
    <w:lvl w:ilvl="0" w:tplc="F2FC570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0"/>
  </w:num>
  <w:num w:numId="5">
    <w:abstractNumId w:val="6"/>
  </w:num>
  <w:num w:numId="6">
    <w:abstractNumId w:val="3"/>
  </w:num>
  <w:num w:numId="7">
    <w:abstractNumId w:val="22"/>
  </w:num>
  <w:num w:numId="8">
    <w:abstractNumId w:val="11"/>
  </w:num>
  <w:num w:numId="9">
    <w:abstractNumId w:val="29"/>
  </w:num>
  <w:num w:numId="10">
    <w:abstractNumId w:val="23"/>
  </w:num>
  <w:num w:numId="11">
    <w:abstractNumId w:val="13"/>
  </w:num>
  <w:num w:numId="12">
    <w:abstractNumId w:val="12"/>
  </w:num>
  <w:num w:numId="13">
    <w:abstractNumId w:val="25"/>
  </w:num>
  <w:num w:numId="14">
    <w:abstractNumId w:val="18"/>
  </w:num>
  <w:num w:numId="15">
    <w:abstractNumId w:val="17"/>
  </w:num>
  <w:num w:numId="16">
    <w:abstractNumId w:val="16"/>
  </w:num>
  <w:num w:numId="17">
    <w:abstractNumId w:val="24"/>
  </w:num>
  <w:num w:numId="18">
    <w:abstractNumId w:val="10"/>
  </w:num>
  <w:num w:numId="19">
    <w:abstractNumId w:val="9"/>
  </w:num>
  <w:num w:numId="20">
    <w:abstractNumId w:val="32"/>
  </w:num>
  <w:num w:numId="21">
    <w:abstractNumId w:val="27"/>
  </w:num>
  <w:num w:numId="22">
    <w:abstractNumId w:val="7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30"/>
  </w:num>
  <w:num w:numId="29">
    <w:abstractNumId w:val="26"/>
  </w:num>
  <w:num w:numId="30">
    <w:abstractNumId w:val="31"/>
  </w:num>
  <w:num w:numId="31">
    <w:abstractNumId w:val="1"/>
  </w:num>
  <w:num w:numId="32">
    <w:abstractNumId w:val="14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B0B"/>
    <w:rsid w:val="00006DF4"/>
    <w:rsid w:val="00025C67"/>
    <w:rsid w:val="00043944"/>
    <w:rsid w:val="000440A5"/>
    <w:rsid w:val="000F7FD3"/>
    <w:rsid w:val="001537E9"/>
    <w:rsid w:val="00161686"/>
    <w:rsid w:val="00177050"/>
    <w:rsid w:val="0019536A"/>
    <w:rsid w:val="001B0BD9"/>
    <w:rsid w:val="001F065E"/>
    <w:rsid w:val="00212BA5"/>
    <w:rsid w:val="00235102"/>
    <w:rsid w:val="00261153"/>
    <w:rsid w:val="002633C8"/>
    <w:rsid w:val="002D32C9"/>
    <w:rsid w:val="002F5FAD"/>
    <w:rsid w:val="00384C2B"/>
    <w:rsid w:val="003C5B59"/>
    <w:rsid w:val="003F5FFB"/>
    <w:rsid w:val="0041492E"/>
    <w:rsid w:val="00565FFA"/>
    <w:rsid w:val="00574AB3"/>
    <w:rsid w:val="005B4428"/>
    <w:rsid w:val="005C619F"/>
    <w:rsid w:val="005F1F6B"/>
    <w:rsid w:val="005F4668"/>
    <w:rsid w:val="00606E12"/>
    <w:rsid w:val="00663DB0"/>
    <w:rsid w:val="006B77BF"/>
    <w:rsid w:val="006D0A91"/>
    <w:rsid w:val="0070555F"/>
    <w:rsid w:val="0076386C"/>
    <w:rsid w:val="007C2142"/>
    <w:rsid w:val="007D1F2A"/>
    <w:rsid w:val="00886F1D"/>
    <w:rsid w:val="008B1824"/>
    <w:rsid w:val="008B6FE8"/>
    <w:rsid w:val="008C7BD2"/>
    <w:rsid w:val="008D58D7"/>
    <w:rsid w:val="00943594"/>
    <w:rsid w:val="0094680E"/>
    <w:rsid w:val="009542BC"/>
    <w:rsid w:val="009552AF"/>
    <w:rsid w:val="0099174D"/>
    <w:rsid w:val="009945FB"/>
    <w:rsid w:val="00A14F90"/>
    <w:rsid w:val="00A31B4B"/>
    <w:rsid w:val="00A3725C"/>
    <w:rsid w:val="00A43F34"/>
    <w:rsid w:val="00A77339"/>
    <w:rsid w:val="00B32A9E"/>
    <w:rsid w:val="00BF0F3D"/>
    <w:rsid w:val="00C33C7A"/>
    <w:rsid w:val="00C96844"/>
    <w:rsid w:val="00CA4E5D"/>
    <w:rsid w:val="00CC6B0B"/>
    <w:rsid w:val="00CD0174"/>
    <w:rsid w:val="00CD63F1"/>
    <w:rsid w:val="00CE4D52"/>
    <w:rsid w:val="00D043F1"/>
    <w:rsid w:val="00D22B98"/>
    <w:rsid w:val="00D438C1"/>
    <w:rsid w:val="00D51521"/>
    <w:rsid w:val="00D534B6"/>
    <w:rsid w:val="00D830DC"/>
    <w:rsid w:val="00DB33E6"/>
    <w:rsid w:val="00DD4428"/>
    <w:rsid w:val="00DF18C1"/>
    <w:rsid w:val="00E7794D"/>
    <w:rsid w:val="00E96411"/>
    <w:rsid w:val="00EA48C3"/>
    <w:rsid w:val="00EB1DC2"/>
    <w:rsid w:val="00EC756E"/>
    <w:rsid w:val="00EE3273"/>
    <w:rsid w:val="00EF075A"/>
    <w:rsid w:val="00F33C79"/>
    <w:rsid w:val="00F61A09"/>
    <w:rsid w:val="00F67C6C"/>
    <w:rsid w:val="00F81DC5"/>
    <w:rsid w:val="00FD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B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B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D22B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22B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22B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22B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22B98"/>
    <w:rPr>
      <w:b/>
      <w:bCs/>
    </w:rPr>
  </w:style>
  <w:style w:type="paragraph" w:styleId="ListParagraph">
    <w:name w:val="List Paragraph"/>
    <w:basedOn w:val="Normal"/>
    <w:uiPriority w:val="99"/>
    <w:qFormat/>
    <w:rsid w:val="00EB1DC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B1DC2"/>
  </w:style>
  <w:style w:type="paragraph" w:styleId="Footer">
    <w:name w:val="footer"/>
    <w:basedOn w:val="Normal"/>
    <w:link w:val="Footer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1DC2"/>
  </w:style>
  <w:style w:type="paragraph" w:customStyle="1" w:styleId="Normal1">
    <w:name w:val="Normal1"/>
    <w:basedOn w:val="Normal"/>
    <w:uiPriority w:val="99"/>
    <w:rsid w:val="00F67C6C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F81D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6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2</Pages>
  <Words>984</Words>
  <Characters>5610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celal</dc:creator>
  <cp:keywords>www.sorubak.com</cp:keywords>
  <dc:description/>
  <cp:lastModifiedBy>edanur</cp:lastModifiedBy>
  <cp:revision>22</cp:revision>
  <cp:lastPrinted>2015-05-26T18:27:00Z</cp:lastPrinted>
  <dcterms:created xsi:type="dcterms:W3CDTF">2014-11-18T18:38:00Z</dcterms:created>
  <dcterms:modified xsi:type="dcterms:W3CDTF">2015-05-26T18:33:00Z</dcterms:modified>
</cp:coreProperties>
</file>