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B6" w:rsidRPr="000837FC" w:rsidRDefault="00DE41B6" w:rsidP="00EC59E5">
      <w:r w:rsidRPr="000837FC">
        <w:t>AD  : ………………………</w:t>
      </w:r>
      <w:r>
        <w:t>…..</w:t>
      </w:r>
      <w:r w:rsidRPr="000837FC">
        <w:t xml:space="preserve">           SOYAD :  …………………</w:t>
      </w:r>
      <w:r>
        <w:t>…..</w:t>
      </w:r>
      <w:r w:rsidRPr="000837FC">
        <w:t xml:space="preserve">      SINIF : ………</w:t>
      </w:r>
      <w:r>
        <w:t>…..</w:t>
      </w:r>
      <w:r w:rsidRPr="000837FC">
        <w:t xml:space="preserve">  </w:t>
      </w:r>
      <w:r>
        <w:t xml:space="preserve">        NO : ……</w:t>
      </w:r>
    </w:p>
    <w:p w:rsidR="00DE41B6" w:rsidRPr="000837FC" w:rsidRDefault="00DE41B6" w:rsidP="00EC59E5"/>
    <w:p w:rsidR="00DE41B6" w:rsidRPr="000837FC" w:rsidRDefault="00DE41B6" w:rsidP="00EC59E5">
      <w:r w:rsidRPr="000837FC">
        <w:t xml:space="preserve">      2014 / 2015 EĞİTİM ÖĞRETİM Y</w:t>
      </w:r>
      <w:r>
        <w:t>ILI  2. DÖNEM 2. FEN VE TEKNOLOJİ</w:t>
      </w:r>
      <w:r w:rsidRPr="000837FC">
        <w:t xml:space="preserve">  YAZILI SORULARI</w:t>
      </w:r>
    </w:p>
    <w:p w:rsidR="00DE41B6" w:rsidRPr="00031F73" w:rsidRDefault="00DE41B6" w:rsidP="00EC59E5">
      <w:pPr>
        <w:pBdr>
          <w:bottom w:val="dotted" w:sz="24" w:space="1" w:color="auto"/>
        </w:pBdr>
      </w:pPr>
    </w:p>
    <w:p w:rsidR="00DE41B6" w:rsidRPr="00031F73" w:rsidRDefault="00DE41B6" w:rsidP="00EC59E5">
      <w:r w:rsidRPr="00031F73">
        <w:t xml:space="preserve">S1- Aşağıdaki bilgilerden doğru olanın başına (D), yanlış olanın başına (Y) yazınız.     ( </w:t>
      </w:r>
      <w:r w:rsidRPr="00031F73">
        <w:rPr>
          <w:highlight w:val="green"/>
        </w:rPr>
        <w:t>10  PUAN</w:t>
      </w:r>
      <w:r w:rsidRPr="00031F73">
        <w:t xml:space="preserve">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A.  Dünya , Güneş ve kendi  etrafında dönerek hareket eder .( ……….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B.  Ekonomik değeri olan minerallere maden denir</w:t>
      </w:r>
      <w:r>
        <w:rPr>
          <w:sz w:val="22"/>
          <w:szCs w:val="22"/>
        </w:rPr>
        <w:t>.</w:t>
      </w:r>
      <w:r w:rsidRPr="00031F73">
        <w:rPr>
          <w:sz w:val="22"/>
          <w:szCs w:val="22"/>
        </w:rPr>
        <w:t xml:space="preserve"> (………….  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C.  Dünya 4 katmandan oluşur. ( …………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Ç.  Dünyanın gözlemlenemeyen katmanları su küre ve  hava küredir. (  ……….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D.  Ağır küreye çekirdek de  denir.(  …………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E.  Tüm kayaçlar minarelerden oluşur.(………… 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F.  Yeryüzünün derinliklerine gidildikçe sıcaklık  azalır.(   …………..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G. Elmas en yumuşak madendir. (………….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Ğ. Bitkiler kökleriyle kayaları parçalar ve toprağa dönüşmesini sağlar. (  ………..   )</w:t>
      </w:r>
    </w:p>
    <w:p w:rsidR="00DE41B6" w:rsidRPr="00031F73" w:rsidRDefault="00DE41B6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H.  Yer</w:t>
      </w:r>
      <w:r w:rsidRPr="00031F73">
        <w:rPr>
          <w:sz w:val="22"/>
          <w:szCs w:val="22"/>
        </w:rPr>
        <w:t>kabuğunun 3</w:t>
      </w:r>
      <w:r>
        <w:rPr>
          <w:sz w:val="22"/>
          <w:szCs w:val="22"/>
        </w:rPr>
        <w:t xml:space="preserve"> </w:t>
      </w:r>
      <w:r w:rsidRPr="00031F73">
        <w:rPr>
          <w:sz w:val="22"/>
          <w:szCs w:val="22"/>
        </w:rPr>
        <w:t>/ 4 ‘ü sularla kaplıdır. (  ………..)</w:t>
      </w:r>
    </w:p>
    <w:p w:rsidR="00DE41B6" w:rsidRPr="00031F73" w:rsidRDefault="00DE41B6" w:rsidP="00EC59E5">
      <w:pPr>
        <w:rPr>
          <w:sz w:val="22"/>
          <w:szCs w:val="22"/>
        </w:rPr>
      </w:pPr>
    </w:p>
    <w:p w:rsidR="00DE41B6" w:rsidRPr="00031F73" w:rsidRDefault="00DE41B6" w:rsidP="00EC59E5">
      <w:pPr>
        <w:pStyle w:val="AralkYok1"/>
        <w:rPr>
          <w:rFonts w:cs="Times New Roman"/>
        </w:rPr>
      </w:pPr>
      <w:r w:rsidRPr="00031F73">
        <w:rPr>
          <w:sz w:val="24"/>
          <w:szCs w:val="24"/>
        </w:rPr>
        <w:t xml:space="preserve"> S2 - Aşağıdaki cümlelerde bulunan boşlukları kutu içindeki uygun kelimelerle tamamlayınız.  </w:t>
      </w:r>
      <w:r w:rsidRPr="00031F73">
        <w:rPr>
          <w:sz w:val="24"/>
          <w:szCs w:val="24"/>
          <w:highlight w:val="green"/>
        </w:rPr>
        <w:t>( 10  PUAN</w:t>
      </w:r>
      <w:r w:rsidRPr="00031F73">
        <w:rPr>
          <w:highlight w:val="green"/>
        </w:rPr>
        <w:t xml:space="preserve">  )</w:t>
      </w:r>
    </w:p>
    <w:p w:rsidR="00DE41B6" w:rsidRPr="00031F73" w:rsidRDefault="00DE41B6" w:rsidP="00EC59E5">
      <w:pPr>
        <w:pStyle w:val="AralkYok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DE41B6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ATMOSFER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TİLKİ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AKCİĞER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DENİZ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rPr>
                <w:sz w:val="22"/>
                <w:szCs w:val="22"/>
              </w:rPr>
              <w:t>KÜRE</w:t>
            </w:r>
          </w:p>
        </w:tc>
      </w:tr>
      <w:tr w:rsidR="00DE41B6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CANLI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SIPA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KATMAN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31F73" w:rsidRDefault="00DE41B6">
            <w:pPr>
              <w:pStyle w:val="NoSpacing"/>
            </w:pPr>
            <w:r w:rsidRPr="00031F73">
              <w:t>KAPLUMBAĞA</w:t>
            </w:r>
          </w:p>
        </w:tc>
      </w:tr>
    </w:tbl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A. Dünya ‘ nın  şekli ……………………………… ye   benzer.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B. Dünya beş …………………………………………………..‘ dan  oluşur.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C. ……………………………………… olmasaydı Dünya yaşanmayacak kadar çok soğuk olurdu. 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Ç. Okyanus ve  …………………………………. lerin suyu tuzludur.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D. ……………………………………………………………..  yumurtayla çoğalır.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E. Mikroskobik canlılar……………………………………………. la görülebilirler.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F. İnsan , at , köpek , kuş vb . canlılarda solunum organı ……………………………………….‘ dir.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G. Eşeğin yavrusuna ……………………. denir.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Ğ. Bitkiler de………………………… varlıklardır. 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H. ……………………………doğurarak çoğalır.</w:t>
      </w:r>
    </w:p>
    <w:p w:rsidR="00DE41B6" w:rsidRPr="00031F73" w:rsidRDefault="00DE41B6" w:rsidP="00EC59E5">
      <w:pPr>
        <w:rPr>
          <w:sz w:val="22"/>
          <w:szCs w:val="22"/>
        </w:rPr>
      </w:pPr>
    </w:p>
    <w:p w:rsidR="00DE41B6" w:rsidRPr="00031F73" w:rsidRDefault="00DE41B6" w:rsidP="00EC59E5">
      <w:r w:rsidRPr="00031F73">
        <w:t xml:space="preserve">S3.  5 tane yumurtayla , 5 tane doğurarak çoğalan hayvan adı yazınız. </w:t>
      </w:r>
      <w:r w:rsidRPr="00031F73">
        <w:rPr>
          <w:highlight w:val="green"/>
        </w:rPr>
        <w:t>( 10  PUAN )</w:t>
      </w:r>
    </w:p>
    <w:p w:rsidR="00DE41B6" w:rsidRPr="00031F73" w:rsidRDefault="00DE41B6" w:rsidP="00EC59E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4394"/>
        <w:gridCol w:w="498"/>
        <w:gridCol w:w="4809"/>
      </w:tblGrid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394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 xml:space="preserve">YUMURTAYLA ÇOĞALAN HAYVANLAR </w:t>
            </w:r>
          </w:p>
        </w:tc>
        <w:tc>
          <w:tcPr>
            <w:tcW w:w="436" w:type="dxa"/>
          </w:tcPr>
          <w:p w:rsidR="00DE41B6" w:rsidRPr="00764A83" w:rsidRDefault="00DE41B6" w:rsidP="00545DAE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809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DOĞURARAK ÇOĞALAN  HAYVANLAR</w:t>
            </w:r>
          </w:p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545DAE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545DAE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rPr>
          <w:trHeight w:val="70"/>
        </w:trPr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</w:tbl>
    <w:p w:rsidR="00DE41B6" w:rsidRPr="00031F73" w:rsidRDefault="00DE41B6" w:rsidP="00EC59E5">
      <w:r w:rsidRPr="00031F73">
        <w:t xml:space="preserve"> </w:t>
      </w:r>
    </w:p>
    <w:p w:rsidR="00DE41B6" w:rsidRPr="00031F73" w:rsidRDefault="00DE41B6" w:rsidP="00791804">
      <w:r w:rsidRPr="00031F73">
        <w:t xml:space="preserve">S4. Canlıların ortak özelliklerinden 5 tanesini yazınız.    </w:t>
      </w:r>
      <w:r w:rsidRPr="00031F73">
        <w:rPr>
          <w:highlight w:val="green"/>
        </w:rPr>
        <w:t>(  5 PUAN  )</w:t>
      </w:r>
    </w:p>
    <w:p w:rsidR="00DE41B6" w:rsidRPr="00031F73" w:rsidRDefault="00DE41B6" w:rsidP="00D212E4">
      <w:r w:rsidRPr="00031F73">
        <w:t xml:space="preserve">      A.  .  ………………………………………………………………………………………………………………</w:t>
      </w:r>
    </w:p>
    <w:p w:rsidR="00DE41B6" w:rsidRPr="00031F73" w:rsidRDefault="00DE41B6" w:rsidP="00D212E4">
      <w:r w:rsidRPr="00031F73">
        <w:t xml:space="preserve">      B . …………………………………………………………………………………………………………………</w:t>
      </w:r>
    </w:p>
    <w:p w:rsidR="00DE41B6" w:rsidRPr="00031F73" w:rsidRDefault="00DE41B6" w:rsidP="00D212E4">
      <w:r w:rsidRPr="00031F73">
        <w:t xml:space="preserve">      C . …………………………………………………………………………………………………………………</w:t>
      </w:r>
    </w:p>
    <w:p w:rsidR="00DE41B6" w:rsidRPr="00031F73" w:rsidRDefault="00DE41B6" w:rsidP="00D212E4">
      <w:r w:rsidRPr="00031F73">
        <w:t xml:space="preserve">      D. ………………………………………………………………………………………………………………….</w:t>
      </w:r>
    </w:p>
    <w:p w:rsidR="00DE41B6" w:rsidRPr="00031F73" w:rsidRDefault="00DE41B6" w:rsidP="00D212E4">
      <w:pPr>
        <w:tabs>
          <w:tab w:val="left" w:pos="1455"/>
        </w:tabs>
      </w:pPr>
      <w:r w:rsidRPr="00031F73">
        <w:t xml:space="preserve">      E.  …………………………………………………………………………………………………………………</w:t>
      </w:r>
    </w:p>
    <w:p w:rsidR="00DE41B6" w:rsidRPr="00031F73" w:rsidRDefault="00DE41B6" w:rsidP="00791804"/>
    <w:p w:rsidR="00DE41B6" w:rsidRPr="00031F73" w:rsidRDefault="00DE41B6" w:rsidP="00791804">
      <w:r w:rsidRPr="00031F73">
        <w:t xml:space="preserve">      </w:t>
      </w:r>
    </w:p>
    <w:p w:rsidR="00DE41B6" w:rsidRPr="00031F73" w:rsidRDefault="00DE41B6" w:rsidP="00791804">
      <w:r w:rsidRPr="00031F73">
        <w:t xml:space="preserve">  S5.  Dünya ‘nın katmanlarını yazınız. </w:t>
      </w:r>
      <w:r w:rsidRPr="00031F73">
        <w:rPr>
          <w:highlight w:val="green"/>
        </w:rPr>
        <w:t xml:space="preserve">( 5 PUAN  </w:t>
      </w:r>
      <w:r w:rsidRPr="00031F73">
        <w:t>)</w:t>
      </w:r>
    </w:p>
    <w:p w:rsidR="00DE41B6" w:rsidRPr="00031F73" w:rsidRDefault="00DE41B6" w:rsidP="00E7640A">
      <w:r w:rsidRPr="00031F73">
        <w:t xml:space="preserve">      A.  …………………………………………………………………………………………………………………</w:t>
      </w:r>
    </w:p>
    <w:p w:rsidR="00DE41B6" w:rsidRPr="00031F73" w:rsidRDefault="00DE41B6" w:rsidP="00E7640A">
      <w:r w:rsidRPr="00031F73">
        <w:t xml:space="preserve">      B . …………………………………………………………………………………………………………………</w:t>
      </w:r>
    </w:p>
    <w:p w:rsidR="00DE41B6" w:rsidRPr="00031F73" w:rsidRDefault="00DE41B6" w:rsidP="00E7640A">
      <w:r w:rsidRPr="00031F73">
        <w:t xml:space="preserve">      C . …………………………………………………………………………………………………………………</w:t>
      </w:r>
    </w:p>
    <w:p w:rsidR="00DE41B6" w:rsidRPr="00031F73" w:rsidRDefault="00DE41B6" w:rsidP="00E7640A">
      <w:r w:rsidRPr="00031F73">
        <w:t xml:space="preserve">      D. ………………………………………………………………………………………………………………….</w:t>
      </w:r>
    </w:p>
    <w:p w:rsidR="00DE41B6" w:rsidRPr="00031F73" w:rsidRDefault="00DE41B6" w:rsidP="00E7640A">
      <w:pPr>
        <w:tabs>
          <w:tab w:val="left" w:pos="1455"/>
        </w:tabs>
      </w:pPr>
      <w:r w:rsidRPr="00031F73">
        <w:t xml:space="preserve">      E.  …………………………………………………………………………………………………………………</w:t>
      </w:r>
    </w:p>
    <w:p w:rsidR="00DE41B6" w:rsidRPr="00031F73" w:rsidRDefault="00DE41B6" w:rsidP="00E7640A">
      <w:pPr>
        <w:ind w:firstLine="708"/>
      </w:pPr>
    </w:p>
    <w:p w:rsidR="00DE41B6" w:rsidRPr="00031F73" w:rsidRDefault="00DE41B6" w:rsidP="00E7640A">
      <w:pPr>
        <w:pStyle w:val="NoSpacing"/>
        <w:tabs>
          <w:tab w:val="left" w:pos="3360"/>
          <w:tab w:val="center" w:pos="5632"/>
          <w:tab w:val="left" w:pos="8235"/>
        </w:tabs>
        <w:spacing w:line="276" w:lineRule="auto"/>
      </w:pPr>
      <w:r w:rsidRPr="00031F73">
        <w:t xml:space="preserve">S6. Aşağıdakilerden hangisi meyve adıdır ?     </w:t>
      </w:r>
      <w:r w:rsidRPr="00031F73">
        <w:rPr>
          <w:highlight w:val="green"/>
        </w:rPr>
        <w:t>( 5 PUAN  )</w:t>
      </w:r>
      <w:r w:rsidRPr="00031F73">
        <w:t xml:space="preserve"> </w:t>
      </w:r>
    </w:p>
    <w:p w:rsidR="00DE41B6" w:rsidRPr="00031F73" w:rsidRDefault="00DE41B6" w:rsidP="00E7640A">
      <w:pPr>
        <w:tabs>
          <w:tab w:val="center" w:pos="5528"/>
        </w:tabs>
        <w:rPr>
          <w:sz w:val="22"/>
          <w:szCs w:val="22"/>
        </w:rPr>
      </w:pPr>
      <w:r w:rsidRPr="00031F73">
        <w:rPr>
          <w:sz w:val="22"/>
          <w:szCs w:val="22"/>
        </w:rPr>
        <w:t xml:space="preserve">   A. pırasa                                         B . lahana </w:t>
      </w:r>
      <w:r w:rsidRPr="00031F73">
        <w:rPr>
          <w:sz w:val="22"/>
          <w:szCs w:val="22"/>
        </w:rPr>
        <w:tab/>
        <w:t xml:space="preserve">                                    C. domates                                     D.  kiraz</w:t>
      </w:r>
    </w:p>
    <w:p w:rsidR="00DE41B6" w:rsidRPr="00D212E4" w:rsidRDefault="00DE41B6" w:rsidP="00EC59E5">
      <w:pPr>
        <w:rPr>
          <w:sz w:val="22"/>
          <w:szCs w:val="22"/>
        </w:rPr>
      </w:pPr>
    </w:p>
    <w:p w:rsidR="00DE41B6" w:rsidRPr="00D212E4" w:rsidRDefault="00DE41B6" w:rsidP="00A302CF">
      <w:pPr>
        <w:tabs>
          <w:tab w:val="center" w:pos="5599"/>
        </w:tabs>
        <w:rPr>
          <w:sz w:val="22"/>
          <w:szCs w:val="22"/>
        </w:rPr>
      </w:pPr>
    </w:p>
    <w:p w:rsidR="00DE41B6" w:rsidRPr="00D212E4" w:rsidRDefault="00DE41B6" w:rsidP="00A302CF">
      <w:pPr>
        <w:tabs>
          <w:tab w:val="center" w:pos="5599"/>
        </w:tabs>
        <w:rPr>
          <w:sz w:val="22"/>
          <w:szCs w:val="22"/>
        </w:rPr>
      </w:pPr>
      <w:r w:rsidRPr="00D212E4">
        <w:rPr>
          <w:sz w:val="22"/>
          <w:szCs w:val="22"/>
        </w:rPr>
        <w:t xml:space="preserve">S7. En ağır maddeler Dünya ‘nın  hangi katmanında bulunur ?    </w:t>
      </w:r>
      <w:r w:rsidRPr="00D212E4">
        <w:rPr>
          <w:highlight w:val="green"/>
        </w:rPr>
        <w:t>( 5 PUAN  )</w:t>
      </w:r>
    </w:p>
    <w:p w:rsidR="00DE41B6" w:rsidRPr="00D212E4" w:rsidRDefault="00DE41B6" w:rsidP="00A302CF">
      <w:pPr>
        <w:tabs>
          <w:tab w:val="center" w:pos="5599"/>
        </w:tabs>
        <w:rPr>
          <w:sz w:val="22"/>
          <w:szCs w:val="22"/>
        </w:rPr>
      </w:pPr>
    </w:p>
    <w:p w:rsidR="00DE41B6" w:rsidRPr="00D212E4" w:rsidRDefault="00DE41B6" w:rsidP="00BE38A0">
      <w:pPr>
        <w:tabs>
          <w:tab w:val="center" w:pos="5599"/>
        </w:tabs>
      </w:pPr>
      <w:r w:rsidRPr="00D212E4">
        <w:rPr>
          <w:sz w:val="22"/>
          <w:szCs w:val="22"/>
        </w:rPr>
        <w:t xml:space="preserve">  A. ateş küre                                 B. çekirdek                                     C.su küre                                        D.  taş küre </w:t>
      </w:r>
    </w:p>
    <w:p w:rsidR="00DE41B6" w:rsidRPr="00D212E4" w:rsidRDefault="00DE41B6" w:rsidP="00BE38A0">
      <w:pPr>
        <w:tabs>
          <w:tab w:val="center" w:pos="5599"/>
        </w:tabs>
      </w:pPr>
    </w:p>
    <w:p w:rsidR="00DE41B6" w:rsidRPr="00D212E4" w:rsidRDefault="00DE41B6" w:rsidP="00BE38A0">
      <w:pPr>
        <w:tabs>
          <w:tab w:val="center" w:pos="5599"/>
        </w:tabs>
      </w:pPr>
    </w:p>
    <w:p w:rsidR="00DE41B6" w:rsidRPr="00D212E4" w:rsidRDefault="00DE41B6" w:rsidP="00BE38A0">
      <w:pPr>
        <w:tabs>
          <w:tab w:val="center" w:pos="5599"/>
        </w:tabs>
      </w:pPr>
      <w:r w:rsidRPr="00D212E4">
        <w:t xml:space="preserve">S8. Hava küre içinde hangisi bulunmaz ?    ( 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BE38A0">
      <w:pPr>
        <w:tabs>
          <w:tab w:val="center" w:pos="5599"/>
        </w:tabs>
      </w:pPr>
      <w:r w:rsidRPr="00D212E4">
        <w:t xml:space="preserve">   </w:t>
      </w:r>
    </w:p>
    <w:p w:rsidR="00DE41B6" w:rsidRPr="00D212E4" w:rsidRDefault="00DE41B6" w:rsidP="00BE38A0">
      <w:pPr>
        <w:tabs>
          <w:tab w:val="center" w:pos="5599"/>
        </w:tabs>
      </w:pPr>
      <w:r w:rsidRPr="00D212E4">
        <w:t xml:space="preserve">    A. azot                                     B. cıva                                 C. karbondioksit                                D. oksijen </w:t>
      </w:r>
    </w:p>
    <w:p w:rsidR="00DE41B6" w:rsidRPr="00D212E4" w:rsidRDefault="00DE41B6" w:rsidP="00B83E8C"/>
    <w:p w:rsidR="00DE41B6" w:rsidRPr="00D212E4" w:rsidRDefault="00DE41B6" w:rsidP="00B83E8C"/>
    <w:p w:rsidR="00DE41B6" w:rsidRPr="00D212E4" w:rsidRDefault="00DE41B6" w:rsidP="00B83E8C">
      <w:r w:rsidRPr="00D212E4">
        <w:t xml:space="preserve">S9.  Yerkabuğu  kalınlığının en az olduğu yerler aşağıdakilerden hangisidir ? (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B83E8C"/>
    <w:p w:rsidR="00DE41B6" w:rsidRPr="00D212E4" w:rsidRDefault="00DE41B6" w:rsidP="00B83E8C">
      <w:r w:rsidRPr="00D212E4">
        <w:t xml:space="preserve">    A. okyanuslar                              B.    dağlar                                    C.   yaylalar                            D.  ovalar</w:t>
      </w:r>
    </w:p>
    <w:p w:rsidR="00DE41B6" w:rsidRPr="00D212E4" w:rsidRDefault="00DE41B6" w:rsidP="00B83E8C"/>
    <w:p w:rsidR="00DE41B6" w:rsidRPr="00D212E4" w:rsidRDefault="00DE41B6" w:rsidP="00B83E8C"/>
    <w:p w:rsidR="00DE41B6" w:rsidRPr="00D212E4" w:rsidRDefault="00DE41B6" w:rsidP="00B83E8C">
      <w:r w:rsidRPr="00D212E4">
        <w:t xml:space="preserve">S10.  Bir canlının canlılık faaliyetlerini sürdürmesi için aşağıdakilerden hangisi gerekli değildir ?  (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B83E8C"/>
    <w:p w:rsidR="00DE41B6" w:rsidRPr="00D212E4" w:rsidRDefault="00DE41B6" w:rsidP="00B83E8C">
      <w:pPr>
        <w:tabs>
          <w:tab w:val="left" w:pos="3150"/>
          <w:tab w:val="left" w:pos="6045"/>
          <w:tab w:val="left" w:pos="8745"/>
        </w:tabs>
      </w:pPr>
      <w:r w:rsidRPr="00D212E4">
        <w:t xml:space="preserve">   A. beslenme</w:t>
      </w:r>
      <w:r w:rsidRPr="00D212E4">
        <w:tab/>
        <w:t>B. solunum</w:t>
      </w:r>
      <w:r w:rsidRPr="00D212E4">
        <w:tab/>
        <w:t>C. üreme</w:t>
      </w:r>
      <w:r w:rsidRPr="00D212E4">
        <w:tab/>
        <w:t xml:space="preserve">  D. boşaltım</w:t>
      </w:r>
    </w:p>
    <w:p w:rsidR="00DE41B6" w:rsidRPr="00D212E4" w:rsidRDefault="00DE41B6" w:rsidP="00B83E8C"/>
    <w:p w:rsidR="00DE41B6" w:rsidRPr="00D212E4" w:rsidRDefault="00DE41B6" w:rsidP="00B83E8C"/>
    <w:p w:rsidR="00DE41B6" w:rsidRPr="00D212E4" w:rsidRDefault="00DE41B6" w:rsidP="00B83E8C">
      <w:r w:rsidRPr="00D212E4">
        <w:t xml:space="preserve">S11. Aşağıdaki katmanlardan hangisi en sıcaktır ?  ( 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C7784A"/>
    <w:p w:rsidR="00DE41B6" w:rsidRPr="00D212E4" w:rsidRDefault="00DE41B6" w:rsidP="00C7784A">
      <w:pPr>
        <w:tabs>
          <w:tab w:val="left" w:pos="3150"/>
          <w:tab w:val="left" w:pos="6105"/>
          <w:tab w:val="left" w:pos="8865"/>
        </w:tabs>
      </w:pPr>
      <w:r w:rsidRPr="00D212E4">
        <w:t xml:space="preserve">  A. su küre</w:t>
      </w:r>
      <w:r w:rsidRPr="00D212E4">
        <w:tab/>
        <w:t xml:space="preserve">B.  taş küre        </w:t>
      </w:r>
      <w:r w:rsidRPr="00D212E4">
        <w:tab/>
        <w:t>C. ağır küre</w:t>
      </w:r>
      <w:r w:rsidRPr="00D212E4">
        <w:tab/>
        <w:t>D. hava küre</w:t>
      </w:r>
    </w:p>
    <w:p w:rsidR="00DE41B6" w:rsidRPr="00D212E4" w:rsidRDefault="00DE41B6" w:rsidP="00C7784A"/>
    <w:p w:rsidR="00DE41B6" w:rsidRPr="00D212E4" w:rsidRDefault="00DE41B6" w:rsidP="00C7784A"/>
    <w:p w:rsidR="00DE41B6" w:rsidRPr="00D212E4" w:rsidRDefault="00DE41B6" w:rsidP="00C7784A">
      <w:r w:rsidRPr="00D212E4">
        <w:t>S12. Su</w:t>
      </w:r>
      <w:r>
        <w:t xml:space="preserve"> , </w:t>
      </w:r>
      <w:r w:rsidRPr="00D212E4">
        <w:t xml:space="preserve"> aşağıdaki canlılardan hangisinin yaşama ortamı değildir ? </w:t>
      </w:r>
      <w:r w:rsidRPr="00D212E4">
        <w:rPr>
          <w:highlight w:val="green"/>
        </w:rPr>
        <w:t>( 5 PUAN )</w:t>
      </w:r>
    </w:p>
    <w:p w:rsidR="00DE41B6" w:rsidRPr="00D212E4" w:rsidRDefault="00DE41B6" w:rsidP="004C3D5B"/>
    <w:p w:rsidR="00DE41B6" w:rsidRPr="00D212E4" w:rsidRDefault="00DE41B6" w:rsidP="004C3D5B">
      <w:r w:rsidRPr="00D212E4">
        <w:t xml:space="preserve">  A.   yosun                                      B.   sünger                              C. sümüklü böcek                        D. midye  </w:t>
      </w:r>
    </w:p>
    <w:p w:rsidR="00DE41B6" w:rsidRPr="00D212E4" w:rsidRDefault="00DE41B6" w:rsidP="00675226"/>
    <w:p w:rsidR="00DE41B6" w:rsidRPr="00D212E4" w:rsidRDefault="00DE41B6" w:rsidP="00675226">
      <w:r w:rsidRPr="00D212E4">
        <w:t xml:space="preserve">S13.  Aşağıdaki canlılardan hangisi yumurtayla çoğalmaz ?  ( </w:t>
      </w:r>
      <w:r w:rsidRPr="00D212E4">
        <w:rPr>
          <w:highlight w:val="green"/>
        </w:rPr>
        <w:t>5 PUAN  )</w:t>
      </w:r>
    </w:p>
    <w:p w:rsidR="00DE41B6" w:rsidRPr="00D212E4" w:rsidRDefault="00DE41B6" w:rsidP="00F85EBD"/>
    <w:p w:rsidR="00DE41B6" w:rsidRPr="00D212E4" w:rsidRDefault="00DE41B6" w:rsidP="00F85EBD">
      <w:pPr>
        <w:tabs>
          <w:tab w:val="left" w:pos="2745"/>
          <w:tab w:val="center" w:pos="5528"/>
          <w:tab w:val="left" w:pos="7605"/>
        </w:tabs>
      </w:pPr>
      <w:r w:rsidRPr="00D212E4">
        <w:t xml:space="preserve">  A.    yılan                  </w:t>
      </w:r>
      <w:r w:rsidRPr="00D212E4">
        <w:tab/>
        <w:t xml:space="preserve">       B.  kaplumbağa         </w:t>
      </w:r>
      <w:r w:rsidRPr="00D212E4">
        <w:tab/>
        <w:t xml:space="preserve">                    C. yarasa</w:t>
      </w:r>
      <w:r w:rsidRPr="00D212E4">
        <w:tab/>
        <w:t xml:space="preserve">                     D. akbaba</w:t>
      </w:r>
    </w:p>
    <w:p w:rsidR="00DE41B6" w:rsidRPr="00D212E4" w:rsidRDefault="00DE41B6" w:rsidP="00F85EBD">
      <w:r w:rsidRPr="00D212E4">
        <w:t xml:space="preserve">      </w:t>
      </w:r>
    </w:p>
    <w:p w:rsidR="00DE41B6" w:rsidRPr="00D212E4" w:rsidRDefault="00DE41B6" w:rsidP="00F85EBD"/>
    <w:p w:rsidR="00DE41B6" w:rsidRPr="00D212E4" w:rsidRDefault="00DE41B6" w:rsidP="00F85EBD">
      <w:r w:rsidRPr="00D212E4">
        <w:t xml:space="preserve">S14. Aşağıdaki canlılardan hangisi yumurtayla çoğalır ?    </w:t>
      </w:r>
      <w:r w:rsidRPr="00D212E4">
        <w:rPr>
          <w:highlight w:val="green"/>
        </w:rPr>
        <w:t>( 5 PUAN</w:t>
      </w:r>
      <w:r w:rsidRPr="00D212E4">
        <w:t xml:space="preserve"> )</w:t>
      </w:r>
    </w:p>
    <w:p w:rsidR="00DE41B6" w:rsidRPr="00D212E4" w:rsidRDefault="00DE41B6" w:rsidP="00C10FAC"/>
    <w:p w:rsidR="00DE41B6" w:rsidRPr="00D212E4" w:rsidRDefault="00DE41B6" w:rsidP="00C10FAC">
      <w:r w:rsidRPr="00D212E4">
        <w:t xml:space="preserve">   A.  keçi                              B.    sazan                                    C.       balina                                 D. ayı</w:t>
      </w:r>
    </w:p>
    <w:p w:rsidR="00DE41B6" w:rsidRPr="00D212E4" w:rsidRDefault="00DE41B6" w:rsidP="00C10FAC">
      <w:r w:rsidRPr="00D212E4">
        <w:t xml:space="preserve">    </w:t>
      </w:r>
    </w:p>
    <w:p w:rsidR="00DE41B6" w:rsidRPr="00D212E4" w:rsidRDefault="00DE41B6" w:rsidP="00C10FAC"/>
    <w:p w:rsidR="00DE41B6" w:rsidRPr="00D212E4" w:rsidRDefault="00DE41B6" w:rsidP="00C10FAC">
      <w:r w:rsidRPr="00D212E4">
        <w:t xml:space="preserve">S15. Aşağıdakilerden hangisi Dünya ‘nın gözlemlenen katmanlarından birisi değildir ?  </w:t>
      </w:r>
      <w:r w:rsidRPr="00D212E4">
        <w:rPr>
          <w:highlight w:val="green"/>
        </w:rPr>
        <w:t>( 5 PUAN )</w:t>
      </w:r>
    </w:p>
    <w:p w:rsidR="00DE41B6" w:rsidRPr="00D212E4" w:rsidRDefault="00DE41B6" w:rsidP="00D67435"/>
    <w:p w:rsidR="00DE41B6" w:rsidRPr="00D212E4" w:rsidRDefault="00DE41B6" w:rsidP="00D67435">
      <w:r w:rsidRPr="00D212E4">
        <w:t xml:space="preserve">   A.  su küre                          B.   hava küre                               C. ateş küre                         D.  taş küre</w:t>
      </w:r>
    </w:p>
    <w:p w:rsidR="00DE41B6" w:rsidRPr="00D212E4" w:rsidRDefault="00DE41B6" w:rsidP="00D67435"/>
    <w:p w:rsidR="00DE41B6" w:rsidRPr="00D212E4" w:rsidRDefault="00DE41B6" w:rsidP="00D67435"/>
    <w:p w:rsidR="00DE41B6" w:rsidRPr="00D212E4" w:rsidRDefault="00DE41B6" w:rsidP="00D67435">
      <w:r w:rsidRPr="00D212E4">
        <w:t xml:space="preserve">S16.  Aşağıdakilerden hangisi bitkilerin özelliklerinden değildir ?  </w:t>
      </w:r>
      <w:r w:rsidRPr="00D212E4">
        <w:rPr>
          <w:highlight w:val="green"/>
        </w:rPr>
        <w:t>( 5 PUAN )</w:t>
      </w:r>
    </w:p>
    <w:p w:rsidR="00DE41B6" w:rsidRPr="00D212E4" w:rsidRDefault="00DE41B6" w:rsidP="006568BE"/>
    <w:p w:rsidR="00DE41B6" w:rsidRPr="00D212E4" w:rsidRDefault="00DE41B6" w:rsidP="000B353A">
      <w:r w:rsidRPr="00D212E4">
        <w:t xml:space="preserve">    A.   besin yapma                   B. besin depo etme                  C.  enerji kullanma              D.  yer değiştirme</w:t>
      </w:r>
    </w:p>
    <w:p w:rsidR="00DE41B6" w:rsidRPr="00D212E4" w:rsidRDefault="00DE41B6" w:rsidP="006568BE"/>
    <w:p w:rsidR="00DE41B6" w:rsidRPr="00D212E4" w:rsidRDefault="00DE41B6" w:rsidP="00B4688B">
      <w:r w:rsidRPr="00D212E4">
        <w:t xml:space="preserve">S17. Aşağıdaki canlılardan hangisi yaşadığı ortam bakımından diğerlerinden farklıdır ?    </w:t>
      </w:r>
      <w:r w:rsidRPr="00D212E4">
        <w:rPr>
          <w:highlight w:val="green"/>
        </w:rPr>
        <w:t>( 5 PUAN )</w:t>
      </w:r>
    </w:p>
    <w:p w:rsidR="00DE41B6" w:rsidRPr="00D212E4" w:rsidRDefault="00DE41B6" w:rsidP="00B4688B"/>
    <w:p w:rsidR="00DE41B6" w:rsidRPr="00D212E4" w:rsidRDefault="00DE41B6" w:rsidP="00B4688B">
      <w:r w:rsidRPr="00D212E4">
        <w:t xml:space="preserve">      A. salyangoz                           B.  yengeç                         C.   midye                                    D.  ıstakoz                                 </w:t>
      </w:r>
    </w:p>
    <w:p w:rsidR="00DE41B6" w:rsidRPr="00D212E4" w:rsidRDefault="00DE41B6" w:rsidP="00B4688B"/>
    <w:p w:rsidR="00DE41B6" w:rsidRPr="00D212E4" w:rsidRDefault="00DE41B6" w:rsidP="009A4491">
      <w:r w:rsidRPr="00D212E4">
        <w:t xml:space="preserve">                     </w:t>
      </w:r>
    </w:p>
    <w:p w:rsidR="00DE41B6" w:rsidRPr="00D212E4" w:rsidRDefault="00DE41B6" w:rsidP="009A4491">
      <w:r w:rsidRPr="00D212E4">
        <w:t>Not: 1.2.3. sorular 10 ‘ ar puan , 4.5.6.7. 8. 9.10.11.12.13.14.15.16.17. sorular 5 ‘ er puandır.</w:t>
      </w:r>
    </w:p>
    <w:p w:rsidR="00DE41B6" w:rsidRPr="00D212E4" w:rsidRDefault="00DE41B6" w:rsidP="005B70B4">
      <w:r w:rsidRPr="00D212E4">
        <w:t>Toplam : 100 puan.</w:t>
      </w:r>
    </w:p>
    <w:p w:rsidR="00DE41B6" w:rsidRPr="00D212E4" w:rsidRDefault="00DE41B6" w:rsidP="005B70B4">
      <w:r w:rsidRPr="00D212E4">
        <w:t xml:space="preserve">                                                      </w:t>
      </w:r>
    </w:p>
    <w:p w:rsidR="00DE41B6" w:rsidRPr="00D212E4" w:rsidRDefault="00DE41B6" w:rsidP="005B70B4">
      <w:r w:rsidRPr="00D212E4">
        <w:t xml:space="preserve">                                                             </w:t>
      </w:r>
      <w:r w:rsidRPr="00D212E4">
        <w:rPr>
          <w:b/>
          <w:bCs/>
          <w:sz w:val="22"/>
          <w:szCs w:val="22"/>
        </w:rPr>
        <w:t>Hazırlayan : Kadir ERİŞGİN</w:t>
      </w:r>
    </w:p>
    <w:p w:rsidR="00DE41B6" w:rsidRPr="000837FC" w:rsidRDefault="00DE41B6" w:rsidP="00791804"/>
    <w:p w:rsidR="00DE41B6" w:rsidRPr="000837FC" w:rsidRDefault="00DE41B6" w:rsidP="00791804"/>
    <w:p w:rsidR="00DE41B6" w:rsidRDefault="00DE41B6" w:rsidP="00D212E4">
      <w:pPr>
        <w:tabs>
          <w:tab w:val="left" w:pos="3660"/>
        </w:tabs>
        <w:rPr>
          <w:color w:val="FF0000"/>
        </w:rPr>
      </w:pPr>
      <w:r>
        <w:tab/>
      </w:r>
      <w:r w:rsidRPr="00D212E4">
        <w:rPr>
          <w:color w:val="FF0000"/>
        </w:rPr>
        <w:t xml:space="preserve">      </w:t>
      </w:r>
      <w:r w:rsidRPr="00D212E4">
        <w:rPr>
          <w:color w:val="FF0000"/>
          <w:highlight w:val="yellow"/>
        </w:rPr>
        <w:t>CEVAP ANAHTARI</w:t>
      </w:r>
    </w:p>
    <w:p w:rsidR="00DE41B6" w:rsidRPr="00D212E4" w:rsidRDefault="00DE41B6" w:rsidP="00D212E4">
      <w:pPr>
        <w:rPr>
          <w:color w:val="00B050"/>
        </w:rPr>
      </w:pPr>
      <w:r w:rsidRPr="00D212E4">
        <w:rPr>
          <w:color w:val="00B050"/>
        </w:rPr>
        <w:t>AD  : …………………………..           SOYAD :  ……………………..      SINIF : …………..          NO : ……</w:t>
      </w:r>
    </w:p>
    <w:p w:rsidR="00DE41B6" w:rsidRPr="000837FC" w:rsidRDefault="00DE41B6" w:rsidP="00D212E4"/>
    <w:p w:rsidR="00DE41B6" w:rsidRPr="00D212E4" w:rsidRDefault="00DE41B6" w:rsidP="00D212E4">
      <w:pPr>
        <w:rPr>
          <w:color w:val="FF0000"/>
        </w:rPr>
      </w:pPr>
      <w:r w:rsidRPr="000837FC">
        <w:t xml:space="preserve">      </w:t>
      </w:r>
      <w:r w:rsidRPr="00D212E4">
        <w:rPr>
          <w:color w:val="FF0000"/>
        </w:rPr>
        <w:t>2014 / 2015 EĞİTİM ÖĞRETİM YILI  2. DÖNEM 2. FEN VE TEKNOLOJİ  YAZILI SORULARI</w:t>
      </w:r>
    </w:p>
    <w:p w:rsidR="00DE41B6" w:rsidRPr="000837FC" w:rsidRDefault="00DE41B6" w:rsidP="00D212E4">
      <w:pPr>
        <w:pBdr>
          <w:bottom w:val="dotted" w:sz="24" w:space="1" w:color="auto"/>
        </w:pBdr>
      </w:pPr>
    </w:p>
    <w:p w:rsidR="00DE41B6" w:rsidRPr="000837FC" w:rsidRDefault="00DE41B6" w:rsidP="00D212E4">
      <w:r w:rsidRPr="000837FC">
        <w:t xml:space="preserve">S1- Aşağıdaki bilgilerden doğru olanın başına (D), yanlış olanın başına (Y) yazınız.     ( </w:t>
      </w:r>
      <w:r w:rsidRPr="000837FC">
        <w:rPr>
          <w:highlight w:val="green"/>
        </w:rPr>
        <w:t>10  PUAN</w:t>
      </w:r>
      <w:r w:rsidRPr="000837FC">
        <w:t xml:space="preserve"> 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A.  </w:t>
      </w:r>
      <w:r>
        <w:rPr>
          <w:sz w:val="22"/>
          <w:szCs w:val="22"/>
        </w:rPr>
        <w:t xml:space="preserve">Dünya , Güneş ve kendi </w:t>
      </w:r>
      <w:r w:rsidRPr="000837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etrafında dönerek hareket eder </w:t>
      </w:r>
      <w:r w:rsidRPr="0007793D">
        <w:rPr>
          <w:color w:val="FF0000"/>
          <w:sz w:val="22"/>
          <w:szCs w:val="22"/>
        </w:rPr>
        <w:t>.( D  )</w:t>
      </w:r>
    </w:p>
    <w:p w:rsidR="00DE41B6" w:rsidRPr="000837FC" w:rsidRDefault="00DE41B6" w:rsidP="00D212E4">
      <w:pPr>
        <w:rPr>
          <w:sz w:val="22"/>
          <w:szCs w:val="22"/>
        </w:rPr>
      </w:pPr>
      <w:r>
        <w:rPr>
          <w:sz w:val="22"/>
          <w:szCs w:val="22"/>
        </w:rPr>
        <w:t xml:space="preserve">   B.  Ekonomik değeri olan minerallere maden denir (  </w:t>
      </w:r>
      <w:r w:rsidRPr="0007793D">
        <w:rPr>
          <w:color w:val="FF0000"/>
          <w:sz w:val="22"/>
          <w:szCs w:val="22"/>
        </w:rPr>
        <w:t>D  )</w:t>
      </w:r>
    </w:p>
    <w:p w:rsidR="00DE41B6" w:rsidRPr="0007793D" w:rsidRDefault="00DE41B6" w:rsidP="00D212E4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C</w:t>
      </w:r>
      <w:r w:rsidRPr="000837FC">
        <w:rPr>
          <w:sz w:val="22"/>
          <w:szCs w:val="22"/>
        </w:rPr>
        <w:t>.</w:t>
      </w:r>
      <w:r>
        <w:rPr>
          <w:sz w:val="22"/>
          <w:szCs w:val="22"/>
        </w:rPr>
        <w:t xml:space="preserve">  Dünya 4 katmandan oluşur. </w:t>
      </w:r>
      <w:r w:rsidRPr="0007793D">
        <w:rPr>
          <w:color w:val="00B050"/>
          <w:sz w:val="22"/>
          <w:szCs w:val="22"/>
        </w:rPr>
        <w:t>(  Y )</w:t>
      </w:r>
    </w:p>
    <w:p w:rsidR="00DE41B6" w:rsidRPr="0007793D" w:rsidRDefault="00DE41B6" w:rsidP="00D212E4">
      <w:pPr>
        <w:rPr>
          <w:color w:val="00B050"/>
          <w:sz w:val="22"/>
          <w:szCs w:val="22"/>
        </w:rPr>
      </w:pPr>
      <w:r w:rsidRPr="000837FC">
        <w:rPr>
          <w:sz w:val="22"/>
          <w:szCs w:val="22"/>
        </w:rPr>
        <w:t xml:space="preserve">   Ç.</w:t>
      </w:r>
      <w:r>
        <w:rPr>
          <w:sz w:val="22"/>
          <w:szCs w:val="22"/>
        </w:rPr>
        <w:t xml:space="preserve">  Dünyanın gözlemlenemeyen katmanları su küre ve  hava küredir. </w:t>
      </w:r>
      <w:r w:rsidRPr="0007793D">
        <w:rPr>
          <w:color w:val="00B050"/>
          <w:sz w:val="22"/>
          <w:szCs w:val="22"/>
        </w:rPr>
        <w:t>( Y 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D. </w:t>
      </w:r>
      <w:r>
        <w:rPr>
          <w:sz w:val="22"/>
          <w:szCs w:val="22"/>
        </w:rPr>
        <w:t xml:space="preserve"> Ağır küreye çekirdek de </w:t>
      </w:r>
      <w:r w:rsidRPr="000837FC">
        <w:rPr>
          <w:sz w:val="22"/>
          <w:szCs w:val="22"/>
        </w:rPr>
        <w:t xml:space="preserve"> </w:t>
      </w:r>
      <w:r>
        <w:rPr>
          <w:sz w:val="22"/>
          <w:szCs w:val="22"/>
        </w:rPr>
        <w:t>denir</w:t>
      </w:r>
      <w:r w:rsidRPr="00E25411">
        <w:rPr>
          <w:color w:val="FF0000"/>
          <w:sz w:val="22"/>
          <w:szCs w:val="22"/>
        </w:rPr>
        <w:t>.(  D 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E.  </w:t>
      </w:r>
      <w:r>
        <w:rPr>
          <w:sz w:val="22"/>
          <w:szCs w:val="22"/>
        </w:rPr>
        <w:t>Tüm kayaçlar minarelerden oluşur</w:t>
      </w:r>
      <w:r w:rsidRPr="00E25411">
        <w:rPr>
          <w:color w:val="FF0000"/>
          <w:sz w:val="22"/>
          <w:szCs w:val="22"/>
        </w:rPr>
        <w:t>.( D</w:t>
      </w:r>
      <w:r>
        <w:rPr>
          <w:sz w:val="22"/>
          <w:szCs w:val="22"/>
        </w:rPr>
        <w:t xml:space="preserve"> </w:t>
      </w:r>
      <w:r w:rsidRPr="000837FC">
        <w:rPr>
          <w:sz w:val="22"/>
          <w:szCs w:val="22"/>
        </w:rPr>
        <w:t xml:space="preserve">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F.</w:t>
      </w:r>
      <w:r>
        <w:rPr>
          <w:sz w:val="22"/>
          <w:szCs w:val="22"/>
        </w:rPr>
        <w:t xml:space="preserve">  Yeryüzünün derinliklerine gidildikçe sıcaklık  azalır</w:t>
      </w:r>
      <w:r w:rsidRPr="00E25411">
        <w:rPr>
          <w:color w:val="00B050"/>
          <w:sz w:val="22"/>
          <w:szCs w:val="22"/>
        </w:rPr>
        <w:t>.(   Y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G. </w:t>
      </w:r>
      <w:r>
        <w:rPr>
          <w:sz w:val="22"/>
          <w:szCs w:val="22"/>
        </w:rPr>
        <w:t>Elmas en yumuşak madendir</w:t>
      </w:r>
      <w:r w:rsidRPr="00E25411">
        <w:rPr>
          <w:color w:val="00B050"/>
          <w:sz w:val="22"/>
          <w:szCs w:val="22"/>
        </w:rPr>
        <w:t>. ( Y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Ğ. </w:t>
      </w:r>
      <w:r>
        <w:rPr>
          <w:sz w:val="22"/>
          <w:szCs w:val="22"/>
        </w:rPr>
        <w:t xml:space="preserve">Bitkiler kökleriyle kayaları parçalar ve toprağa dönüşmesini sağlar. </w:t>
      </w:r>
      <w:r w:rsidRPr="00E25411">
        <w:rPr>
          <w:color w:val="FF0000"/>
          <w:sz w:val="22"/>
          <w:szCs w:val="22"/>
        </w:rPr>
        <w:t>(   D  )</w:t>
      </w:r>
    </w:p>
    <w:p w:rsidR="00DE41B6" w:rsidRPr="00E25411" w:rsidRDefault="00DE41B6" w:rsidP="00D212E4">
      <w:pPr>
        <w:rPr>
          <w:color w:val="FF0000"/>
          <w:sz w:val="22"/>
          <w:szCs w:val="22"/>
        </w:rPr>
      </w:pPr>
      <w:r w:rsidRPr="000837FC">
        <w:rPr>
          <w:sz w:val="22"/>
          <w:szCs w:val="22"/>
        </w:rPr>
        <w:t xml:space="preserve">   H.  </w:t>
      </w:r>
      <w:r>
        <w:rPr>
          <w:sz w:val="22"/>
          <w:szCs w:val="22"/>
        </w:rPr>
        <w:t xml:space="preserve">Yerkabuğunun 3 / 4 ‘ü sularla kaplıdır. </w:t>
      </w:r>
      <w:r w:rsidRPr="00E25411">
        <w:rPr>
          <w:color w:val="FF0000"/>
          <w:sz w:val="22"/>
          <w:szCs w:val="22"/>
        </w:rPr>
        <w:t>( D )</w:t>
      </w:r>
    </w:p>
    <w:p w:rsidR="00DE41B6" w:rsidRPr="000837FC" w:rsidRDefault="00DE41B6" w:rsidP="00D212E4">
      <w:pPr>
        <w:rPr>
          <w:sz w:val="22"/>
          <w:szCs w:val="22"/>
        </w:rPr>
      </w:pPr>
    </w:p>
    <w:p w:rsidR="00DE41B6" w:rsidRPr="000837FC" w:rsidRDefault="00DE41B6" w:rsidP="00D212E4">
      <w:pPr>
        <w:pStyle w:val="AralkYok1"/>
        <w:rPr>
          <w:rFonts w:cs="Times New Roman"/>
        </w:rPr>
      </w:pPr>
      <w:r w:rsidRPr="000837FC">
        <w:rPr>
          <w:sz w:val="24"/>
          <w:szCs w:val="24"/>
        </w:rPr>
        <w:t xml:space="preserve"> S2 - Aşağıdaki cümlelerde bulunan boşlukları kutu içindeki uygun kelimelerle tamamlayınız.  </w:t>
      </w:r>
      <w:r w:rsidRPr="000837FC">
        <w:rPr>
          <w:sz w:val="24"/>
          <w:szCs w:val="24"/>
          <w:highlight w:val="green"/>
        </w:rPr>
        <w:t>( 10  PUAN</w:t>
      </w:r>
      <w:r w:rsidRPr="000837FC">
        <w:rPr>
          <w:highlight w:val="green"/>
        </w:rPr>
        <w:t xml:space="preserve">  )</w:t>
      </w:r>
    </w:p>
    <w:p w:rsidR="00DE41B6" w:rsidRPr="000837FC" w:rsidRDefault="00DE41B6" w:rsidP="00D212E4">
      <w:pPr>
        <w:pStyle w:val="AralkYok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961"/>
        <w:gridCol w:w="2211"/>
        <w:gridCol w:w="2211"/>
        <w:gridCol w:w="2211"/>
        <w:gridCol w:w="2211"/>
      </w:tblGrid>
      <w:tr w:rsidR="00DE41B6" w:rsidRPr="000837FC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ATMOSFER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TİLKİ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AKCİĞER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DENİZ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rPr>
                <w:sz w:val="22"/>
                <w:szCs w:val="22"/>
              </w:rPr>
              <w:t>KÜRE</w:t>
            </w:r>
          </w:p>
        </w:tc>
      </w:tr>
      <w:tr w:rsidR="00DE41B6" w:rsidRPr="000837FC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CANLI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SIPA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KATMAN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837FC" w:rsidRDefault="00DE41B6" w:rsidP="008B20E5">
            <w:pPr>
              <w:pStyle w:val="NoSpacing"/>
            </w:pPr>
            <w:r>
              <w:t>KAPLUMBAĞA</w:t>
            </w:r>
          </w:p>
        </w:tc>
      </w:tr>
    </w:tbl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</w:t>
      </w:r>
    </w:p>
    <w:p w:rsidR="00DE41B6" w:rsidRPr="000837FC" w:rsidRDefault="00DE41B6" w:rsidP="00D212E4">
      <w:pPr>
        <w:rPr>
          <w:sz w:val="22"/>
          <w:szCs w:val="22"/>
        </w:rPr>
      </w:pPr>
      <w:r>
        <w:rPr>
          <w:sz w:val="22"/>
          <w:szCs w:val="22"/>
        </w:rPr>
        <w:t xml:space="preserve"> A. Dünya ‘ nın  şekli </w:t>
      </w:r>
      <w:r w:rsidRPr="008C3264">
        <w:rPr>
          <w:color w:val="FF0000"/>
          <w:sz w:val="22"/>
          <w:szCs w:val="22"/>
        </w:rPr>
        <w:t>KÜRE</w:t>
      </w:r>
      <w:r>
        <w:rPr>
          <w:sz w:val="22"/>
          <w:szCs w:val="22"/>
        </w:rPr>
        <w:t xml:space="preserve"> ye   benzer.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B. </w:t>
      </w:r>
      <w:r>
        <w:rPr>
          <w:sz w:val="22"/>
          <w:szCs w:val="22"/>
        </w:rPr>
        <w:t xml:space="preserve">Dünya beş </w:t>
      </w:r>
      <w:r w:rsidRPr="008C3264">
        <w:rPr>
          <w:color w:val="00B050"/>
          <w:sz w:val="22"/>
          <w:szCs w:val="22"/>
        </w:rPr>
        <w:t>KATMAN</w:t>
      </w:r>
      <w:r>
        <w:rPr>
          <w:sz w:val="22"/>
          <w:szCs w:val="22"/>
        </w:rPr>
        <w:t xml:space="preserve"> ‘ dan  oluşur.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C.</w:t>
      </w:r>
      <w:r>
        <w:rPr>
          <w:sz w:val="22"/>
          <w:szCs w:val="22"/>
        </w:rPr>
        <w:t xml:space="preserve"> </w:t>
      </w:r>
      <w:r w:rsidRPr="008C3264">
        <w:rPr>
          <w:color w:val="7030A0"/>
          <w:sz w:val="22"/>
          <w:szCs w:val="22"/>
        </w:rPr>
        <w:t xml:space="preserve">ATMOSFER </w:t>
      </w:r>
      <w:r>
        <w:rPr>
          <w:sz w:val="22"/>
          <w:szCs w:val="22"/>
        </w:rPr>
        <w:t>olmasaydı Dünya yaşanmayacak kadar çok soğuk olurdu.</w:t>
      </w:r>
      <w:r w:rsidRPr="000837FC">
        <w:rPr>
          <w:sz w:val="22"/>
          <w:szCs w:val="22"/>
        </w:rPr>
        <w:t xml:space="preserve"> 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Ç. </w:t>
      </w:r>
      <w:r>
        <w:rPr>
          <w:sz w:val="22"/>
          <w:szCs w:val="22"/>
        </w:rPr>
        <w:t xml:space="preserve">Okyanus ve  </w:t>
      </w:r>
      <w:r w:rsidRPr="008C3264">
        <w:rPr>
          <w:color w:val="FF0000"/>
          <w:sz w:val="22"/>
          <w:szCs w:val="22"/>
        </w:rPr>
        <w:t>DENİZ</w:t>
      </w:r>
      <w:r>
        <w:rPr>
          <w:sz w:val="22"/>
          <w:szCs w:val="22"/>
        </w:rPr>
        <w:t xml:space="preserve"> lerin suyu tuzludur.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D</w:t>
      </w:r>
      <w:r w:rsidRPr="008C3264">
        <w:rPr>
          <w:color w:val="00B050"/>
          <w:sz w:val="22"/>
          <w:szCs w:val="22"/>
        </w:rPr>
        <w:t>. KAPLUMBAĞA</w:t>
      </w:r>
      <w:r>
        <w:rPr>
          <w:sz w:val="22"/>
          <w:szCs w:val="22"/>
        </w:rPr>
        <w:t xml:space="preserve">  yumurtayla çoğalır.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E.</w:t>
      </w:r>
      <w:r>
        <w:rPr>
          <w:sz w:val="22"/>
          <w:szCs w:val="22"/>
        </w:rPr>
        <w:t xml:space="preserve"> Mikroskobik canlılar </w:t>
      </w:r>
      <w:r w:rsidRPr="008C3264">
        <w:rPr>
          <w:color w:val="00B0F0"/>
          <w:sz w:val="22"/>
          <w:szCs w:val="22"/>
        </w:rPr>
        <w:t>MİKRASKOP</w:t>
      </w:r>
      <w:r>
        <w:rPr>
          <w:sz w:val="22"/>
          <w:szCs w:val="22"/>
        </w:rPr>
        <w:t xml:space="preserve"> la görülebilirler.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F. </w:t>
      </w:r>
      <w:r>
        <w:rPr>
          <w:sz w:val="22"/>
          <w:szCs w:val="22"/>
        </w:rPr>
        <w:t xml:space="preserve">İnsan , at , köpek , kuş vb . canlılarda solunum organı </w:t>
      </w:r>
      <w:r w:rsidRPr="008C3264">
        <w:rPr>
          <w:color w:val="7030A0"/>
          <w:sz w:val="22"/>
          <w:szCs w:val="22"/>
        </w:rPr>
        <w:t xml:space="preserve">AKCİĞER </w:t>
      </w:r>
      <w:r>
        <w:rPr>
          <w:sz w:val="22"/>
          <w:szCs w:val="22"/>
        </w:rPr>
        <w:t>‘ dir.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G. </w:t>
      </w:r>
      <w:r>
        <w:rPr>
          <w:sz w:val="22"/>
          <w:szCs w:val="22"/>
        </w:rPr>
        <w:t xml:space="preserve">Eşeğin yavrusuna </w:t>
      </w:r>
      <w:r w:rsidRPr="00562D56">
        <w:rPr>
          <w:color w:val="FF0000"/>
          <w:sz w:val="22"/>
          <w:szCs w:val="22"/>
        </w:rPr>
        <w:t>SIPA</w:t>
      </w:r>
      <w:r>
        <w:rPr>
          <w:sz w:val="22"/>
          <w:szCs w:val="22"/>
        </w:rPr>
        <w:t xml:space="preserve"> denir.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Ğ. </w:t>
      </w:r>
      <w:r>
        <w:rPr>
          <w:sz w:val="22"/>
          <w:szCs w:val="22"/>
        </w:rPr>
        <w:t xml:space="preserve">Bitkiler de </w:t>
      </w:r>
      <w:r w:rsidRPr="00562D56">
        <w:rPr>
          <w:color w:val="00B0F0"/>
          <w:sz w:val="22"/>
          <w:szCs w:val="22"/>
        </w:rPr>
        <w:t>CANLI</w:t>
      </w:r>
      <w:r>
        <w:rPr>
          <w:sz w:val="22"/>
          <w:szCs w:val="22"/>
        </w:rPr>
        <w:t xml:space="preserve"> varlıklardır. 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H. </w:t>
      </w:r>
      <w:r w:rsidRPr="00562D56">
        <w:rPr>
          <w:color w:val="FF0000"/>
          <w:sz w:val="22"/>
          <w:szCs w:val="22"/>
        </w:rPr>
        <w:t>TİLKİ</w:t>
      </w:r>
      <w:r>
        <w:rPr>
          <w:sz w:val="22"/>
          <w:szCs w:val="22"/>
        </w:rPr>
        <w:t xml:space="preserve"> doğurarak çoğalır.</w:t>
      </w:r>
    </w:p>
    <w:p w:rsidR="00DE41B6" w:rsidRPr="000837FC" w:rsidRDefault="00DE41B6" w:rsidP="00D212E4">
      <w:pPr>
        <w:rPr>
          <w:sz w:val="22"/>
          <w:szCs w:val="22"/>
        </w:rPr>
      </w:pPr>
    </w:p>
    <w:p w:rsidR="00DE41B6" w:rsidRPr="000837FC" w:rsidRDefault="00DE41B6" w:rsidP="00D212E4">
      <w:r w:rsidRPr="000837FC">
        <w:t xml:space="preserve">S3.  </w:t>
      </w:r>
      <w:r>
        <w:t>5 tane yumurtayla , 5 tane doğurarak çoğalan hayvan adı yazınız.</w:t>
      </w:r>
      <w:r w:rsidRPr="000837FC">
        <w:t xml:space="preserve"> </w:t>
      </w:r>
      <w:r w:rsidRPr="000837FC">
        <w:rPr>
          <w:highlight w:val="green"/>
        </w:rPr>
        <w:t>( 10  PUAN )</w:t>
      </w:r>
    </w:p>
    <w:p w:rsidR="00DE41B6" w:rsidRPr="000837FC" w:rsidRDefault="00DE41B6" w:rsidP="00D212E4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8"/>
        <w:gridCol w:w="4394"/>
        <w:gridCol w:w="498"/>
        <w:gridCol w:w="4809"/>
      </w:tblGrid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FF0000"/>
              </w:rPr>
            </w:pPr>
            <w:r w:rsidRPr="00764A83">
              <w:rPr>
                <w:color w:val="FF0000"/>
                <w:sz w:val="22"/>
                <w:szCs w:val="22"/>
              </w:rPr>
              <w:t xml:space="preserve">YUMURTAYLA ÇOĞALAN HAYVANLAR 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FF0000"/>
              </w:rPr>
            </w:pPr>
            <w:r w:rsidRPr="00764A83">
              <w:rPr>
                <w:color w:val="FF0000"/>
                <w:sz w:val="22"/>
                <w:szCs w:val="22"/>
              </w:rPr>
              <w:t>DOĞURARAK ÇOĞALAN  HAYVANLAR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TAVUK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İNEK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KAZ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MANDA</w:t>
            </w:r>
          </w:p>
        </w:tc>
      </w:tr>
      <w:tr w:rsidR="00DE41B6" w:rsidRPr="000837FC">
        <w:trPr>
          <w:trHeight w:val="70"/>
        </w:trPr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HİNDİ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KÖPEK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ÖRDEK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KEDİ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SERÇE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KEÇİ</w:t>
            </w:r>
          </w:p>
        </w:tc>
      </w:tr>
    </w:tbl>
    <w:p w:rsidR="00DE41B6" w:rsidRPr="000837FC" w:rsidRDefault="00DE41B6" w:rsidP="00D212E4">
      <w:r>
        <w:t xml:space="preserve"> </w:t>
      </w:r>
    </w:p>
    <w:p w:rsidR="00DE41B6" w:rsidRPr="000837FC" w:rsidRDefault="00DE41B6" w:rsidP="00D212E4">
      <w:r>
        <w:t xml:space="preserve">S4. Canlıların ortak özelliklerinden 5 tanesini yazınız.  </w:t>
      </w:r>
      <w:r w:rsidRPr="000837FC">
        <w:t xml:space="preserve">  </w:t>
      </w:r>
      <w:r>
        <w:rPr>
          <w:highlight w:val="green"/>
        </w:rPr>
        <w:t xml:space="preserve">(  5 </w:t>
      </w:r>
      <w:r w:rsidRPr="000837FC">
        <w:rPr>
          <w:highlight w:val="green"/>
        </w:rPr>
        <w:t>PUAN  )</w:t>
      </w:r>
    </w:p>
    <w:p w:rsidR="00DE41B6" w:rsidRPr="000837FC" w:rsidRDefault="00DE41B6" w:rsidP="00D212E4">
      <w:r>
        <w:t xml:space="preserve">      A.  </w:t>
      </w:r>
      <w:r w:rsidRPr="00562D56">
        <w:rPr>
          <w:color w:val="FF0000"/>
        </w:rPr>
        <w:t>DOĞARLAR.</w:t>
      </w:r>
    </w:p>
    <w:p w:rsidR="00DE41B6" w:rsidRPr="000837FC" w:rsidRDefault="00DE41B6" w:rsidP="00D212E4">
      <w:r>
        <w:t xml:space="preserve">      B . </w:t>
      </w:r>
      <w:r w:rsidRPr="00562D56">
        <w:rPr>
          <w:color w:val="00B050"/>
        </w:rPr>
        <w:t>BESLENİRLER.</w:t>
      </w:r>
    </w:p>
    <w:p w:rsidR="00DE41B6" w:rsidRPr="000837FC" w:rsidRDefault="00DE41B6" w:rsidP="00D212E4">
      <w:r>
        <w:t xml:space="preserve">      C </w:t>
      </w:r>
      <w:r w:rsidRPr="00562D56">
        <w:rPr>
          <w:color w:val="7030A0"/>
        </w:rPr>
        <w:t>. SOLUNUM YAPARLAR.</w:t>
      </w:r>
    </w:p>
    <w:p w:rsidR="00DE41B6" w:rsidRPr="000837FC" w:rsidRDefault="00DE41B6" w:rsidP="00D212E4">
      <w:r>
        <w:t xml:space="preserve">      D.  </w:t>
      </w:r>
      <w:r w:rsidRPr="00562D56">
        <w:rPr>
          <w:color w:val="00B0F0"/>
        </w:rPr>
        <w:t>BOŞALTIM YAPARLAR.</w:t>
      </w:r>
      <w:r>
        <w:t xml:space="preserve"> </w:t>
      </w:r>
    </w:p>
    <w:p w:rsidR="00DE41B6" w:rsidRPr="000837FC" w:rsidRDefault="00DE41B6" w:rsidP="00D212E4">
      <w:pPr>
        <w:tabs>
          <w:tab w:val="left" w:pos="1455"/>
        </w:tabs>
      </w:pPr>
      <w:r w:rsidRPr="000837FC">
        <w:t xml:space="preserve">    </w:t>
      </w:r>
      <w:r>
        <w:t xml:space="preserve">  E.  </w:t>
      </w:r>
      <w:r w:rsidRPr="00562D56">
        <w:rPr>
          <w:color w:val="00B050"/>
        </w:rPr>
        <w:t>ÖLÜRLER.</w:t>
      </w:r>
    </w:p>
    <w:p w:rsidR="00DE41B6" w:rsidRDefault="00DE41B6" w:rsidP="00D212E4"/>
    <w:p w:rsidR="00DE41B6" w:rsidRPr="000837FC" w:rsidRDefault="00DE41B6" w:rsidP="00D212E4">
      <w:r>
        <w:t xml:space="preserve">  S5. </w:t>
      </w:r>
      <w:r w:rsidRPr="000837FC">
        <w:t xml:space="preserve"> </w:t>
      </w:r>
      <w:r>
        <w:t>Dünya ‘nın katmanlarını yazınız.</w:t>
      </w:r>
      <w:r w:rsidRPr="000837FC">
        <w:t xml:space="preserve"> </w:t>
      </w:r>
      <w:r>
        <w:rPr>
          <w:highlight w:val="green"/>
        </w:rPr>
        <w:t>( 5</w:t>
      </w:r>
      <w:r w:rsidRPr="000837FC">
        <w:rPr>
          <w:highlight w:val="green"/>
        </w:rPr>
        <w:t xml:space="preserve"> PUAN  </w:t>
      </w:r>
      <w:r>
        <w:t>)</w:t>
      </w:r>
    </w:p>
    <w:p w:rsidR="00DE41B6" w:rsidRPr="000837FC" w:rsidRDefault="00DE41B6" w:rsidP="00D212E4">
      <w:r>
        <w:t xml:space="preserve">      A.  </w:t>
      </w:r>
      <w:r w:rsidRPr="00E7640A">
        <w:rPr>
          <w:color w:val="00B050"/>
        </w:rPr>
        <w:t>AĞIR KÜRE</w:t>
      </w:r>
    </w:p>
    <w:p w:rsidR="00DE41B6" w:rsidRPr="000837FC" w:rsidRDefault="00DE41B6" w:rsidP="00D212E4">
      <w:r>
        <w:t xml:space="preserve">      B . </w:t>
      </w:r>
      <w:r w:rsidRPr="00E7640A">
        <w:rPr>
          <w:color w:val="FF0000"/>
        </w:rPr>
        <w:t>ATEŞ KÜRE</w:t>
      </w:r>
    </w:p>
    <w:p w:rsidR="00DE41B6" w:rsidRPr="000837FC" w:rsidRDefault="00DE41B6" w:rsidP="00D212E4">
      <w:r>
        <w:t xml:space="preserve">      C </w:t>
      </w:r>
      <w:r w:rsidRPr="00562D56">
        <w:rPr>
          <w:color w:val="7030A0"/>
        </w:rPr>
        <w:t xml:space="preserve">. </w:t>
      </w:r>
      <w:r>
        <w:rPr>
          <w:color w:val="7030A0"/>
        </w:rPr>
        <w:t xml:space="preserve">TAŞ KÜRE </w:t>
      </w:r>
    </w:p>
    <w:p w:rsidR="00DE41B6" w:rsidRPr="000837FC" w:rsidRDefault="00DE41B6" w:rsidP="00D212E4">
      <w:r>
        <w:t xml:space="preserve">      D. </w:t>
      </w:r>
      <w:r w:rsidRPr="00E7640A">
        <w:rPr>
          <w:color w:val="FF0000"/>
        </w:rPr>
        <w:t>SU KÜRE</w:t>
      </w:r>
      <w:r>
        <w:t xml:space="preserve"> </w:t>
      </w:r>
    </w:p>
    <w:p w:rsidR="00DE41B6" w:rsidRPr="000837FC" w:rsidRDefault="00DE41B6" w:rsidP="00D212E4">
      <w:pPr>
        <w:tabs>
          <w:tab w:val="left" w:pos="1455"/>
        </w:tabs>
      </w:pPr>
      <w:r w:rsidRPr="000837FC">
        <w:t xml:space="preserve">    </w:t>
      </w:r>
      <w:r>
        <w:t xml:space="preserve">  E.  </w:t>
      </w:r>
      <w:r w:rsidRPr="00E7640A">
        <w:rPr>
          <w:color w:val="00B0F0"/>
        </w:rPr>
        <w:t>HAVA KÜRE</w:t>
      </w:r>
    </w:p>
    <w:p w:rsidR="00DE41B6" w:rsidRPr="000837FC" w:rsidRDefault="00DE41B6" w:rsidP="00D212E4">
      <w:pPr>
        <w:pStyle w:val="NoSpacing"/>
        <w:tabs>
          <w:tab w:val="left" w:pos="3360"/>
          <w:tab w:val="center" w:pos="5632"/>
          <w:tab w:val="left" w:pos="8235"/>
        </w:tabs>
        <w:spacing w:line="276" w:lineRule="auto"/>
      </w:pPr>
      <w:r>
        <w:t xml:space="preserve">S6. Aşağıdakilerden hangisi meyve adıdır ?     </w:t>
      </w:r>
      <w:r w:rsidRPr="00E7640A">
        <w:rPr>
          <w:highlight w:val="green"/>
        </w:rPr>
        <w:t>( 5 PUAN  )</w:t>
      </w:r>
      <w:r>
        <w:t xml:space="preserve"> </w:t>
      </w:r>
    </w:p>
    <w:p w:rsidR="00DE41B6" w:rsidRPr="00E7640A" w:rsidRDefault="00DE41B6" w:rsidP="00D212E4">
      <w:pPr>
        <w:tabs>
          <w:tab w:val="center" w:pos="5528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A. pırasa                                         B . lahana </w:t>
      </w:r>
      <w:r>
        <w:rPr>
          <w:sz w:val="22"/>
          <w:szCs w:val="22"/>
        </w:rPr>
        <w:tab/>
        <w:t xml:space="preserve">                                    C. domates                                     </w:t>
      </w:r>
      <w:r w:rsidRPr="00E7640A">
        <w:rPr>
          <w:color w:val="FF0000"/>
          <w:sz w:val="22"/>
          <w:szCs w:val="22"/>
        </w:rPr>
        <w:t>D.  kiraz</w:t>
      </w:r>
    </w:p>
    <w:p w:rsidR="00DE41B6" w:rsidRPr="000837FC" w:rsidRDefault="00DE41B6" w:rsidP="00D212E4">
      <w:pPr>
        <w:rPr>
          <w:sz w:val="22"/>
          <w:szCs w:val="22"/>
        </w:rPr>
      </w:pPr>
    </w:p>
    <w:p w:rsidR="00DE41B6" w:rsidRDefault="00DE41B6" w:rsidP="00D212E4">
      <w:pPr>
        <w:tabs>
          <w:tab w:val="center" w:pos="5599"/>
        </w:tabs>
        <w:rPr>
          <w:sz w:val="22"/>
          <w:szCs w:val="22"/>
        </w:rPr>
      </w:pPr>
    </w:p>
    <w:p w:rsidR="00DE41B6" w:rsidRDefault="00DE41B6" w:rsidP="00D212E4">
      <w:pPr>
        <w:tabs>
          <w:tab w:val="center" w:pos="5599"/>
        </w:tabs>
        <w:rPr>
          <w:sz w:val="22"/>
          <w:szCs w:val="22"/>
        </w:rPr>
      </w:pPr>
      <w:r>
        <w:rPr>
          <w:sz w:val="22"/>
          <w:szCs w:val="22"/>
        </w:rPr>
        <w:t xml:space="preserve">S7. En ağır maddeler Dünya ‘nın  hangi katmanında bulunur ?    </w:t>
      </w:r>
      <w:r w:rsidRPr="00E7640A">
        <w:rPr>
          <w:highlight w:val="green"/>
        </w:rPr>
        <w:t>( 5 PUAN  )</w:t>
      </w:r>
    </w:p>
    <w:p w:rsidR="00DE41B6" w:rsidRDefault="00DE41B6" w:rsidP="00D212E4">
      <w:pPr>
        <w:tabs>
          <w:tab w:val="center" w:pos="5599"/>
        </w:tabs>
        <w:rPr>
          <w:sz w:val="22"/>
          <w:szCs w:val="22"/>
        </w:rPr>
      </w:pPr>
    </w:p>
    <w:p w:rsidR="00DE41B6" w:rsidRDefault="00DE41B6" w:rsidP="00D212E4">
      <w:pPr>
        <w:tabs>
          <w:tab w:val="center" w:pos="5599"/>
        </w:tabs>
      </w:pPr>
      <w:r w:rsidRPr="000837F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A. ateş küre                                 </w:t>
      </w:r>
      <w:r w:rsidRPr="00E7640A">
        <w:rPr>
          <w:color w:val="FF0000"/>
          <w:sz w:val="22"/>
          <w:szCs w:val="22"/>
        </w:rPr>
        <w:t>B. çekirdek</w:t>
      </w:r>
      <w:r>
        <w:rPr>
          <w:sz w:val="22"/>
          <w:szCs w:val="22"/>
        </w:rPr>
        <w:t xml:space="preserve">                                     C.su küre                                        D.  taş küre </w:t>
      </w:r>
    </w:p>
    <w:p w:rsidR="00DE41B6" w:rsidRDefault="00DE41B6" w:rsidP="00D212E4">
      <w:pPr>
        <w:tabs>
          <w:tab w:val="center" w:pos="5599"/>
        </w:tabs>
      </w:pPr>
    </w:p>
    <w:p w:rsidR="00DE41B6" w:rsidRDefault="00DE41B6" w:rsidP="00D212E4">
      <w:pPr>
        <w:tabs>
          <w:tab w:val="center" w:pos="5599"/>
        </w:tabs>
      </w:pPr>
    </w:p>
    <w:p w:rsidR="00DE41B6" w:rsidRDefault="00DE41B6" w:rsidP="00D212E4">
      <w:pPr>
        <w:tabs>
          <w:tab w:val="center" w:pos="5599"/>
        </w:tabs>
      </w:pPr>
      <w:r>
        <w:t xml:space="preserve">S8. Hava küre içinde hangisi bulunmaz ?    (  </w:t>
      </w:r>
      <w:r w:rsidRPr="005B70B4">
        <w:rPr>
          <w:highlight w:val="green"/>
        </w:rPr>
        <w:t>5 PUAN</w:t>
      </w:r>
      <w:r>
        <w:t xml:space="preserve"> )</w:t>
      </w:r>
    </w:p>
    <w:p w:rsidR="00DE41B6" w:rsidRDefault="00DE41B6" w:rsidP="00D212E4">
      <w:pPr>
        <w:tabs>
          <w:tab w:val="center" w:pos="5599"/>
        </w:tabs>
      </w:pPr>
      <w:r>
        <w:t xml:space="preserve">   </w:t>
      </w:r>
    </w:p>
    <w:p w:rsidR="00DE41B6" w:rsidRPr="000837FC" w:rsidRDefault="00DE41B6" w:rsidP="00D212E4">
      <w:pPr>
        <w:tabs>
          <w:tab w:val="center" w:pos="5599"/>
        </w:tabs>
      </w:pPr>
      <w:r>
        <w:t xml:space="preserve">    A. azot                                     </w:t>
      </w:r>
      <w:r w:rsidRPr="00BE38A0">
        <w:rPr>
          <w:color w:val="FF0000"/>
        </w:rPr>
        <w:t>B. cıva</w:t>
      </w:r>
      <w:r>
        <w:t xml:space="preserve">                                 C. karbondioksit                                D. oksijen 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>
        <w:t xml:space="preserve">S9. </w:t>
      </w:r>
      <w:r w:rsidRPr="000837FC">
        <w:t xml:space="preserve"> </w:t>
      </w:r>
      <w:r>
        <w:t>Yerkabuğu  kalınlığının en az olduğu yerler aşağıdakilerden hangisidir ?</w:t>
      </w:r>
      <w:r w:rsidRPr="000837FC">
        <w:t xml:space="preserve">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DE41B6" w:rsidRPr="00BE38A0" w:rsidRDefault="00DE41B6" w:rsidP="00D212E4"/>
    <w:p w:rsidR="00DE41B6" w:rsidRPr="000837FC" w:rsidRDefault="00DE41B6" w:rsidP="00D212E4">
      <w:r w:rsidRPr="00BE38A0">
        <w:rPr>
          <w:color w:val="FF0000"/>
        </w:rPr>
        <w:t xml:space="preserve">    A. okyanuslar</w:t>
      </w:r>
      <w:r w:rsidRPr="000837FC">
        <w:t xml:space="preserve">      </w:t>
      </w:r>
      <w:r>
        <w:t xml:space="preserve">                        B. </w:t>
      </w:r>
      <w:r w:rsidRPr="000837FC">
        <w:t xml:space="preserve">   </w:t>
      </w:r>
      <w:r>
        <w:t>dağlar</w:t>
      </w:r>
      <w:r w:rsidRPr="000837FC">
        <w:t xml:space="preserve">            </w:t>
      </w:r>
      <w:r>
        <w:t xml:space="preserve">                        C. </w:t>
      </w:r>
      <w:r w:rsidRPr="000837FC">
        <w:t xml:space="preserve">  </w:t>
      </w:r>
      <w:r>
        <w:t>yaylalar</w:t>
      </w:r>
      <w:r w:rsidRPr="000837FC">
        <w:t xml:space="preserve">  </w:t>
      </w:r>
      <w:r>
        <w:t xml:space="preserve">                          D.  ovalar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>
        <w:t>S10.</w:t>
      </w:r>
      <w:r w:rsidRPr="000837FC">
        <w:t xml:space="preserve">  </w:t>
      </w:r>
      <w:r>
        <w:t>Bir canlının canlılık faaliyetlerini sürdürmesi için aşağıdakilerden hangisi gerekli değildir ?</w:t>
      </w:r>
      <w:r w:rsidRPr="000837FC">
        <w:t xml:space="preserve">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DE41B6" w:rsidRPr="000837FC" w:rsidRDefault="00DE41B6" w:rsidP="00D212E4"/>
    <w:p w:rsidR="00DE41B6" w:rsidRPr="000837FC" w:rsidRDefault="00DE41B6" w:rsidP="00D212E4">
      <w:pPr>
        <w:tabs>
          <w:tab w:val="left" w:pos="3150"/>
          <w:tab w:val="left" w:pos="6045"/>
          <w:tab w:val="left" w:pos="8745"/>
        </w:tabs>
      </w:pPr>
      <w:r>
        <w:t xml:space="preserve">   A. beslenme</w:t>
      </w:r>
      <w:r>
        <w:tab/>
        <w:t>B. solunum</w:t>
      </w:r>
      <w:r>
        <w:tab/>
      </w:r>
      <w:r w:rsidRPr="005B70B4">
        <w:rPr>
          <w:color w:val="FF0000"/>
        </w:rPr>
        <w:t>C. üreme</w:t>
      </w:r>
      <w:r>
        <w:tab/>
        <w:t xml:space="preserve">  D. boşaltım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 w:rsidRPr="000837FC">
        <w:t>S11.</w:t>
      </w:r>
      <w:r>
        <w:t xml:space="preserve"> Aşağıdaki katmanlardan hangisi en sıcaktır ?</w:t>
      </w:r>
      <w:r w:rsidRPr="000837FC">
        <w:t xml:space="preserve">  ( 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DE41B6" w:rsidRPr="000837FC" w:rsidRDefault="00DE41B6" w:rsidP="00D212E4"/>
    <w:p w:rsidR="00DE41B6" w:rsidRPr="000837FC" w:rsidRDefault="00DE41B6" w:rsidP="00D212E4">
      <w:pPr>
        <w:tabs>
          <w:tab w:val="left" w:pos="3150"/>
          <w:tab w:val="left" w:pos="6105"/>
          <w:tab w:val="left" w:pos="8865"/>
        </w:tabs>
      </w:pPr>
      <w:r>
        <w:t xml:space="preserve">  A. su küre</w:t>
      </w:r>
      <w:r>
        <w:tab/>
        <w:t xml:space="preserve">B.  taş küre        </w:t>
      </w:r>
      <w:r>
        <w:tab/>
      </w:r>
      <w:r w:rsidRPr="00BE38A0">
        <w:t>C. ağır küre</w:t>
      </w:r>
      <w:r>
        <w:tab/>
        <w:t>D. hava küre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 w:rsidRPr="000837FC">
        <w:t>S12.</w:t>
      </w:r>
      <w:r>
        <w:t xml:space="preserve"> Su ,  aşağıdaki canlılardan hangisinin yaşama ortamı değildir ?</w:t>
      </w:r>
      <w:r w:rsidRPr="000837FC">
        <w:t xml:space="preserve">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0837FC" w:rsidRDefault="00DE41B6" w:rsidP="00D212E4">
      <w:r w:rsidRPr="000837FC">
        <w:t xml:space="preserve">  A.   </w:t>
      </w:r>
      <w:r>
        <w:t>yosun</w:t>
      </w:r>
      <w:r w:rsidRPr="000837FC">
        <w:t xml:space="preserve">     </w:t>
      </w:r>
      <w:r>
        <w:t xml:space="preserve">                                 B.   sünger            </w:t>
      </w:r>
      <w:r w:rsidRPr="000837FC">
        <w:t xml:space="preserve">  </w:t>
      </w:r>
      <w:r>
        <w:t xml:space="preserve">              </w:t>
      </w:r>
      <w:r w:rsidRPr="000837FC">
        <w:t xml:space="preserve">  </w:t>
      </w:r>
      <w:r w:rsidRPr="000B353A">
        <w:rPr>
          <w:color w:val="FF0000"/>
        </w:rPr>
        <w:t xml:space="preserve">C. sümüklü böcek                        </w:t>
      </w:r>
      <w:r>
        <w:t xml:space="preserve">D. midye  </w:t>
      </w:r>
    </w:p>
    <w:p w:rsidR="00DE41B6" w:rsidRPr="000837FC" w:rsidRDefault="00DE41B6" w:rsidP="00D212E4"/>
    <w:p w:rsidR="00DE41B6" w:rsidRPr="000837FC" w:rsidRDefault="00DE41B6" w:rsidP="00D212E4">
      <w:r w:rsidRPr="000837FC">
        <w:t>S13.</w:t>
      </w:r>
      <w:r>
        <w:t xml:space="preserve">  Aşağıdaki canlılardan hangisi yumurtayla çoğalmaz ?</w:t>
      </w:r>
      <w:r w:rsidRPr="000837FC">
        <w:t xml:space="preserve">  ( </w:t>
      </w:r>
      <w:r w:rsidRPr="000837FC">
        <w:rPr>
          <w:highlight w:val="green"/>
        </w:rPr>
        <w:t>5 PUAN  )</w:t>
      </w:r>
    </w:p>
    <w:p w:rsidR="00DE41B6" w:rsidRPr="000837FC" w:rsidRDefault="00DE41B6" w:rsidP="00D212E4"/>
    <w:p w:rsidR="00DE41B6" w:rsidRPr="000837FC" w:rsidRDefault="00DE41B6" w:rsidP="00D212E4">
      <w:pPr>
        <w:tabs>
          <w:tab w:val="left" w:pos="2745"/>
          <w:tab w:val="center" w:pos="5528"/>
          <w:tab w:val="left" w:pos="7605"/>
        </w:tabs>
      </w:pPr>
      <w:r w:rsidRPr="000837FC">
        <w:t xml:space="preserve">  A</w:t>
      </w:r>
      <w:r>
        <w:t xml:space="preserve">.   </w:t>
      </w:r>
      <w:r w:rsidRPr="000837FC">
        <w:t xml:space="preserve"> </w:t>
      </w:r>
      <w:r>
        <w:t>yılan</w:t>
      </w:r>
      <w:r w:rsidRPr="000837FC">
        <w:t xml:space="preserve">  </w:t>
      </w:r>
      <w:r>
        <w:t xml:space="preserve">                </w:t>
      </w:r>
      <w:r>
        <w:tab/>
        <w:t xml:space="preserve">       B. </w:t>
      </w:r>
      <w:r w:rsidRPr="000837FC">
        <w:t xml:space="preserve"> </w:t>
      </w:r>
      <w:r>
        <w:t xml:space="preserve">kaplumbağa </w:t>
      </w:r>
      <w:r w:rsidRPr="000837FC">
        <w:t xml:space="preserve">        </w:t>
      </w:r>
      <w:r w:rsidRPr="000837FC">
        <w:tab/>
        <w:t xml:space="preserve"> </w:t>
      </w:r>
      <w:r>
        <w:t xml:space="preserve">                   </w:t>
      </w:r>
      <w:r w:rsidRPr="000B353A">
        <w:rPr>
          <w:color w:val="FF0000"/>
        </w:rPr>
        <w:t>C. yarasa</w:t>
      </w:r>
      <w:r>
        <w:tab/>
        <w:t xml:space="preserve">                     </w:t>
      </w:r>
      <w:r w:rsidRPr="000837FC">
        <w:t>D</w:t>
      </w:r>
      <w:r>
        <w:t>. akbaba</w:t>
      </w:r>
    </w:p>
    <w:p w:rsidR="00DE41B6" w:rsidRDefault="00DE41B6" w:rsidP="00D212E4">
      <w:r>
        <w:t xml:space="preserve">      </w:t>
      </w:r>
    </w:p>
    <w:p w:rsidR="00DE41B6" w:rsidRDefault="00DE41B6" w:rsidP="00D212E4"/>
    <w:p w:rsidR="00DE41B6" w:rsidRPr="000837FC" w:rsidRDefault="00DE41B6" w:rsidP="00D212E4">
      <w:r w:rsidRPr="000837FC">
        <w:t>S14.</w:t>
      </w:r>
      <w:r>
        <w:t xml:space="preserve"> Aşağıdaki canlılardan hangisi yumurtayla çoğalır ?</w:t>
      </w:r>
      <w:r w:rsidRPr="000837FC">
        <w:t xml:space="preserve">    </w:t>
      </w:r>
      <w:r w:rsidRPr="000837FC">
        <w:rPr>
          <w:highlight w:val="green"/>
        </w:rPr>
        <w:t>( 5 PUAN</w:t>
      </w:r>
      <w:r w:rsidRPr="000837FC">
        <w:t xml:space="preserve"> )</w:t>
      </w:r>
    </w:p>
    <w:p w:rsidR="00DE41B6" w:rsidRPr="000837FC" w:rsidRDefault="00DE41B6" w:rsidP="00D212E4"/>
    <w:p w:rsidR="00DE41B6" w:rsidRPr="000837FC" w:rsidRDefault="00DE41B6" w:rsidP="00D212E4">
      <w:r>
        <w:t xml:space="preserve">   A. </w:t>
      </w:r>
      <w:r w:rsidRPr="000837FC">
        <w:t xml:space="preserve"> </w:t>
      </w:r>
      <w:r>
        <w:t>keçi</w:t>
      </w:r>
      <w:r w:rsidRPr="000837FC">
        <w:t xml:space="preserve">               </w:t>
      </w:r>
      <w:r>
        <w:t xml:space="preserve">               </w:t>
      </w:r>
      <w:r w:rsidRPr="000B353A">
        <w:rPr>
          <w:color w:val="FF0000"/>
        </w:rPr>
        <w:t xml:space="preserve">B.    sazan                                    </w:t>
      </w:r>
      <w:r>
        <w:t>C.       balina                                 D. ayı</w:t>
      </w:r>
    </w:p>
    <w:p w:rsidR="00DE41B6" w:rsidRPr="000837FC" w:rsidRDefault="00DE41B6" w:rsidP="00D212E4">
      <w:r>
        <w:t xml:space="preserve">    </w:t>
      </w:r>
    </w:p>
    <w:p w:rsidR="00DE41B6" w:rsidRDefault="00DE41B6" w:rsidP="00D212E4"/>
    <w:p w:rsidR="00DE41B6" w:rsidRPr="000837FC" w:rsidRDefault="00DE41B6" w:rsidP="00D212E4">
      <w:r w:rsidRPr="000837FC">
        <w:t xml:space="preserve">S15. </w:t>
      </w:r>
      <w:r>
        <w:t>Aşağıdakilerden hangisi Dünya ‘nın gözlemlenen katmanlarından birisi değildir ?</w:t>
      </w:r>
      <w:r w:rsidRPr="000837FC">
        <w:t xml:space="preserve"> 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0837FC" w:rsidRDefault="00DE41B6" w:rsidP="00D212E4">
      <w:r>
        <w:t xml:space="preserve">   A. </w:t>
      </w:r>
      <w:r w:rsidRPr="000837FC">
        <w:t xml:space="preserve"> </w:t>
      </w:r>
      <w:r>
        <w:t>su küre</w:t>
      </w:r>
      <w:r w:rsidRPr="000837FC">
        <w:t xml:space="preserve">  </w:t>
      </w:r>
      <w:r>
        <w:t xml:space="preserve">                        B. </w:t>
      </w:r>
      <w:r w:rsidRPr="000837FC">
        <w:t xml:space="preserve">  </w:t>
      </w:r>
      <w:r>
        <w:t xml:space="preserve">hava küre </w:t>
      </w:r>
      <w:r w:rsidRPr="000837FC">
        <w:t xml:space="preserve">              </w:t>
      </w:r>
      <w:r>
        <w:t xml:space="preserve">                </w:t>
      </w:r>
      <w:r w:rsidRPr="000B353A">
        <w:rPr>
          <w:color w:val="FF0000"/>
        </w:rPr>
        <w:t>C. ateş küre</w:t>
      </w:r>
      <w:r w:rsidRPr="000837FC">
        <w:t xml:space="preserve">    </w:t>
      </w:r>
      <w:r>
        <w:t xml:space="preserve">                     D.  taş küre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 w:rsidRPr="000837FC">
        <w:t>S16.</w:t>
      </w:r>
      <w:r>
        <w:t xml:space="preserve"> </w:t>
      </w:r>
      <w:r w:rsidRPr="000837FC">
        <w:t xml:space="preserve"> </w:t>
      </w:r>
      <w:r>
        <w:t>Aşağıdakilerden hangisi bitkilerin özelliklerinden değildir ?</w:t>
      </w:r>
      <w:r w:rsidRPr="000837FC">
        <w:t xml:space="preserve"> 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5B70B4" w:rsidRDefault="00DE41B6" w:rsidP="00D212E4">
      <w:pPr>
        <w:rPr>
          <w:color w:val="FF0000"/>
        </w:rPr>
      </w:pPr>
      <w:r w:rsidRPr="000837FC">
        <w:t xml:space="preserve">   </w:t>
      </w:r>
      <w:r>
        <w:t xml:space="preserve"> A. </w:t>
      </w:r>
      <w:r w:rsidRPr="000837FC">
        <w:t xml:space="preserve">  </w:t>
      </w:r>
      <w:r>
        <w:t xml:space="preserve">besin yapma  </w:t>
      </w:r>
      <w:r w:rsidRPr="000837FC">
        <w:t xml:space="preserve"> </w:t>
      </w:r>
      <w:r>
        <w:t xml:space="preserve">                B. besin depo etme                  C.  enerji kullanma              </w:t>
      </w:r>
      <w:r w:rsidRPr="005B70B4">
        <w:rPr>
          <w:color w:val="FF0000"/>
        </w:rPr>
        <w:t>D.  yer değiştirme</w:t>
      </w:r>
    </w:p>
    <w:p w:rsidR="00DE41B6" w:rsidRPr="000837FC" w:rsidRDefault="00DE41B6" w:rsidP="00D212E4"/>
    <w:p w:rsidR="00DE41B6" w:rsidRPr="000837FC" w:rsidRDefault="00DE41B6" w:rsidP="00D212E4">
      <w:r w:rsidRPr="000837FC">
        <w:t>S17.</w:t>
      </w:r>
      <w:r>
        <w:t xml:space="preserve"> Aşağıdaki canlılardan hangisi yaşadığı ortam bakımından diğerlerinden farklıdır ? </w:t>
      </w:r>
      <w:r w:rsidRPr="000837FC">
        <w:t xml:space="preserve">  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0837FC" w:rsidRDefault="00DE41B6" w:rsidP="00D212E4">
      <w:r>
        <w:t xml:space="preserve">      </w:t>
      </w:r>
      <w:r w:rsidRPr="005B70B4">
        <w:rPr>
          <w:color w:val="FF0000"/>
        </w:rPr>
        <w:t>A. salyangoz</w:t>
      </w:r>
      <w:r w:rsidRPr="000837FC">
        <w:t xml:space="preserve"> </w:t>
      </w:r>
      <w:r>
        <w:t xml:space="preserve">                          B.  yengeç                         </w:t>
      </w:r>
      <w:r w:rsidRPr="000837FC">
        <w:t>C</w:t>
      </w:r>
      <w:r>
        <w:t xml:space="preserve">. </w:t>
      </w:r>
      <w:r w:rsidRPr="000837FC">
        <w:t xml:space="preserve">  </w:t>
      </w:r>
      <w:r>
        <w:t>midye</w:t>
      </w:r>
      <w:r w:rsidRPr="000837FC">
        <w:t xml:space="preserve">              </w:t>
      </w:r>
      <w:r>
        <w:t xml:space="preserve">           </w:t>
      </w:r>
      <w:r w:rsidRPr="000837FC">
        <w:t xml:space="preserve"> </w:t>
      </w:r>
      <w:r>
        <w:t xml:space="preserve">    </w:t>
      </w:r>
      <w:r w:rsidRPr="000837FC">
        <w:t xml:space="preserve">    </w:t>
      </w:r>
      <w:r>
        <w:t xml:space="preserve">  D. </w:t>
      </w:r>
      <w:r w:rsidRPr="000837FC">
        <w:t xml:space="preserve"> </w:t>
      </w:r>
      <w:r>
        <w:t>ıstakoz</w:t>
      </w:r>
      <w:r w:rsidRPr="000837FC">
        <w:t xml:space="preserve">                                 </w:t>
      </w:r>
    </w:p>
    <w:p w:rsidR="00DE41B6" w:rsidRPr="000837FC" w:rsidRDefault="00DE41B6" w:rsidP="00D212E4"/>
    <w:p w:rsidR="00DE41B6" w:rsidRPr="000837FC" w:rsidRDefault="00DE41B6" w:rsidP="00D212E4">
      <w:r>
        <w:t xml:space="preserve">  </w:t>
      </w:r>
      <w:r w:rsidRPr="000837FC">
        <w:t xml:space="preserve">            </w:t>
      </w:r>
      <w:r>
        <w:t xml:space="preserve">       </w:t>
      </w:r>
    </w:p>
    <w:p w:rsidR="00DE41B6" w:rsidRPr="000837FC" w:rsidRDefault="00DE41B6" w:rsidP="00D212E4">
      <w:r w:rsidRPr="000837FC">
        <w:t>Not: 1.2.3. sorular 10 ‘ ar puan ,</w:t>
      </w:r>
      <w:r>
        <w:t xml:space="preserve"> 4.5.6.7. 8.</w:t>
      </w:r>
      <w:r w:rsidRPr="000837FC">
        <w:t xml:space="preserve"> </w:t>
      </w:r>
      <w:r>
        <w:t>9.10.11.12.13.14.15.16.17.</w:t>
      </w:r>
      <w:r w:rsidRPr="000837FC">
        <w:t xml:space="preserve"> sorular 5 ‘ er puandır.</w:t>
      </w:r>
    </w:p>
    <w:p w:rsidR="00DE41B6" w:rsidRDefault="00DE41B6" w:rsidP="00D212E4">
      <w:r w:rsidRPr="000837FC">
        <w:t>Toplam : 100 puan.</w:t>
      </w:r>
    </w:p>
    <w:p w:rsidR="00DE41B6" w:rsidRDefault="00DE41B6" w:rsidP="00D212E4">
      <w:r>
        <w:t xml:space="preserve">                                                      </w:t>
      </w:r>
    </w:p>
    <w:p w:rsidR="00DE41B6" w:rsidRPr="00D212E4" w:rsidRDefault="00DE41B6" w:rsidP="00D212E4">
      <w:r>
        <w:t xml:space="preserve">                                                             </w:t>
      </w:r>
      <w:r w:rsidRPr="00453811">
        <w:rPr>
          <w:b/>
          <w:bCs/>
          <w:color w:val="FF0000"/>
          <w:sz w:val="22"/>
          <w:szCs w:val="22"/>
        </w:rPr>
        <w:t>Hazırlayan : Kadir ERİŞGİN</w:t>
      </w:r>
      <w:r>
        <w:rPr>
          <w:b/>
          <w:bCs/>
          <w:color w:val="FF0000"/>
          <w:sz w:val="22"/>
          <w:szCs w:val="22"/>
        </w:rPr>
        <w:t xml:space="preserve"> </w:t>
      </w:r>
      <w:hyperlink r:id="rId4" w:history="1">
        <w:r>
          <w:rPr>
            <w:rStyle w:val="Hyperlink"/>
            <w:sz w:val="22"/>
            <w:szCs w:val="22"/>
          </w:rPr>
          <w:t>www.sorubak.com</w:t>
        </w:r>
      </w:hyperlink>
    </w:p>
    <w:sectPr w:rsidR="00DE41B6" w:rsidRPr="00D212E4" w:rsidSect="00D212E4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59E5"/>
    <w:rsid w:val="00004B5C"/>
    <w:rsid w:val="00031F73"/>
    <w:rsid w:val="0007793D"/>
    <w:rsid w:val="000837FC"/>
    <w:rsid w:val="000A239B"/>
    <w:rsid w:val="000B353A"/>
    <w:rsid w:val="000E4374"/>
    <w:rsid w:val="00126DEE"/>
    <w:rsid w:val="00133F8A"/>
    <w:rsid w:val="001B4AD9"/>
    <w:rsid w:val="001C3FD3"/>
    <w:rsid w:val="00297EBB"/>
    <w:rsid w:val="002C671E"/>
    <w:rsid w:val="002D3D9D"/>
    <w:rsid w:val="002F6232"/>
    <w:rsid w:val="003114F5"/>
    <w:rsid w:val="00354A5F"/>
    <w:rsid w:val="00376B76"/>
    <w:rsid w:val="00453811"/>
    <w:rsid w:val="004669B0"/>
    <w:rsid w:val="004A3FFF"/>
    <w:rsid w:val="004A7C96"/>
    <w:rsid w:val="004C3D5B"/>
    <w:rsid w:val="004D77C9"/>
    <w:rsid w:val="00504D4A"/>
    <w:rsid w:val="00545C1D"/>
    <w:rsid w:val="00545DAE"/>
    <w:rsid w:val="00562D56"/>
    <w:rsid w:val="005B70B4"/>
    <w:rsid w:val="005C7055"/>
    <w:rsid w:val="005D46B5"/>
    <w:rsid w:val="005F6ECD"/>
    <w:rsid w:val="006212E8"/>
    <w:rsid w:val="00621363"/>
    <w:rsid w:val="0064224D"/>
    <w:rsid w:val="006568BE"/>
    <w:rsid w:val="00675226"/>
    <w:rsid w:val="006B4FB4"/>
    <w:rsid w:val="006E30E0"/>
    <w:rsid w:val="006F2B05"/>
    <w:rsid w:val="00705B8B"/>
    <w:rsid w:val="00742EBA"/>
    <w:rsid w:val="00764A83"/>
    <w:rsid w:val="00791804"/>
    <w:rsid w:val="007A0EE0"/>
    <w:rsid w:val="007D615B"/>
    <w:rsid w:val="00806C19"/>
    <w:rsid w:val="00810D0B"/>
    <w:rsid w:val="00826BC2"/>
    <w:rsid w:val="008B20E5"/>
    <w:rsid w:val="008C3264"/>
    <w:rsid w:val="008D4C34"/>
    <w:rsid w:val="008E23EB"/>
    <w:rsid w:val="008E3E6B"/>
    <w:rsid w:val="0090751C"/>
    <w:rsid w:val="00921B7D"/>
    <w:rsid w:val="009251C6"/>
    <w:rsid w:val="00932595"/>
    <w:rsid w:val="00977F30"/>
    <w:rsid w:val="009A4491"/>
    <w:rsid w:val="009B447F"/>
    <w:rsid w:val="009C0023"/>
    <w:rsid w:val="009D4FD0"/>
    <w:rsid w:val="00A0173C"/>
    <w:rsid w:val="00A302CF"/>
    <w:rsid w:val="00A57F93"/>
    <w:rsid w:val="00A71CB5"/>
    <w:rsid w:val="00A7722A"/>
    <w:rsid w:val="00A7782E"/>
    <w:rsid w:val="00AF1854"/>
    <w:rsid w:val="00B4688B"/>
    <w:rsid w:val="00B5180D"/>
    <w:rsid w:val="00B83E8C"/>
    <w:rsid w:val="00BE38A0"/>
    <w:rsid w:val="00BF4843"/>
    <w:rsid w:val="00C10FAC"/>
    <w:rsid w:val="00C518C5"/>
    <w:rsid w:val="00C64D6D"/>
    <w:rsid w:val="00C7784A"/>
    <w:rsid w:val="00CE4D67"/>
    <w:rsid w:val="00D212E4"/>
    <w:rsid w:val="00D246B3"/>
    <w:rsid w:val="00D51E24"/>
    <w:rsid w:val="00D66736"/>
    <w:rsid w:val="00D67435"/>
    <w:rsid w:val="00DA3F24"/>
    <w:rsid w:val="00DE41B6"/>
    <w:rsid w:val="00E25411"/>
    <w:rsid w:val="00E35F95"/>
    <w:rsid w:val="00E5354E"/>
    <w:rsid w:val="00E5798F"/>
    <w:rsid w:val="00E71BC4"/>
    <w:rsid w:val="00E7640A"/>
    <w:rsid w:val="00EC59E5"/>
    <w:rsid w:val="00F15A2E"/>
    <w:rsid w:val="00F50C38"/>
    <w:rsid w:val="00F60FCD"/>
    <w:rsid w:val="00F850E5"/>
    <w:rsid w:val="00F85EBD"/>
    <w:rsid w:val="00F9496F"/>
    <w:rsid w:val="00FA10B0"/>
    <w:rsid w:val="00FA5DCD"/>
    <w:rsid w:val="00FB02D5"/>
    <w:rsid w:val="00FF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9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9E5"/>
    <w:rPr>
      <w:rFonts w:eastAsia="Times New Roman" w:cs="Calibri"/>
      <w:lang w:eastAsia="en-US"/>
    </w:rPr>
  </w:style>
  <w:style w:type="paragraph" w:styleId="NoSpacing">
    <w:name w:val="No Spacing"/>
    <w:basedOn w:val="Normal"/>
    <w:uiPriority w:val="99"/>
    <w:qFormat/>
    <w:rsid w:val="00EC59E5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6E30E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D4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05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4</Pages>
  <Words>1540</Words>
  <Characters>8781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edanur</cp:lastModifiedBy>
  <cp:revision>56</cp:revision>
  <cp:lastPrinted>2015-05-23T09:01:00Z</cp:lastPrinted>
  <dcterms:created xsi:type="dcterms:W3CDTF">2015-05-02T20:05:00Z</dcterms:created>
  <dcterms:modified xsi:type="dcterms:W3CDTF">2015-05-23T19:46:00Z</dcterms:modified>
</cp:coreProperties>
</file>