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08" w:rsidRPr="00123AFE" w:rsidRDefault="00256A08" w:rsidP="008F0682">
      <w:pPr>
        <w:pStyle w:val="Title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256A08" w:rsidRPr="003902E3" w:rsidRDefault="00256A08" w:rsidP="008F0682">
      <w:pPr>
        <w:pStyle w:val="Title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 xml:space="preserve">GÜNGÖREN ERDEM BEYAZIT ANADOLU LİSESİ </w:t>
      </w:r>
      <w:r>
        <w:rPr>
          <w:i w:val="0"/>
          <w:noProof/>
          <w:sz w:val="20"/>
        </w:rPr>
        <w:t xml:space="preserve">2015-2016 </w:t>
      </w:r>
      <w:r w:rsidRPr="003902E3">
        <w:rPr>
          <w:i w:val="0"/>
          <w:noProof/>
          <w:sz w:val="20"/>
        </w:rPr>
        <w:t xml:space="preserve">EĞİTİM ÖĞRETİM YILI </w:t>
      </w:r>
    </w:p>
    <w:p w:rsidR="00256A08" w:rsidRPr="003902E3" w:rsidRDefault="00256A08" w:rsidP="008F0682">
      <w:pPr>
        <w:pStyle w:val="Title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Pr="003902E3">
        <w:rPr>
          <w:i w:val="0"/>
          <w:noProof/>
          <w:sz w:val="20"/>
        </w:rPr>
        <w:t xml:space="preserve">. SINIF FİZİK DERSİ 1. DÖNEM 1. YAZILI SORULARI  </w:t>
      </w:r>
    </w:p>
    <w:p w:rsidR="00256A08" w:rsidRPr="003E784C" w:rsidRDefault="00256A08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256A08" w:rsidRPr="003E784C" w:rsidTr="00443616">
        <w:trPr>
          <w:trHeight w:val="8017"/>
        </w:trPr>
        <w:tc>
          <w:tcPr>
            <w:tcW w:w="5778" w:type="dxa"/>
          </w:tcPr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1)</w:t>
            </w:r>
            <w:r>
              <w:rPr>
                <w:b/>
                <w:sz w:val="22"/>
                <w:szCs w:val="22"/>
              </w:rPr>
              <w:t>a)</w:t>
            </w:r>
            <w:r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Kaldırma kuvvetinin büyüklüğü sıvının ............................................. ile doğru orantılıdır.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Hareket eden akışkanların ................... artarsa temas ettiği yüzeylere yaptığı basınç azalır.</w:t>
            </w:r>
          </w:p>
          <w:p w:rsidR="00256A08" w:rsidRPr="00B81C66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256A08" w:rsidRPr="00D544C0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Rüzgarlı havalarda şemsiyelerin ters olarak katlanmasının sebebi ………………………………………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>dikçe kaldırma kuvveti ……………..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……………………</w:t>
            </w:r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SI birim sisteminde, .................................... basınç birimidir.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Katı maddeler üzerlerine uygulanan .................................... aynen iletir.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Sıvı içindeki bir cisme etkiyen basınç kuvvetlerinin bileşkesine .................................................denir.</w:t>
            </w:r>
          </w:p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Deniz düzeyinden, su içinde kaç metre inildiğini gösteren araca batimetre denir.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basınç uygular.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256A08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256A08" w:rsidRPr="007B11C1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  ) 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256A08" w:rsidRPr="00793463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 orantılıdır.</w:t>
            </w:r>
          </w:p>
          <w:p w:rsidR="00256A08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56A08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 iletilir.</w:t>
            </w:r>
          </w:p>
          <w:p w:rsidR="00256A08" w:rsidRPr="00BA3DF5" w:rsidRDefault="00256A0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 a</w:t>
              </w:r>
            </w:smartTag>
            <w:r w:rsidRPr="00F85443">
              <w:rPr>
                <w:b/>
                <w:sz w:val="18"/>
                <w:szCs w:val="18"/>
              </w:rPr>
              <w:t xml:space="preserve">) </w:t>
            </w:r>
            <w:r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ifadelerinden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A) Yalnız II</w:t>
            </w:r>
            <w:r>
              <w:rPr>
                <w:b/>
                <w:sz w:val="18"/>
                <w:szCs w:val="18"/>
              </w:rPr>
              <w:t>I       B)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III            E) I, II ve III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6" type="#_x0000_t75" style="position:absolute;margin-left:18.85pt;margin-top:0;width:118.1pt;height:81.6pt;z-index:251655680;visibility:visible">
                  <v:imagedata r:id="rId5" o:title=""/>
                  <w10:wrap type="square"/>
                </v:shape>
              </w:pict>
            </w:r>
            <w:r w:rsidRPr="00F8544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b) </w:t>
            </w:r>
            <w:r w:rsidRPr="00B81C66">
              <w:rPr>
                <w:b/>
                <w:sz w:val="22"/>
                <w:szCs w:val="22"/>
              </w:rPr>
              <w:t>Düşey kesitleri şekildeki gibi olan K ve L kapları h yüksekliğine kadar su ile doludur. K kabının tabanındaki sıvı basıncı PK , L kabının tabanındaki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ise PL’dir.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Pr="00D544C0">
              <w:rPr>
                <w:b/>
                <w:sz w:val="22"/>
                <w:szCs w:val="22"/>
              </w:rPr>
              <w:t xml:space="preserve">  K ve L kaplarındaki su yüksekliği aynı olduğundan PK = PL’dir.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>) L kabının taban alanı küçük olduğundan, PL &gt; PK’dir.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Pr="00B81C66">
              <w:rPr>
                <w:b/>
                <w:sz w:val="22"/>
                <w:szCs w:val="22"/>
              </w:rPr>
              <w:t xml:space="preserve"> K kabındaki</w:t>
            </w:r>
            <w:r>
              <w:rPr>
                <w:b/>
                <w:sz w:val="22"/>
                <w:szCs w:val="22"/>
              </w:rPr>
              <w:t xml:space="preserve"> suyun kütlesi büyük olduğundan </w:t>
            </w:r>
            <w:r w:rsidRPr="00B81C66">
              <w:rPr>
                <w:b/>
                <w:sz w:val="22"/>
                <w:szCs w:val="22"/>
              </w:rPr>
              <w:t>PK &gt; PL’dir.</w:t>
            </w:r>
          </w:p>
          <w:p w:rsidR="00256A08" w:rsidRPr="00D544C0" w:rsidRDefault="00256A08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  <w:r w:rsidRPr="00B81C66">
              <w:rPr>
                <w:b/>
                <w:sz w:val="22"/>
                <w:szCs w:val="22"/>
              </w:rPr>
              <w:t>) K kabının taban alanı büyük olduğundan PK &gt; PL’dir.</w:t>
            </w: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 w:rsidRPr="00890731">
              <w:rPr>
                <w:noProof/>
              </w:rPr>
              <w:pict>
                <v:shape id="Picture 3" o:spid="_x0000_i1025" type="#_x0000_t75" style="width:252.75pt;height:134.25pt;visibility:visible">
                  <v:imagedata r:id="rId6" o:title=""/>
                </v:shape>
              </w:pict>
            </w: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256A08" w:rsidRPr="00EF6E5E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</w:tc>
      </w:tr>
      <w:tr w:rsidR="00256A08" w:rsidRPr="003E784C" w:rsidTr="00443616">
        <w:trPr>
          <w:trHeight w:val="1687"/>
        </w:trPr>
        <w:tc>
          <w:tcPr>
            <w:tcW w:w="11388" w:type="dxa"/>
            <w:gridSpan w:val="2"/>
          </w:tcPr>
          <w:p w:rsidR="00256A08" w:rsidRDefault="00256A08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noProof/>
              </w:rPr>
              <w:pict>
                <v:shape id="Picture 4" o:spid="_x0000_s1027" type="#_x0000_t75" style="position:absolute;margin-left:2.5pt;margin-top:.6pt;width:245.25pt;height:162.75pt;z-index:251659776;visibility:visible;mso-position-horizontal-relative:text;mso-position-vertical-relative:text">
                  <v:imagedata r:id="rId7" o:title=""/>
                  <w10:wrap type="square"/>
                </v:shape>
              </w:pict>
            </w: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1255EA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3E784C" w:rsidRDefault="00256A08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 w:rsidRPr="00890731">
        <w:rPr>
          <w:noProof/>
        </w:rPr>
        <w:pict>
          <v:shape id="Picture 10" o:spid="_x0000_i1026" type="#_x0000_t75" style="width:254.25pt;height:168pt;visibility:visible">
            <v:imagedata r:id="rId8" o:title=""/>
          </v:shape>
        </w:pic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pict>
          <v:shape id="Picture 7" o:spid="_x0000_s1028" type="#_x0000_t75" style="position:absolute;margin-left:7pt;margin-top:.55pt;width:248.2pt;height:140.95pt;z-index:251656704;visibility:visible">
            <v:imagedata r:id="rId9" o:title=""/>
            <w10:wrap type="square"/>
          </v:shape>
        </w:pict>
      </w:r>
      <w:r>
        <w:rPr>
          <w:b/>
          <w:sz w:val="22"/>
          <w:szCs w:val="22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2125C6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256A08" w:rsidP="00D544C0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pict>
          <v:shape id="Picture 15" o:spid="_x0000_s1029" type="#_x0000_t75" style="position:absolute;margin-left:-263.95pt;margin-top:4.65pt;width:252.85pt;height:114.75pt;z-index:251658752;visibility:visible">
            <v:imagedata r:id="rId10" o:title=""/>
            <w10:wrap type="square"/>
          </v:shape>
        </w:pict>
      </w:r>
      <w:r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D544C0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256A08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>
        <w:rPr>
          <w:noProof/>
        </w:rPr>
        <w:pict>
          <v:shape id="Picture 1" o:spid="_x0000_s1030" type="#_x0000_t75" style="position:absolute;margin-left:12.1pt;margin-top:.25pt;width:133.5pt;height:76.05pt;z-index:251657728;visibility:visible;mso-position-horizontal-relative:text;mso-position-vertical-relative:text">
            <v:imagedata r:id="rId11" o:title=""/>
            <w10:wrap type="square"/>
          </v:shape>
        </w:pict>
      </w:r>
      <w:r w:rsidRPr="00D544C0">
        <w:rPr>
          <w:b/>
          <w:sz w:val="18"/>
          <w:szCs w:val="18"/>
        </w:rPr>
        <w:t xml:space="preserve"> Şekle göre I, II ve III nolu yüzeylere etkiyen basınç kuvvetlerini göstererek kıyaslayınız.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hyperlink r:id="rId12" w:history="1">
        <w:r w:rsidRPr="002A198E">
          <w:rPr>
            <w:rStyle w:val="Hyperlink"/>
            <w:i/>
            <w:noProof/>
            <w:sz w:val="20"/>
          </w:rPr>
          <w:t>www.sorubak.com</w:t>
        </w:r>
      </w:hyperlink>
      <w:r>
        <w:rPr>
          <w:i/>
          <w:noProof/>
          <w:sz w:val="20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 w:rsidRPr="006B77CA">
        <w:rPr>
          <w:b/>
          <w:noProof/>
          <w:sz w:val="18"/>
          <w:szCs w:val="18"/>
        </w:rPr>
        <w:pict>
          <v:shape id="Picture 5" o:spid="_x0000_i1027" type="#_x0000_t75" style="width:297pt;height:206.25pt;visibility:visible">
            <v:imagedata r:id="rId13" o:title=""/>
          </v:shape>
        </w:pic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</w:t>
      </w:r>
      <w:r>
        <w:rPr>
          <w:b/>
          <w:sz w:val="22"/>
          <w:szCs w:val="22"/>
        </w:rPr>
        <w:t xml:space="preserve">       Pembegül Karabulut         Alper Kubat</w:t>
      </w:r>
      <w:r w:rsidRPr="00BE7C5F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Başarılar</w:t>
      </w:r>
      <w:r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256A08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2125C6"/>
    <w:rsid w:val="00245CC7"/>
    <w:rsid w:val="00256A08"/>
    <w:rsid w:val="002641AD"/>
    <w:rsid w:val="00264882"/>
    <w:rsid w:val="00265A51"/>
    <w:rsid w:val="00286BE0"/>
    <w:rsid w:val="0029646A"/>
    <w:rsid w:val="002A198E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C2B03"/>
    <w:rsid w:val="004F68BF"/>
    <w:rsid w:val="005463F4"/>
    <w:rsid w:val="0057114D"/>
    <w:rsid w:val="005841CA"/>
    <w:rsid w:val="005A03E8"/>
    <w:rsid w:val="005A091D"/>
    <w:rsid w:val="005D3429"/>
    <w:rsid w:val="005E5D71"/>
    <w:rsid w:val="005F0FAB"/>
    <w:rsid w:val="005F3273"/>
    <w:rsid w:val="00643F07"/>
    <w:rsid w:val="00683038"/>
    <w:rsid w:val="00687712"/>
    <w:rsid w:val="006A7BD7"/>
    <w:rsid w:val="006B77CA"/>
    <w:rsid w:val="006C1E62"/>
    <w:rsid w:val="006D76D3"/>
    <w:rsid w:val="007171DF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0731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66257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A7036"/>
    <w:rsid w:val="00ED14D8"/>
    <w:rsid w:val="00EF6E5E"/>
    <w:rsid w:val="00F00C4A"/>
    <w:rsid w:val="00F12998"/>
    <w:rsid w:val="00F2289D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8F06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uiPriority w:val="99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uiPriority w:val="99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uiPriority w:val="99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uiPriority w:val="99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uiPriority w:val="99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uiPriority w:val="99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uiPriority w:val="99"/>
    <w:rsid w:val="00F85443"/>
    <w:rPr>
      <w:rFonts w:cs="Times New Roman"/>
    </w:rPr>
  </w:style>
  <w:style w:type="character" w:styleId="Hyperlink">
    <w:name w:val="Hyperlink"/>
    <w:basedOn w:val="DefaultParagraphFont"/>
    <w:uiPriority w:val="99"/>
    <w:rsid w:val="002A19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561</Words>
  <Characters>3203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BİRSEN</cp:lastModifiedBy>
  <cp:revision>4</cp:revision>
  <cp:lastPrinted>2002-07-30T01:18:00Z</cp:lastPrinted>
  <dcterms:created xsi:type="dcterms:W3CDTF">2014-11-12T21:05:00Z</dcterms:created>
  <dcterms:modified xsi:type="dcterms:W3CDTF">2015-10-25T15:53:00Z</dcterms:modified>
  <cp:category>dersimiz.com</cp:category>
</cp:coreProperties>
</file>