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FD8" w:rsidRPr="000E4F97" w:rsidRDefault="00C11FD8" w:rsidP="000E4F97">
      <w:pPr>
        <w:spacing w:after="0" w:line="240" w:lineRule="auto"/>
        <w:rPr>
          <w:sz w:val="20"/>
          <w:szCs w:val="20"/>
        </w:rPr>
      </w:pPr>
      <w:r w:rsidRPr="000E4F97">
        <w:rPr>
          <w:sz w:val="20"/>
          <w:szCs w:val="20"/>
        </w:rPr>
        <w:t xml:space="preserve">Ad / Soyad : </w:t>
      </w:r>
    </w:p>
    <w:p w:rsidR="00C11FD8" w:rsidRPr="000E4F97" w:rsidRDefault="00C11FD8" w:rsidP="000E4F97">
      <w:pPr>
        <w:spacing w:after="0" w:line="240" w:lineRule="auto"/>
        <w:rPr>
          <w:sz w:val="20"/>
          <w:szCs w:val="20"/>
        </w:rPr>
      </w:pPr>
      <w:r w:rsidRPr="000E4F97">
        <w:rPr>
          <w:sz w:val="20"/>
          <w:szCs w:val="20"/>
        </w:rPr>
        <w:t xml:space="preserve">Numara :                                                                                               </w:t>
      </w:r>
      <w:r w:rsidRPr="000E4F97">
        <w:rPr>
          <w:b/>
          <w:sz w:val="30"/>
          <w:szCs w:val="30"/>
        </w:rPr>
        <w:t xml:space="preserve"> B</w:t>
      </w:r>
    </w:p>
    <w:p w:rsidR="00C11FD8" w:rsidRPr="000E4F97" w:rsidRDefault="00C11FD8" w:rsidP="00CD5C99">
      <w:pPr>
        <w:spacing w:after="0" w:line="240" w:lineRule="auto"/>
        <w:jc w:val="center"/>
      </w:pPr>
      <w:r w:rsidRPr="000E4F97">
        <w:t xml:space="preserve">ZEYTİNLİOVA ANADOLU  LİSESİ </w:t>
      </w:r>
      <w:r>
        <w:t xml:space="preserve">2015-2016 </w:t>
      </w:r>
      <w:r w:rsidRPr="000E4F97">
        <w:t xml:space="preserve"> EĞİTİM-ÖĞRETİM YILI TÜRK EDEBİYATI DERSİ</w:t>
      </w:r>
    </w:p>
    <w:p w:rsidR="00C11FD8" w:rsidRPr="000E4F97" w:rsidRDefault="00C11FD8" w:rsidP="00CD5C99">
      <w:pPr>
        <w:spacing w:after="0" w:line="240" w:lineRule="auto"/>
        <w:jc w:val="center"/>
      </w:pPr>
      <w:r w:rsidRPr="000E4F97">
        <w:t xml:space="preserve">12-A SINIFI 1. DÖNEM 1. YAZILI </w:t>
      </w:r>
      <w:r w:rsidRPr="009C3A24">
        <w:rPr>
          <w:b/>
          <w:sz w:val="24"/>
          <w:szCs w:val="24"/>
          <w:u w:val="single"/>
        </w:rPr>
        <w:t>CEVAP ANAHTARIDIR</w:t>
      </w:r>
      <w:r>
        <w:t xml:space="preserve"> </w:t>
      </w:r>
    </w:p>
    <w:p w:rsidR="00C11FD8" w:rsidRPr="004D6558" w:rsidRDefault="00C11FD8">
      <w:pPr>
        <w:rPr>
          <w:sz w:val="20"/>
          <w:szCs w:val="20"/>
        </w:rPr>
      </w:pPr>
      <w:r w:rsidRPr="004D6558">
        <w:rPr>
          <w:sz w:val="20"/>
          <w:szCs w:val="20"/>
        </w:rPr>
        <w:t>1.  Deneme ve eleştiri konusunda usta bir isimdir. Özellikle deneme alanında yetkin bir kişidir. Kendi tabiriyle, “Deneme, benin ülkesidir.”  deyip denemenin tanımını yapmıştır. Ayrıca yazar kendini “Günde 24 saat edebiyatçı olan” ifadesiyle tanımlamaktadır. En tanınmış deneme yazıları, Günlerin Getirdiği, Sözden Söze, Karalama Defteri adlı deneme yazılarıdır.</w:t>
      </w:r>
    </w:p>
    <w:p w:rsidR="00C11FD8" w:rsidRDefault="00C11FD8">
      <w:pPr>
        <w:rPr>
          <w:b/>
          <w:sz w:val="20"/>
          <w:szCs w:val="20"/>
        </w:rPr>
      </w:pPr>
      <w:r w:rsidRPr="000E4F97">
        <w:rPr>
          <w:b/>
          <w:sz w:val="20"/>
          <w:szCs w:val="20"/>
        </w:rPr>
        <w:t>Yukarıda sözü edilen yazarımız kimdir? 5P</w:t>
      </w:r>
      <w:r>
        <w:rPr>
          <w:b/>
          <w:sz w:val="20"/>
          <w:szCs w:val="20"/>
        </w:rPr>
        <w:t xml:space="preserve">      </w:t>
      </w:r>
    </w:p>
    <w:p w:rsidR="00C11FD8" w:rsidRPr="000E4F97" w:rsidRDefault="00C11FD8">
      <w:pPr>
        <w:rPr>
          <w:b/>
          <w:sz w:val="20"/>
          <w:szCs w:val="20"/>
        </w:rPr>
      </w:pPr>
      <w:r>
        <w:rPr>
          <w:b/>
          <w:sz w:val="20"/>
          <w:szCs w:val="20"/>
        </w:rPr>
        <w:t>Nurullah ataç</w:t>
      </w:r>
    </w:p>
    <w:p w:rsidR="00C11FD8" w:rsidRPr="000E4F97" w:rsidRDefault="00C11FD8" w:rsidP="004D6558">
      <w:pPr>
        <w:spacing w:after="120" w:line="240" w:lineRule="auto"/>
        <w:rPr>
          <w:b/>
          <w:sz w:val="20"/>
          <w:szCs w:val="20"/>
        </w:rPr>
      </w:pPr>
      <w:r>
        <w:t xml:space="preserve">2. </w:t>
      </w:r>
      <w:r w:rsidRPr="004D6558">
        <w:rPr>
          <w:sz w:val="20"/>
          <w:szCs w:val="20"/>
        </w:rPr>
        <w:t xml:space="preserve">    </w:t>
      </w:r>
      <w:r w:rsidRPr="000E4F97">
        <w:rPr>
          <w:b/>
          <w:sz w:val="20"/>
          <w:szCs w:val="20"/>
        </w:rPr>
        <w:t xml:space="preserve">OLVİDO </w:t>
      </w:r>
    </w:p>
    <w:p w:rsidR="00C11FD8" w:rsidRPr="000E4F97" w:rsidRDefault="00C11FD8" w:rsidP="004D6558">
      <w:pPr>
        <w:spacing w:after="120" w:line="240" w:lineRule="auto"/>
        <w:rPr>
          <w:b/>
          <w:sz w:val="20"/>
          <w:szCs w:val="20"/>
        </w:rPr>
      </w:pPr>
      <w:r w:rsidRPr="004D6558">
        <w:rPr>
          <w:sz w:val="20"/>
          <w:szCs w:val="20"/>
        </w:rPr>
        <w:t xml:space="preserve">Hoyrattır bu akşam üzerleri daima! </w:t>
      </w:r>
      <w:r>
        <w:rPr>
          <w:sz w:val="20"/>
          <w:szCs w:val="20"/>
        </w:rPr>
        <w:t xml:space="preserve">  </w:t>
      </w:r>
      <w:r w:rsidRPr="000E4F97">
        <w:rPr>
          <w:b/>
          <w:sz w:val="20"/>
          <w:szCs w:val="20"/>
        </w:rPr>
        <w:t>Yandaki metin hangi şiir anlayışını bize yansıtmaktadır, en az 5 özellikle açıklayınız. 15P</w:t>
      </w:r>
    </w:p>
    <w:p w:rsidR="00C11FD8" w:rsidRPr="004D6558" w:rsidRDefault="00C11FD8" w:rsidP="004D6558">
      <w:pPr>
        <w:spacing w:after="120" w:line="240" w:lineRule="auto"/>
        <w:rPr>
          <w:sz w:val="20"/>
          <w:szCs w:val="20"/>
        </w:rPr>
      </w:pPr>
      <w:r w:rsidRPr="004D6558">
        <w:rPr>
          <w:sz w:val="20"/>
          <w:szCs w:val="20"/>
        </w:rPr>
        <w:t xml:space="preserve">Gün saltanatıyla gitti mi bir defa </w:t>
      </w:r>
    </w:p>
    <w:p w:rsidR="00C11FD8" w:rsidRPr="004D6558" w:rsidRDefault="00C11FD8" w:rsidP="004D6558">
      <w:pPr>
        <w:spacing w:after="120" w:line="240" w:lineRule="auto"/>
        <w:rPr>
          <w:sz w:val="20"/>
          <w:szCs w:val="20"/>
        </w:rPr>
      </w:pPr>
      <w:r w:rsidRPr="004D6558">
        <w:rPr>
          <w:sz w:val="20"/>
          <w:szCs w:val="20"/>
        </w:rPr>
        <w:t xml:space="preserve">Yalnızlığımızla doldurup her yeri </w:t>
      </w:r>
    </w:p>
    <w:p w:rsidR="00C11FD8" w:rsidRPr="004D6558" w:rsidRDefault="00C11FD8" w:rsidP="004D6558">
      <w:pPr>
        <w:spacing w:after="120" w:line="240" w:lineRule="auto"/>
        <w:rPr>
          <w:sz w:val="20"/>
          <w:szCs w:val="20"/>
        </w:rPr>
      </w:pPr>
      <w:r w:rsidRPr="004D6558">
        <w:rPr>
          <w:sz w:val="20"/>
          <w:szCs w:val="20"/>
        </w:rPr>
        <w:t xml:space="preserve">Bir renk çığlığı içinde bahçemizden, </w:t>
      </w:r>
    </w:p>
    <w:p w:rsidR="00C11FD8" w:rsidRPr="004D6558" w:rsidRDefault="00C11FD8" w:rsidP="004D6558">
      <w:pPr>
        <w:spacing w:after="120" w:line="240" w:lineRule="auto"/>
        <w:rPr>
          <w:sz w:val="20"/>
          <w:szCs w:val="20"/>
        </w:rPr>
      </w:pPr>
      <w:r w:rsidRPr="004D6558">
        <w:rPr>
          <w:sz w:val="20"/>
          <w:szCs w:val="20"/>
        </w:rPr>
        <w:t xml:space="preserve">Bir el çıkarmaya başlar bohçamızdan </w:t>
      </w:r>
    </w:p>
    <w:p w:rsidR="00C11FD8" w:rsidRPr="004D6558" w:rsidRDefault="00C11FD8" w:rsidP="004D6558">
      <w:pPr>
        <w:spacing w:after="120" w:line="240" w:lineRule="auto"/>
        <w:rPr>
          <w:sz w:val="20"/>
          <w:szCs w:val="20"/>
        </w:rPr>
      </w:pPr>
      <w:r w:rsidRPr="004D6558">
        <w:rPr>
          <w:sz w:val="20"/>
          <w:szCs w:val="20"/>
        </w:rPr>
        <w:t xml:space="preserve">Lavanta çiçeği kokan kederleri; </w:t>
      </w:r>
    </w:p>
    <w:p w:rsidR="00C11FD8" w:rsidRPr="004D6558" w:rsidRDefault="00C11FD8" w:rsidP="004D6558">
      <w:pPr>
        <w:spacing w:after="120" w:line="240" w:lineRule="auto"/>
        <w:rPr>
          <w:sz w:val="20"/>
          <w:szCs w:val="20"/>
        </w:rPr>
      </w:pPr>
      <w:r w:rsidRPr="004D6558">
        <w:rPr>
          <w:sz w:val="20"/>
          <w:szCs w:val="20"/>
        </w:rPr>
        <w:t xml:space="preserve">Hoyrattır bu akşam üstüleri daima! </w:t>
      </w:r>
    </w:p>
    <w:p w:rsidR="00C11FD8" w:rsidRPr="004D6558" w:rsidRDefault="00C11FD8" w:rsidP="004D6558">
      <w:pPr>
        <w:spacing w:after="120" w:line="240" w:lineRule="auto"/>
        <w:rPr>
          <w:sz w:val="20"/>
          <w:szCs w:val="20"/>
        </w:rPr>
      </w:pPr>
      <w:r w:rsidRPr="004D6558">
        <w:rPr>
          <w:sz w:val="20"/>
          <w:szCs w:val="20"/>
        </w:rPr>
        <w:t xml:space="preserve">Dalga dalga hücum edip pişmanlıklar </w:t>
      </w:r>
    </w:p>
    <w:p w:rsidR="00C11FD8" w:rsidRPr="004D6558" w:rsidRDefault="00C11FD8" w:rsidP="004D6558">
      <w:pPr>
        <w:spacing w:after="120" w:line="240" w:lineRule="auto"/>
        <w:rPr>
          <w:sz w:val="20"/>
          <w:szCs w:val="20"/>
        </w:rPr>
      </w:pPr>
      <w:r w:rsidRPr="004D6558">
        <w:rPr>
          <w:sz w:val="20"/>
          <w:szCs w:val="20"/>
        </w:rPr>
        <w:t xml:space="preserve">Unutuşun o tunç kapısını zorlar </w:t>
      </w:r>
    </w:p>
    <w:p w:rsidR="00C11FD8" w:rsidRPr="004D6558" w:rsidRDefault="00C11FD8" w:rsidP="004D6558">
      <w:pPr>
        <w:spacing w:after="120" w:line="240" w:lineRule="auto"/>
        <w:rPr>
          <w:sz w:val="20"/>
          <w:szCs w:val="20"/>
        </w:rPr>
      </w:pPr>
      <w:r w:rsidRPr="004D6558">
        <w:rPr>
          <w:sz w:val="20"/>
          <w:szCs w:val="20"/>
        </w:rPr>
        <w:t xml:space="preserve">Ve ruh atılan oklarla delik deşik. </w:t>
      </w:r>
    </w:p>
    <w:p w:rsidR="00C11FD8" w:rsidRPr="004D6558" w:rsidRDefault="00C11FD8" w:rsidP="004D6558">
      <w:pPr>
        <w:spacing w:after="120" w:line="240" w:lineRule="auto"/>
        <w:rPr>
          <w:sz w:val="20"/>
          <w:szCs w:val="20"/>
        </w:rPr>
      </w:pPr>
      <w:r w:rsidRPr="004D6558">
        <w:rPr>
          <w:sz w:val="20"/>
          <w:szCs w:val="20"/>
        </w:rPr>
        <w:t xml:space="preserve">İşte doğduğun eski evdesin birden, </w:t>
      </w:r>
    </w:p>
    <w:p w:rsidR="00C11FD8" w:rsidRPr="004D6558" w:rsidRDefault="00C11FD8" w:rsidP="004D6558">
      <w:pPr>
        <w:spacing w:after="120" w:line="240" w:lineRule="auto"/>
        <w:rPr>
          <w:sz w:val="20"/>
          <w:szCs w:val="20"/>
        </w:rPr>
      </w:pPr>
      <w:r w:rsidRPr="004D6558">
        <w:rPr>
          <w:sz w:val="20"/>
          <w:szCs w:val="20"/>
        </w:rPr>
        <w:t xml:space="preserve">Yolunu gözlüyor lamba ve merdiven </w:t>
      </w:r>
    </w:p>
    <w:p w:rsidR="00C11FD8" w:rsidRPr="004D6558" w:rsidRDefault="00C11FD8" w:rsidP="004D6558">
      <w:pPr>
        <w:spacing w:after="120" w:line="240" w:lineRule="auto"/>
        <w:rPr>
          <w:sz w:val="20"/>
          <w:szCs w:val="20"/>
        </w:rPr>
      </w:pPr>
      <w:r w:rsidRPr="004D6558">
        <w:rPr>
          <w:sz w:val="20"/>
          <w:szCs w:val="20"/>
        </w:rPr>
        <w:t xml:space="preserve">Susmuş ninnilerle gıcırdıyor beşik </w:t>
      </w:r>
    </w:p>
    <w:p w:rsidR="00C11FD8" w:rsidRPr="004D6558" w:rsidRDefault="00C11FD8" w:rsidP="004D6558">
      <w:pPr>
        <w:spacing w:after="120" w:line="240" w:lineRule="auto"/>
        <w:rPr>
          <w:sz w:val="20"/>
          <w:szCs w:val="20"/>
        </w:rPr>
      </w:pPr>
      <w:r w:rsidRPr="004D6558">
        <w:rPr>
          <w:sz w:val="20"/>
          <w:szCs w:val="20"/>
        </w:rPr>
        <w:t>Ve cümle yitikler, mağluplar, mahzunlar...</w:t>
      </w:r>
    </w:p>
    <w:p w:rsidR="00C11FD8" w:rsidRPr="00D134E3" w:rsidRDefault="00C11FD8">
      <w:pPr>
        <w:rPr>
          <w:i/>
          <w:sz w:val="20"/>
          <w:szCs w:val="20"/>
        </w:rPr>
      </w:pPr>
      <w:r>
        <w:t xml:space="preserve">….    </w:t>
      </w:r>
      <w:r w:rsidRPr="00D134E3">
        <w:rPr>
          <w:i/>
          <w:sz w:val="20"/>
          <w:szCs w:val="20"/>
        </w:rPr>
        <w:t xml:space="preserve">Saf öz şiir anlayışını sürdüren şiirdir. Bu şiir anlayışında sadece sanat amaçlanır. Yani sanat için sanat anlayışı hakimdir. Sembolizm ve parnasizm edebi akımlarının etkisi görülür. Şiirde kapalı bir anlatım hakimdir. Kelimelerin çağrışım gücü yüksektir. Ahmet Haşim’in deyimiyle ; “şiir sözden ziyade musikiye yakın bir şeydir.” İfadesine uygun şiirler yazılır. Bireysel konular işlenir. Şiirde şekil özellikleri kuvvetlidir. Bu akımın şairleri Necip fazıl, Tanpınar, cahit sıtkı, Behçet necatigil, yahya kemal, fazıl hüsnü, ziya Osman saba gibi isimlerdir. </w:t>
      </w:r>
    </w:p>
    <w:p w:rsidR="00C11FD8" w:rsidRPr="00D7534E" w:rsidRDefault="00C11FD8" w:rsidP="005E4A3F">
      <w:pPr>
        <w:rPr>
          <w:sz w:val="20"/>
          <w:szCs w:val="20"/>
        </w:rPr>
      </w:pPr>
      <w:r w:rsidRPr="00D7534E">
        <w:rPr>
          <w:sz w:val="20"/>
          <w:szCs w:val="20"/>
        </w:rPr>
        <w:t xml:space="preserve">3. ANADOLU TOPRAĞI                                     </w:t>
      </w:r>
      <w:r w:rsidRPr="000E4F97">
        <w:rPr>
          <w:b/>
          <w:sz w:val="20"/>
          <w:szCs w:val="20"/>
        </w:rPr>
        <w:t>Yandaki şiirin kafiye, redif, ölçüsünü bulunuz. 15P</w:t>
      </w:r>
    </w:p>
    <w:p w:rsidR="00C11FD8" w:rsidRPr="00D7534E" w:rsidRDefault="00C11FD8" w:rsidP="005E4A3F">
      <w:pPr>
        <w:spacing w:after="120" w:line="240" w:lineRule="auto"/>
        <w:rPr>
          <w:sz w:val="20"/>
          <w:szCs w:val="20"/>
        </w:rPr>
      </w:pPr>
      <w:r w:rsidRPr="00D7534E">
        <w:rPr>
          <w:sz w:val="20"/>
          <w:szCs w:val="20"/>
        </w:rPr>
        <w:t xml:space="preserve">     Yalnız senin tatlı esen havanda</w:t>
      </w:r>
    </w:p>
    <w:p w:rsidR="00C11FD8" w:rsidRPr="00D7534E" w:rsidRDefault="00C11FD8" w:rsidP="005E4A3F">
      <w:pPr>
        <w:spacing w:after="120" w:line="240" w:lineRule="auto"/>
        <w:rPr>
          <w:sz w:val="20"/>
          <w:szCs w:val="20"/>
        </w:rPr>
      </w:pPr>
      <w:r w:rsidRPr="00D7534E">
        <w:rPr>
          <w:sz w:val="20"/>
          <w:szCs w:val="20"/>
        </w:rPr>
        <w:t xml:space="preserve">    Kendi milli gururumu sezerim.</w:t>
      </w:r>
    </w:p>
    <w:p w:rsidR="00C11FD8" w:rsidRPr="00D7534E" w:rsidRDefault="00C11FD8" w:rsidP="005E4A3F">
      <w:pPr>
        <w:spacing w:after="120" w:line="240" w:lineRule="auto"/>
        <w:rPr>
          <w:sz w:val="20"/>
          <w:szCs w:val="20"/>
        </w:rPr>
      </w:pPr>
      <w:r w:rsidRPr="00D7534E">
        <w:rPr>
          <w:sz w:val="20"/>
          <w:szCs w:val="20"/>
        </w:rPr>
        <w:t xml:space="preserve">    Yalnız senin dağında, ya ovanda</w:t>
      </w:r>
    </w:p>
    <w:p w:rsidR="00C11FD8" w:rsidRPr="00D7534E" w:rsidRDefault="00C11FD8" w:rsidP="005E4A3F">
      <w:pPr>
        <w:spacing w:after="120" w:line="240" w:lineRule="auto"/>
        <w:rPr>
          <w:sz w:val="20"/>
          <w:szCs w:val="20"/>
        </w:rPr>
      </w:pPr>
      <w:r w:rsidRPr="00D7534E">
        <w:rPr>
          <w:sz w:val="20"/>
          <w:szCs w:val="20"/>
        </w:rPr>
        <w:t xml:space="preserve">     Başım gökte, alnım açık gezerim.</w:t>
      </w:r>
    </w:p>
    <w:p w:rsidR="00C11FD8" w:rsidRPr="00D134E3" w:rsidRDefault="00C11FD8" w:rsidP="005E4A3F">
      <w:pPr>
        <w:spacing w:after="120" w:line="240" w:lineRule="auto"/>
        <w:rPr>
          <w:i/>
          <w:sz w:val="20"/>
          <w:szCs w:val="20"/>
        </w:rPr>
      </w:pPr>
      <w:r w:rsidRPr="00D134E3">
        <w:rPr>
          <w:i/>
          <w:sz w:val="20"/>
          <w:szCs w:val="20"/>
        </w:rPr>
        <w:t>Kafiye : -va tam kafiye  ; -ez tam kafiye                redif : -nda , -erim                 öçü : 11’li hece ölçüsü</w:t>
      </w:r>
    </w:p>
    <w:p w:rsidR="00C11FD8" w:rsidRPr="000E4F97" w:rsidRDefault="00C11FD8" w:rsidP="005E4A3F">
      <w:pPr>
        <w:spacing w:after="120" w:line="240" w:lineRule="auto"/>
        <w:rPr>
          <w:b/>
          <w:sz w:val="20"/>
          <w:szCs w:val="20"/>
        </w:rPr>
      </w:pPr>
      <w:r>
        <w:rPr>
          <w:b/>
          <w:sz w:val="20"/>
          <w:szCs w:val="20"/>
        </w:rPr>
        <w:t>4</w:t>
      </w:r>
      <w:r w:rsidRPr="000E4F97">
        <w:rPr>
          <w:b/>
          <w:sz w:val="20"/>
          <w:szCs w:val="20"/>
        </w:rPr>
        <w:t>. Aşağıdakileri uygun şekilde eşleştiriniz. 15P</w:t>
      </w:r>
    </w:p>
    <w:p w:rsidR="00C11FD8" w:rsidRDefault="00C11FD8" w:rsidP="005E4A3F">
      <w:pPr>
        <w:spacing w:after="120" w:line="240" w:lineRule="auto"/>
        <w:rPr>
          <w:sz w:val="20"/>
          <w:szCs w:val="20"/>
        </w:rPr>
      </w:pPr>
      <w:r>
        <w:rPr>
          <w:sz w:val="20"/>
          <w:szCs w:val="20"/>
        </w:rPr>
        <w:t xml:space="preserve">1) Saatleri Ayarlama Enstitüsü                                              (    )  </w:t>
      </w:r>
      <w:r w:rsidRPr="009E2C3B">
        <w:rPr>
          <w:sz w:val="20"/>
          <w:szCs w:val="20"/>
        </w:rPr>
        <w:t>Vasfi Mahir Kocatürk</w:t>
      </w:r>
    </w:p>
    <w:p w:rsidR="00C11FD8" w:rsidRDefault="00C11FD8" w:rsidP="005E4A3F">
      <w:pPr>
        <w:spacing w:after="120" w:line="240" w:lineRule="auto"/>
        <w:rPr>
          <w:sz w:val="20"/>
          <w:szCs w:val="20"/>
        </w:rPr>
      </w:pPr>
      <w:r>
        <w:rPr>
          <w:sz w:val="20"/>
          <w:szCs w:val="20"/>
        </w:rPr>
        <w:t>2) Çile                                                                                         (  1  ) A. Hamdi tanpınar</w:t>
      </w:r>
    </w:p>
    <w:p w:rsidR="00C11FD8" w:rsidRDefault="00C11FD8" w:rsidP="005E4A3F">
      <w:pPr>
        <w:spacing w:after="120" w:line="240" w:lineRule="auto"/>
        <w:rPr>
          <w:sz w:val="20"/>
          <w:szCs w:val="20"/>
        </w:rPr>
      </w:pPr>
      <w:r>
        <w:rPr>
          <w:sz w:val="20"/>
          <w:szCs w:val="20"/>
        </w:rPr>
        <w:t xml:space="preserve">3) Gün eksilmesin Penceremden                                          (     ) </w:t>
      </w:r>
      <w:r w:rsidRPr="009E2C3B">
        <w:rPr>
          <w:sz w:val="20"/>
          <w:szCs w:val="20"/>
        </w:rPr>
        <w:t>Orhan Seyfi Orhon</w:t>
      </w:r>
    </w:p>
    <w:p w:rsidR="00C11FD8" w:rsidRDefault="00C11FD8" w:rsidP="005E4A3F">
      <w:pPr>
        <w:spacing w:after="120" w:line="240" w:lineRule="auto"/>
        <w:rPr>
          <w:sz w:val="20"/>
          <w:szCs w:val="20"/>
        </w:rPr>
      </w:pPr>
      <w:r>
        <w:rPr>
          <w:sz w:val="20"/>
          <w:szCs w:val="20"/>
        </w:rPr>
        <w:t>4) Kareler Aklar                                                                        (  2  ) N. Fazıl Kısakürek</w:t>
      </w:r>
    </w:p>
    <w:p w:rsidR="00C11FD8" w:rsidRDefault="00C11FD8" w:rsidP="005E4A3F">
      <w:pPr>
        <w:spacing w:after="120" w:line="240" w:lineRule="auto"/>
        <w:rPr>
          <w:sz w:val="20"/>
          <w:szCs w:val="20"/>
        </w:rPr>
      </w:pPr>
      <w:r>
        <w:rPr>
          <w:sz w:val="20"/>
          <w:szCs w:val="20"/>
        </w:rPr>
        <w:t>5) Sebil ve Güvercinler                                                           (   3  ) Cahit Sıtkı</w:t>
      </w:r>
    </w:p>
    <w:p w:rsidR="00C11FD8" w:rsidRDefault="00C11FD8" w:rsidP="005E4A3F">
      <w:pPr>
        <w:spacing w:after="120" w:line="240" w:lineRule="auto"/>
        <w:rPr>
          <w:sz w:val="20"/>
          <w:szCs w:val="20"/>
        </w:rPr>
      </w:pPr>
      <w:r>
        <w:rPr>
          <w:sz w:val="20"/>
          <w:szCs w:val="20"/>
        </w:rPr>
        <w:t xml:space="preserve">                                                                                                   (       ) Fazıl Hüsnü Dağlarca</w:t>
      </w:r>
    </w:p>
    <w:p w:rsidR="00C11FD8" w:rsidRDefault="00C11FD8" w:rsidP="005E4A3F">
      <w:pPr>
        <w:spacing w:after="120" w:line="240" w:lineRule="auto"/>
        <w:rPr>
          <w:sz w:val="20"/>
          <w:szCs w:val="20"/>
        </w:rPr>
      </w:pPr>
      <w:r>
        <w:rPr>
          <w:sz w:val="20"/>
          <w:szCs w:val="20"/>
        </w:rPr>
        <w:t xml:space="preserve">                                                                                                  (    4  ) </w:t>
      </w:r>
      <w:r w:rsidRPr="009E2C3B">
        <w:rPr>
          <w:sz w:val="20"/>
          <w:szCs w:val="20"/>
        </w:rPr>
        <w:t>Behçet Necatigil</w:t>
      </w:r>
    </w:p>
    <w:p w:rsidR="00C11FD8" w:rsidRDefault="00C11FD8" w:rsidP="005E4A3F">
      <w:pPr>
        <w:spacing w:after="120" w:line="240" w:lineRule="auto"/>
        <w:rPr>
          <w:sz w:val="20"/>
          <w:szCs w:val="20"/>
        </w:rPr>
      </w:pPr>
      <w:r>
        <w:rPr>
          <w:sz w:val="20"/>
          <w:szCs w:val="20"/>
        </w:rPr>
        <w:t xml:space="preserve">                                                                                                   (   5   ) </w:t>
      </w:r>
      <w:r w:rsidRPr="009E2C3B">
        <w:rPr>
          <w:sz w:val="20"/>
          <w:szCs w:val="20"/>
        </w:rPr>
        <w:t>Ziya Osman Saba</w:t>
      </w:r>
    </w:p>
    <w:p w:rsidR="00C11FD8" w:rsidRDefault="00C11FD8" w:rsidP="005E4A3F">
      <w:pPr>
        <w:spacing w:after="120" w:line="240" w:lineRule="auto"/>
        <w:rPr>
          <w:b/>
          <w:sz w:val="20"/>
          <w:szCs w:val="20"/>
        </w:rPr>
      </w:pPr>
    </w:p>
    <w:p w:rsidR="00C11FD8" w:rsidRDefault="00C11FD8" w:rsidP="00946029">
      <w:pPr>
        <w:spacing w:after="120" w:line="240" w:lineRule="auto"/>
        <w:rPr>
          <w:b/>
          <w:sz w:val="20"/>
          <w:szCs w:val="20"/>
        </w:rPr>
      </w:pPr>
    </w:p>
    <w:p w:rsidR="00C11FD8" w:rsidRPr="00946029" w:rsidRDefault="00C11FD8" w:rsidP="00946029">
      <w:pPr>
        <w:spacing w:after="120" w:line="240" w:lineRule="auto"/>
        <w:rPr>
          <w:b/>
          <w:sz w:val="20"/>
          <w:szCs w:val="20"/>
        </w:rPr>
      </w:pPr>
      <w:r>
        <w:rPr>
          <w:b/>
          <w:sz w:val="20"/>
          <w:szCs w:val="20"/>
        </w:rPr>
        <w:t>5</w:t>
      </w:r>
      <w:r w:rsidRPr="00946029">
        <w:rPr>
          <w:b/>
          <w:sz w:val="20"/>
          <w:szCs w:val="20"/>
        </w:rPr>
        <w:t xml:space="preserve">. Aşağıdakilerden hangileri Yedi Meşaleciler gurubu yazar ve şairlerinden </w:t>
      </w:r>
      <w:r w:rsidRPr="00946029">
        <w:rPr>
          <w:b/>
          <w:sz w:val="20"/>
          <w:szCs w:val="20"/>
          <w:u w:val="single"/>
        </w:rPr>
        <w:t>değildir</w:t>
      </w:r>
      <w:r w:rsidRPr="00946029">
        <w:rPr>
          <w:b/>
          <w:sz w:val="20"/>
          <w:szCs w:val="20"/>
        </w:rPr>
        <w:t>? 10P</w:t>
      </w:r>
    </w:p>
    <w:p w:rsidR="00C11FD8" w:rsidRPr="00946029" w:rsidRDefault="00C11FD8" w:rsidP="00946029">
      <w:pPr>
        <w:spacing w:after="120" w:line="240" w:lineRule="auto"/>
        <w:rPr>
          <w:sz w:val="20"/>
          <w:szCs w:val="20"/>
        </w:rPr>
      </w:pPr>
      <w:r w:rsidRPr="00D134E3">
        <w:rPr>
          <w:b/>
          <w:sz w:val="20"/>
          <w:szCs w:val="20"/>
          <w:u w:val="single"/>
        </w:rPr>
        <w:t>İsmail Habib Sevük,</w:t>
      </w:r>
      <w:r w:rsidRPr="00946029">
        <w:rPr>
          <w:sz w:val="20"/>
          <w:szCs w:val="20"/>
        </w:rPr>
        <w:t xml:space="preserve"> </w:t>
      </w:r>
      <w:r w:rsidRPr="00D134E3">
        <w:rPr>
          <w:b/>
          <w:sz w:val="20"/>
          <w:szCs w:val="20"/>
          <w:u w:val="single"/>
        </w:rPr>
        <w:t xml:space="preserve">Salah Birsel, </w:t>
      </w:r>
      <w:r w:rsidRPr="00946029">
        <w:rPr>
          <w:sz w:val="20"/>
          <w:szCs w:val="20"/>
        </w:rPr>
        <w:t xml:space="preserve">Muammer Lütfi Bahşi, </w:t>
      </w:r>
      <w:r w:rsidRPr="00D134E3">
        <w:rPr>
          <w:sz w:val="20"/>
          <w:szCs w:val="20"/>
          <w:u w:val="single"/>
        </w:rPr>
        <w:t>Cahit Sıtkı Tarancı,</w:t>
      </w:r>
      <w:r w:rsidRPr="00946029">
        <w:rPr>
          <w:sz w:val="20"/>
          <w:szCs w:val="20"/>
        </w:rPr>
        <w:t xml:space="preserve"> </w:t>
      </w:r>
      <w:r w:rsidRPr="00D134E3">
        <w:rPr>
          <w:b/>
          <w:sz w:val="20"/>
          <w:szCs w:val="20"/>
          <w:u w:val="single"/>
        </w:rPr>
        <w:t>Ahmet Hamdi Tanpınar,</w:t>
      </w:r>
      <w:r w:rsidRPr="00946029">
        <w:rPr>
          <w:sz w:val="20"/>
          <w:szCs w:val="20"/>
        </w:rPr>
        <w:t xml:space="preserve"> Vasfi Mahir Kocatürk, Kenan hulusi Koray, </w:t>
      </w:r>
      <w:r w:rsidRPr="00D134E3">
        <w:rPr>
          <w:b/>
          <w:sz w:val="20"/>
          <w:szCs w:val="20"/>
          <w:u w:val="single"/>
        </w:rPr>
        <w:t>Abdülhak Şinasi Hisar</w:t>
      </w:r>
      <w:r w:rsidRPr="00946029">
        <w:rPr>
          <w:sz w:val="20"/>
          <w:szCs w:val="20"/>
        </w:rPr>
        <w:t xml:space="preserve">, Ziya Osman Saba, </w:t>
      </w:r>
      <w:r w:rsidRPr="00D134E3">
        <w:rPr>
          <w:b/>
          <w:sz w:val="20"/>
          <w:szCs w:val="20"/>
          <w:u w:val="single"/>
        </w:rPr>
        <w:t>Orhan Seyfi Orhon</w:t>
      </w:r>
    </w:p>
    <w:p w:rsidR="00C11FD8" w:rsidRDefault="00C11FD8" w:rsidP="005E4A3F">
      <w:pPr>
        <w:spacing w:after="120" w:line="240" w:lineRule="auto"/>
        <w:rPr>
          <w:b/>
          <w:sz w:val="20"/>
          <w:szCs w:val="20"/>
        </w:rPr>
      </w:pPr>
    </w:p>
    <w:p w:rsidR="00C11FD8" w:rsidRDefault="00C11FD8" w:rsidP="005E4A3F">
      <w:pPr>
        <w:spacing w:after="120" w:line="240" w:lineRule="auto"/>
        <w:rPr>
          <w:b/>
          <w:sz w:val="20"/>
          <w:szCs w:val="20"/>
        </w:rPr>
      </w:pPr>
    </w:p>
    <w:p w:rsidR="00C11FD8" w:rsidRPr="002C5E22" w:rsidRDefault="00C11FD8" w:rsidP="005E4A3F">
      <w:pPr>
        <w:spacing w:after="120" w:line="240" w:lineRule="auto"/>
        <w:rPr>
          <w:b/>
          <w:sz w:val="20"/>
          <w:szCs w:val="20"/>
        </w:rPr>
      </w:pPr>
      <w:r w:rsidRPr="002C5E22">
        <w:rPr>
          <w:b/>
          <w:sz w:val="20"/>
          <w:szCs w:val="20"/>
        </w:rPr>
        <w:t>6.</w:t>
      </w:r>
      <w:r w:rsidRPr="002C5E22">
        <w:rPr>
          <w:b/>
        </w:rPr>
        <w:t xml:space="preserve"> </w:t>
      </w:r>
      <w:r w:rsidRPr="002C5E22">
        <w:rPr>
          <w:b/>
          <w:sz w:val="20"/>
          <w:szCs w:val="20"/>
        </w:rPr>
        <w:t xml:space="preserve"> Aşağıdakilerden hangileri Cumhuriyet Dönemi dergilerinden </w:t>
      </w:r>
      <w:r w:rsidRPr="002C5E22">
        <w:rPr>
          <w:b/>
          <w:sz w:val="20"/>
          <w:szCs w:val="20"/>
          <w:u w:val="single"/>
        </w:rPr>
        <w:t>değildir?</w:t>
      </w:r>
      <w:r w:rsidRPr="002C5E22">
        <w:rPr>
          <w:b/>
          <w:sz w:val="20"/>
          <w:szCs w:val="20"/>
        </w:rPr>
        <w:t xml:space="preserve"> 10P</w:t>
      </w:r>
    </w:p>
    <w:p w:rsidR="00C11FD8" w:rsidRDefault="00C11FD8" w:rsidP="005E4A3F">
      <w:pPr>
        <w:spacing w:after="120" w:line="240" w:lineRule="auto"/>
        <w:rPr>
          <w:sz w:val="20"/>
          <w:szCs w:val="20"/>
        </w:rPr>
      </w:pPr>
      <w:r w:rsidRPr="00D134E3">
        <w:rPr>
          <w:b/>
          <w:sz w:val="20"/>
          <w:szCs w:val="20"/>
          <w:u w:val="single"/>
        </w:rPr>
        <w:t>Genç Kalemler,</w:t>
      </w:r>
      <w:r>
        <w:rPr>
          <w:sz w:val="20"/>
          <w:szCs w:val="20"/>
        </w:rPr>
        <w:t xml:space="preserve"> Yaprak, </w:t>
      </w:r>
      <w:r>
        <w:rPr>
          <w:b/>
          <w:sz w:val="20"/>
          <w:szCs w:val="20"/>
          <w:u w:val="single"/>
        </w:rPr>
        <w:t>Muharrir</w:t>
      </w:r>
      <w:bookmarkStart w:id="0" w:name="_GoBack"/>
      <w:bookmarkEnd w:id="0"/>
      <w:r w:rsidRPr="002C5E22">
        <w:rPr>
          <w:sz w:val="20"/>
          <w:szCs w:val="20"/>
        </w:rPr>
        <w:t>,</w:t>
      </w:r>
      <w:r>
        <w:rPr>
          <w:sz w:val="20"/>
          <w:szCs w:val="20"/>
        </w:rPr>
        <w:t xml:space="preserve"> Çınaraltı, </w:t>
      </w:r>
      <w:r w:rsidRPr="00D134E3">
        <w:rPr>
          <w:b/>
          <w:sz w:val="20"/>
          <w:szCs w:val="20"/>
          <w:u w:val="single"/>
        </w:rPr>
        <w:t>Yağmur,</w:t>
      </w:r>
      <w:r>
        <w:rPr>
          <w:sz w:val="20"/>
          <w:szCs w:val="20"/>
        </w:rPr>
        <w:t xml:space="preserve"> Ağaç, Pazar Postası, </w:t>
      </w:r>
      <w:r w:rsidRPr="00D134E3">
        <w:rPr>
          <w:b/>
          <w:sz w:val="20"/>
          <w:szCs w:val="20"/>
          <w:u w:val="single"/>
        </w:rPr>
        <w:t>Türk Yurdu,</w:t>
      </w:r>
      <w:r w:rsidRPr="002C5E22">
        <w:t xml:space="preserve"> </w:t>
      </w:r>
      <w:r w:rsidRPr="00D134E3">
        <w:rPr>
          <w:b/>
          <w:sz w:val="20"/>
          <w:szCs w:val="20"/>
          <w:u w:val="single"/>
        </w:rPr>
        <w:t>Yeni Mecmua,</w:t>
      </w:r>
      <w:r>
        <w:rPr>
          <w:sz w:val="20"/>
          <w:szCs w:val="20"/>
        </w:rPr>
        <w:t xml:space="preserve"> Markopaşa</w:t>
      </w:r>
    </w:p>
    <w:p w:rsidR="00C11FD8" w:rsidRDefault="00C11FD8" w:rsidP="005E4A3F">
      <w:pPr>
        <w:spacing w:after="120" w:line="240" w:lineRule="auto"/>
        <w:rPr>
          <w:sz w:val="20"/>
          <w:szCs w:val="20"/>
        </w:rPr>
      </w:pPr>
    </w:p>
    <w:p w:rsidR="00C11FD8" w:rsidRDefault="00C11FD8" w:rsidP="005E4A3F">
      <w:pPr>
        <w:spacing w:after="120" w:line="240" w:lineRule="auto"/>
        <w:rPr>
          <w:sz w:val="20"/>
          <w:szCs w:val="20"/>
        </w:rPr>
      </w:pPr>
    </w:p>
    <w:p w:rsidR="00C11FD8" w:rsidRDefault="00C11FD8" w:rsidP="005E4A3F">
      <w:pPr>
        <w:spacing w:after="120" w:line="240" w:lineRule="auto"/>
        <w:rPr>
          <w:sz w:val="20"/>
          <w:szCs w:val="20"/>
        </w:rPr>
      </w:pPr>
    </w:p>
    <w:p w:rsidR="00C11FD8" w:rsidRPr="000E4F97" w:rsidRDefault="00C11FD8" w:rsidP="005E4A3F">
      <w:pPr>
        <w:spacing w:after="120" w:line="240" w:lineRule="auto"/>
        <w:rPr>
          <w:b/>
          <w:sz w:val="20"/>
          <w:szCs w:val="20"/>
        </w:rPr>
      </w:pPr>
      <w:r w:rsidRPr="000E4F97">
        <w:rPr>
          <w:b/>
          <w:sz w:val="20"/>
          <w:szCs w:val="20"/>
        </w:rPr>
        <w:t>7. Kahveler Kitabı, Sergüzeşt-i Nono Bey, Ah Beyoğlu Vah Beyoğlu, Elmas Boğaziçi, İstanbul-Paris adlı eserlerin sahibi kimdir? 10P</w:t>
      </w:r>
    </w:p>
    <w:p w:rsidR="00C11FD8" w:rsidRPr="00D134E3" w:rsidRDefault="00C11FD8" w:rsidP="005E4A3F">
      <w:pPr>
        <w:spacing w:after="120" w:line="240" w:lineRule="auto"/>
        <w:rPr>
          <w:b/>
          <w:sz w:val="20"/>
          <w:szCs w:val="20"/>
        </w:rPr>
      </w:pPr>
      <w:r w:rsidRPr="00D134E3">
        <w:rPr>
          <w:b/>
          <w:sz w:val="20"/>
          <w:szCs w:val="20"/>
        </w:rPr>
        <w:t>Salah Birsel</w:t>
      </w:r>
    </w:p>
    <w:p w:rsidR="00C11FD8" w:rsidRDefault="00C11FD8" w:rsidP="005E4A3F">
      <w:pPr>
        <w:spacing w:after="120" w:line="240" w:lineRule="auto"/>
        <w:rPr>
          <w:sz w:val="20"/>
          <w:szCs w:val="20"/>
        </w:rPr>
      </w:pPr>
    </w:p>
    <w:p w:rsidR="00C11FD8" w:rsidRDefault="00C11FD8" w:rsidP="005E4A3F">
      <w:pPr>
        <w:spacing w:after="120" w:line="240" w:lineRule="auto"/>
        <w:rPr>
          <w:sz w:val="20"/>
          <w:szCs w:val="20"/>
        </w:rPr>
      </w:pPr>
    </w:p>
    <w:p w:rsidR="00C11FD8" w:rsidRPr="007448A3" w:rsidRDefault="00C11FD8" w:rsidP="007448A3">
      <w:pPr>
        <w:spacing w:after="120" w:line="240" w:lineRule="auto"/>
        <w:rPr>
          <w:sz w:val="20"/>
          <w:szCs w:val="20"/>
        </w:rPr>
      </w:pPr>
      <w:r>
        <w:rPr>
          <w:sz w:val="20"/>
          <w:szCs w:val="20"/>
        </w:rPr>
        <w:t xml:space="preserve">8. </w:t>
      </w:r>
      <w:r w:rsidRPr="007448A3">
        <w:rPr>
          <w:sz w:val="20"/>
          <w:szCs w:val="20"/>
        </w:rPr>
        <w:t xml:space="preserve"> </w:t>
      </w:r>
      <w:r w:rsidRPr="00946029">
        <w:rPr>
          <w:b/>
          <w:sz w:val="20"/>
          <w:szCs w:val="20"/>
        </w:rPr>
        <w:t>DAVET</w:t>
      </w:r>
      <w:r w:rsidRPr="007448A3">
        <w:rPr>
          <w:sz w:val="20"/>
          <w:szCs w:val="20"/>
        </w:rPr>
        <w:t xml:space="preserve">                                            </w:t>
      </w:r>
      <w:r w:rsidRPr="000E4F97">
        <w:rPr>
          <w:b/>
          <w:sz w:val="20"/>
          <w:szCs w:val="20"/>
        </w:rPr>
        <w:t>Yandaki şiirde geçen söz sanatlarını (edebi sanatlar) bulup açıklayınız.. 15P</w:t>
      </w:r>
    </w:p>
    <w:p w:rsidR="00C11FD8" w:rsidRPr="007448A3" w:rsidRDefault="00C11FD8" w:rsidP="007448A3">
      <w:pPr>
        <w:spacing w:after="120" w:line="240" w:lineRule="auto"/>
        <w:rPr>
          <w:sz w:val="20"/>
          <w:szCs w:val="20"/>
        </w:rPr>
      </w:pPr>
      <w:r w:rsidRPr="007448A3">
        <w:rPr>
          <w:sz w:val="20"/>
          <w:szCs w:val="20"/>
        </w:rPr>
        <w:t xml:space="preserve">Dörtnala gelip Uzak Asya'dan </w:t>
      </w:r>
    </w:p>
    <w:p w:rsidR="00C11FD8" w:rsidRPr="007448A3" w:rsidRDefault="00C11FD8" w:rsidP="007448A3">
      <w:pPr>
        <w:spacing w:after="120" w:line="240" w:lineRule="auto"/>
        <w:rPr>
          <w:sz w:val="20"/>
          <w:szCs w:val="20"/>
        </w:rPr>
      </w:pPr>
      <w:r w:rsidRPr="007448A3">
        <w:rPr>
          <w:sz w:val="20"/>
          <w:szCs w:val="20"/>
        </w:rPr>
        <w:t xml:space="preserve">Akdenize bir kısrak başı gibi uzanan </w:t>
      </w:r>
    </w:p>
    <w:p w:rsidR="00C11FD8" w:rsidRPr="007448A3" w:rsidRDefault="00C11FD8" w:rsidP="007448A3">
      <w:pPr>
        <w:spacing w:after="120" w:line="240" w:lineRule="auto"/>
        <w:rPr>
          <w:sz w:val="20"/>
          <w:szCs w:val="20"/>
        </w:rPr>
      </w:pPr>
      <w:r w:rsidRPr="007448A3">
        <w:rPr>
          <w:sz w:val="20"/>
          <w:szCs w:val="20"/>
        </w:rPr>
        <w:t xml:space="preserve">Bu memleket bizim! </w:t>
      </w:r>
    </w:p>
    <w:p w:rsidR="00C11FD8" w:rsidRPr="007448A3" w:rsidRDefault="00C11FD8" w:rsidP="007448A3">
      <w:pPr>
        <w:spacing w:after="120" w:line="240" w:lineRule="auto"/>
        <w:rPr>
          <w:sz w:val="20"/>
          <w:szCs w:val="20"/>
        </w:rPr>
      </w:pPr>
      <w:r w:rsidRPr="007448A3">
        <w:rPr>
          <w:sz w:val="20"/>
          <w:szCs w:val="20"/>
        </w:rPr>
        <w:t xml:space="preserve">Bilekler kan içinde, dişler kenetli </w:t>
      </w:r>
    </w:p>
    <w:p w:rsidR="00C11FD8" w:rsidRPr="007448A3" w:rsidRDefault="00C11FD8" w:rsidP="007448A3">
      <w:pPr>
        <w:spacing w:after="120" w:line="240" w:lineRule="auto"/>
        <w:rPr>
          <w:sz w:val="20"/>
          <w:szCs w:val="20"/>
        </w:rPr>
      </w:pPr>
      <w:r w:rsidRPr="007448A3">
        <w:rPr>
          <w:sz w:val="20"/>
          <w:szCs w:val="20"/>
        </w:rPr>
        <w:t xml:space="preserve">ayaklar çıplak </w:t>
      </w:r>
    </w:p>
    <w:p w:rsidR="00C11FD8" w:rsidRPr="007448A3" w:rsidRDefault="00C11FD8" w:rsidP="007448A3">
      <w:pPr>
        <w:spacing w:after="120" w:line="240" w:lineRule="auto"/>
        <w:rPr>
          <w:sz w:val="20"/>
          <w:szCs w:val="20"/>
        </w:rPr>
      </w:pPr>
      <w:r w:rsidRPr="007448A3">
        <w:rPr>
          <w:sz w:val="20"/>
          <w:szCs w:val="20"/>
        </w:rPr>
        <w:t xml:space="preserve">Ve ipek bir halıya benzeyen toprak </w:t>
      </w:r>
    </w:p>
    <w:p w:rsidR="00C11FD8" w:rsidRPr="007448A3" w:rsidRDefault="00C11FD8" w:rsidP="007448A3">
      <w:pPr>
        <w:spacing w:after="120" w:line="240" w:lineRule="auto"/>
        <w:rPr>
          <w:sz w:val="20"/>
          <w:szCs w:val="20"/>
        </w:rPr>
      </w:pPr>
      <w:r w:rsidRPr="007448A3">
        <w:rPr>
          <w:sz w:val="20"/>
          <w:szCs w:val="20"/>
        </w:rPr>
        <w:t xml:space="preserve">Bu cehennem, bu cennet bizim! </w:t>
      </w:r>
    </w:p>
    <w:p w:rsidR="00C11FD8" w:rsidRPr="007448A3" w:rsidRDefault="00C11FD8" w:rsidP="007448A3">
      <w:pPr>
        <w:spacing w:after="120" w:line="240" w:lineRule="auto"/>
        <w:rPr>
          <w:sz w:val="20"/>
          <w:szCs w:val="20"/>
        </w:rPr>
      </w:pPr>
      <w:r w:rsidRPr="007448A3">
        <w:rPr>
          <w:sz w:val="20"/>
          <w:szCs w:val="20"/>
        </w:rPr>
        <w:t xml:space="preserve">Kapansın el kapıları bir daha açılmasın </w:t>
      </w:r>
    </w:p>
    <w:p w:rsidR="00C11FD8" w:rsidRPr="007448A3" w:rsidRDefault="00C11FD8" w:rsidP="007448A3">
      <w:pPr>
        <w:spacing w:after="120" w:line="240" w:lineRule="auto"/>
        <w:rPr>
          <w:sz w:val="20"/>
          <w:szCs w:val="20"/>
        </w:rPr>
      </w:pPr>
      <w:r w:rsidRPr="007448A3">
        <w:rPr>
          <w:sz w:val="20"/>
          <w:szCs w:val="20"/>
        </w:rPr>
        <w:t xml:space="preserve">yok edin insanın insana kulluğunu </w:t>
      </w:r>
    </w:p>
    <w:p w:rsidR="00C11FD8" w:rsidRPr="007448A3" w:rsidRDefault="00C11FD8" w:rsidP="007448A3">
      <w:pPr>
        <w:spacing w:after="120" w:line="240" w:lineRule="auto"/>
        <w:rPr>
          <w:sz w:val="20"/>
          <w:szCs w:val="20"/>
        </w:rPr>
      </w:pPr>
      <w:r w:rsidRPr="007448A3">
        <w:rPr>
          <w:sz w:val="20"/>
          <w:szCs w:val="20"/>
        </w:rPr>
        <w:t xml:space="preserve">Bu davet bizim! </w:t>
      </w:r>
    </w:p>
    <w:p w:rsidR="00C11FD8" w:rsidRPr="007448A3" w:rsidRDefault="00C11FD8" w:rsidP="007448A3">
      <w:pPr>
        <w:spacing w:after="120" w:line="240" w:lineRule="auto"/>
        <w:rPr>
          <w:sz w:val="20"/>
          <w:szCs w:val="20"/>
        </w:rPr>
      </w:pPr>
      <w:r w:rsidRPr="007448A3">
        <w:rPr>
          <w:sz w:val="20"/>
          <w:szCs w:val="20"/>
        </w:rPr>
        <w:t xml:space="preserve">Yaşamak bir ağaç gibi tek ve hür </w:t>
      </w:r>
    </w:p>
    <w:p w:rsidR="00C11FD8" w:rsidRPr="007448A3" w:rsidRDefault="00C11FD8" w:rsidP="007448A3">
      <w:pPr>
        <w:spacing w:after="120" w:line="240" w:lineRule="auto"/>
        <w:rPr>
          <w:sz w:val="20"/>
          <w:szCs w:val="20"/>
        </w:rPr>
      </w:pPr>
      <w:r w:rsidRPr="007448A3">
        <w:rPr>
          <w:sz w:val="20"/>
          <w:szCs w:val="20"/>
        </w:rPr>
        <w:t xml:space="preserve">Ve bir orman gibi kardeşçesine </w:t>
      </w:r>
    </w:p>
    <w:p w:rsidR="00C11FD8" w:rsidRPr="007448A3" w:rsidRDefault="00C11FD8" w:rsidP="007448A3">
      <w:pPr>
        <w:spacing w:after="120" w:line="240" w:lineRule="auto"/>
        <w:rPr>
          <w:sz w:val="20"/>
          <w:szCs w:val="20"/>
        </w:rPr>
      </w:pPr>
      <w:r w:rsidRPr="007448A3">
        <w:rPr>
          <w:sz w:val="20"/>
          <w:szCs w:val="20"/>
        </w:rPr>
        <w:t>Bu hasret bizim!</w:t>
      </w:r>
    </w:p>
    <w:p w:rsidR="00C11FD8" w:rsidRDefault="00C11FD8" w:rsidP="005E4A3F">
      <w:pPr>
        <w:spacing w:after="120" w:line="240" w:lineRule="auto"/>
        <w:rPr>
          <w:sz w:val="20"/>
          <w:szCs w:val="20"/>
        </w:rPr>
      </w:pPr>
      <w:r w:rsidRPr="009C3A24">
        <w:rPr>
          <w:sz w:val="20"/>
          <w:szCs w:val="20"/>
        </w:rPr>
        <w:t>Teşbih sanatı vardır. Memleketi orta asyadan hızlıca koşup gelen bir ata benzetmiştir. Halıyı toprağa, memleketi her şeyiyle cennet ve cehenneme benzetmiştir. Yaşamayı  da tek bir ağaç gibi hür ve kardeşçe yaşayan bir ormana benzetmiştir.</w:t>
      </w:r>
    </w:p>
    <w:p w:rsidR="00C11FD8" w:rsidRDefault="00C11FD8" w:rsidP="005E4A3F">
      <w:pPr>
        <w:spacing w:after="120" w:line="240" w:lineRule="auto"/>
        <w:rPr>
          <w:sz w:val="20"/>
          <w:szCs w:val="20"/>
        </w:rPr>
      </w:pPr>
    </w:p>
    <w:p w:rsidR="00C11FD8" w:rsidRPr="00946029" w:rsidRDefault="00C11FD8" w:rsidP="005E4A3F">
      <w:pPr>
        <w:spacing w:after="120" w:line="240" w:lineRule="auto"/>
        <w:rPr>
          <w:b/>
          <w:sz w:val="20"/>
          <w:szCs w:val="20"/>
        </w:rPr>
      </w:pPr>
      <w:r w:rsidRPr="00946029">
        <w:rPr>
          <w:b/>
          <w:sz w:val="20"/>
          <w:szCs w:val="20"/>
        </w:rPr>
        <w:t>9. Şu ana kadar gördüğümüz Cumhuriyet Dönemi şiir anlayışları çerçevesinde düşündüğümüzde hangi edebi akımların etkili olduğunu görürüz, yazınız. 10P</w:t>
      </w:r>
    </w:p>
    <w:p w:rsidR="00C11FD8" w:rsidRPr="000E4F97" w:rsidRDefault="00C11FD8" w:rsidP="000E4F97">
      <w:pPr>
        <w:rPr>
          <w:sz w:val="20"/>
          <w:szCs w:val="20"/>
        </w:rPr>
      </w:pPr>
      <w:r>
        <w:rPr>
          <w:sz w:val="20"/>
          <w:szCs w:val="20"/>
        </w:rPr>
        <w:t xml:space="preserve">Sembolizm, parnasizm, fütürizm </w:t>
      </w:r>
    </w:p>
    <w:p w:rsidR="00C11FD8" w:rsidRPr="000E4F97" w:rsidRDefault="00C11FD8" w:rsidP="000E4F97">
      <w:pPr>
        <w:rPr>
          <w:sz w:val="20"/>
          <w:szCs w:val="20"/>
        </w:rPr>
      </w:pPr>
    </w:p>
    <w:p w:rsidR="00C11FD8" w:rsidRDefault="00C11FD8" w:rsidP="000E4F97">
      <w:pPr>
        <w:rPr>
          <w:sz w:val="20"/>
          <w:szCs w:val="20"/>
        </w:rPr>
      </w:pPr>
      <w:r w:rsidRPr="000E4F97">
        <w:rPr>
          <w:sz w:val="20"/>
          <w:szCs w:val="20"/>
        </w:rPr>
        <w:t xml:space="preserve">                                 </w:t>
      </w:r>
      <w:hyperlink r:id="rId4" w:history="1">
        <w:r>
          <w:rPr>
            <w:rStyle w:val="Hyperlink"/>
            <w:rFonts w:ascii="Microsoft Sans Serif" w:hAnsi="Microsoft Sans Serif" w:cs="Microsoft Sans Serif"/>
            <w:sz w:val="18"/>
            <w:szCs w:val="18"/>
          </w:rPr>
          <w:t>http://www.sorubak.com</w:t>
        </w:r>
      </w:hyperlink>
    </w:p>
    <w:p w:rsidR="00C11FD8" w:rsidRDefault="00C11FD8" w:rsidP="000E4F97">
      <w:pPr>
        <w:rPr>
          <w:sz w:val="20"/>
          <w:szCs w:val="20"/>
        </w:rPr>
      </w:pPr>
    </w:p>
    <w:p w:rsidR="00C11FD8" w:rsidRDefault="00C11FD8" w:rsidP="000E4F97">
      <w:pPr>
        <w:rPr>
          <w:sz w:val="20"/>
          <w:szCs w:val="20"/>
        </w:rPr>
      </w:pPr>
    </w:p>
    <w:p w:rsidR="00C11FD8" w:rsidRPr="000E4F97" w:rsidRDefault="00C11FD8" w:rsidP="000E4F97">
      <w:pPr>
        <w:rPr>
          <w:sz w:val="20"/>
          <w:szCs w:val="20"/>
        </w:rPr>
      </w:pPr>
      <w:r>
        <w:rPr>
          <w:sz w:val="20"/>
          <w:szCs w:val="20"/>
        </w:rPr>
        <w:t xml:space="preserve">                                </w:t>
      </w:r>
      <w:r w:rsidRPr="000E4F97">
        <w:rPr>
          <w:sz w:val="20"/>
          <w:szCs w:val="20"/>
        </w:rPr>
        <w:t xml:space="preserve"> Sümeyye DEMİR                                                                                       Zülfikar GERDAN</w:t>
      </w:r>
    </w:p>
    <w:p w:rsidR="00C11FD8" w:rsidRPr="000E4F97" w:rsidRDefault="00C11FD8" w:rsidP="000E4F97">
      <w:pPr>
        <w:rPr>
          <w:sz w:val="20"/>
          <w:szCs w:val="20"/>
        </w:rPr>
      </w:pPr>
      <w:r w:rsidRPr="000E4F97">
        <w:rPr>
          <w:sz w:val="20"/>
          <w:szCs w:val="20"/>
        </w:rPr>
        <w:t xml:space="preserve">                                  TDE Öğretmeni                                                                                          TDE Öğretmeni  </w:t>
      </w:r>
      <w:r>
        <w:rPr>
          <w:sz w:val="20"/>
          <w:szCs w:val="20"/>
        </w:rPr>
        <w:t xml:space="preserve">                    BAŞARILAR… </w:t>
      </w:r>
      <w:r w:rsidRPr="000E4F97">
        <w:rPr>
          <w:sz w:val="20"/>
          <w:szCs w:val="20"/>
        </w:rPr>
        <w:sym w:font="Wingdings" w:char="F04A"/>
      </w:r>
    </w:p>
    <w:sectPr w:rsidR="00C11FD8" w:rsidRPr="000E4F97" w:rsidSect="00D7534E">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65D6"/>
    <w:rsid w:val="000779C6"/>
    <w:rsid w:val="000E4F97"/>
    <w:rsid w:val="001750D4"/>
    <w:rsid w:val="001B68D2"/>
    <w:rsid w:val="002C5E22"/>
    <w:rsid w:val="00306052"/>
    <w:rsid w:val="00434DFB"/>
    <w:rsid w:val="004D6558"/>
    <w:rsid w:val="0056045E"/>
    <w:rsid w:val="005E4A3F"/>
    <w:rsid w:val="006679ED"/>
    <w:rsid w:val="007448A3"/>
    <w:rsid w:val="007B6369"/>
    <w:rsid w:val="007D7960"/>
    <w:rsid w:val="00946029"/>
    <w:rsid w:val="009C3A24"/>
    <w:rsid w:val="009E2C3B"/>
    <w:rsid w:val="00A12DAA"/>
    <w:rsid w:val="00AF3A9A"/>
    <w:rsid w:val="00B125D6"/>
    <w:rsid w:val="00BE3A17"/>
    <w:rsid w:val="00BF65D6"/>
    <w:rsid w:val="00C11FD8"/>
    <w:rsid w:val="00CB5425"/>
    <w:rsid w:val="00CB73E4"/>
    <w:rsid w:val="00CD5C99"/>
    <w:rsid w:val="00D134E3"/>
    <w:rsid w:val="00D7534E"/>
    <w:rsid w:val="00EC53C8"/>
    <w:rsid w:val="00ED1C5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DA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B636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TotalTime>
  <Pages>2</Pages>
  <Words>774</Words>
  <Characters>4418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zülfikar</dc:creator>
  <cp:keywords/>
  <dc:description/>
  <cp:lastModifiedBy>BİRSEN</cp:lastModifiedBy>
  <cp:revision>8</cp:revision>
  <cp:lastPrinted>2014-12-02T07:56:00Z</cp:lastPrinted>
  <dcterms:created xsi:type="dcterms:W3CDTF">2014-11-26T19:45:00Z</dcterms:created>
  <dcterms:modified xsi:type="dcterms:W3CDTF">2015-10-23T17:45:00Z</dcterms:modified>
</cp:coreProperties>
</file>