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32" w:rsidRDefault="00970F32" w:rsidP="00B037AA">
      <w:pPr>
        <w:tabs>
          <w:tab w:val="left" w:pos="4125"/>
          <w:tab w:val="left" w:pos="7935"/>
        </w:tabs>
      </w:pPr>
      <w:r>
        <w:t xml:space="preserve">Ad-Soyad: </w:t>
      </w:r>
      <w:r>
        <w:tab/>
        <w:t xml:space="preserve">               No:                                                      (B )  Puan:</w:t>
      </w:r>
    </w:p>
    <w:p w:rsidR="00970F32" w:rsidRPr="00346BED" w:rsidRDefault="00970F32" w:rsidP="00346BED">
      <w:pPr>
        <w:jc w:val="center"/>
        <w:rPr>
          <w:sz w:val="18"/>
          <w:szCs w:val="18"/>
        </w:rPr>
        <w:sectPr w:rsidR="00970F32" w:rsidRPr="00346BED" w:rsidSect="00AC629A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46BED">
        <w:rPr>
          <w:sz w:val="18"/>
          <w:szCs w:val="18"/>
        </w:rPr>
        <w:t xml:space="preserve">KAVAKPINAR ANADOLU İMAM-HATİP LİSESİ  </w:t>
      </w:r>
      <w:r>
        <w:rPr>
          <w:sz w:val="18"/>
          <w:szCs w:val="18"/>
        </w:rPr>
        <w:t xml:space="preserve">2015-2016 E.Ö.Y </w:t>
      </w:r>
      <w:r w:rsidRPr="00346BED">
        <w:rPr>
          <w:sz w:val="18"/>
          <w:szCs w:val="18"/>
        </w:rPr>
        <w:t>1.DÖNEM 12</w:t>
      </w:r>
      <w:r>
        <w:rPr>
          <w:sz w:val="18"/>
          <w:szCs w:val="18"/>
        </w:rPr>
        <w:t>-A,</w:t>
      </w:r>
      <w:r w:rsidRPr="00346BED">
        <w:rPr>
          <w:sz w:val="18"/>
          <w:szCs w:val="18"/>
        </w:rPr>
        <w:t>B</w:t>
      </w:r>
      <w:r>
        <w:rPr>
          <w:sz w:val="18"/>
          <w:szCs w:val="18"/>
        </w:rPr>
        <w:t xml:space="preserve"> </w:t>
      </w:r>
      <w:r w:rsidRPr="00346BED">
        <w:rPr>
          <w:sz w:val="18"/>
          <w:szCs w:val="18"/>
        </w:rPr>
        <w:t>MATEMATİK</w:t>
      </w:r>
      <w:r>
        <w:rPr>
          <w:sz w:val="18"/>
          <w:szCs w:val="18"/>
        </w:rPr>
        <w:t xml:space="preserve"> </w:t>
      </w:r>
      <w:r w:rsidRPr="00346BED">
        <w:rPr>
          <w:sz w:val="18"/>
          <w:szCs w:val="18"/>
        </w:rPr>
        <w:t xml:space="preserve"> </w:t>
      </w:r>
      <w:r>
        <w:rPr>
          <w:sz w:val="18"/>
          <w:szCs w:val="18"/>
        </w:rPr>
        <w:t>ORTAK 2</w:t>
      </w:r>
      <w:r w:rsidRPr="00346BED">
        <w:rPr>
          <w:sz w:val="18"/>
          <w:szCs w:val="18"/>
        </w:rPr>
        <w:t>.SINAV SORULARI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8D3A04">
              <w:t>Aşağıdaki ifadelerden doğru olanlar için önündeki  boşluklara “D”yanlış olanlar için“Y” yazınız.(2+2+2+2+2 p)</w:t>
            </w:r>
          </w:p>
          <w:p w:rsidR="00970F32" w:rsidRPr="008D3A04" w:rsidRDefault="00970F32" w:rsidP="008D3A04">
            <w:pPr>
              <w:pStyle w:val="ListParagraph"/>
              <w:spacing w:after="0" w:line="240" w:lineRule="auto"/>
            </w:pPr>
            <w:r w:rsidRPr="008D3A04">
              <w:t>(.......) Fonksiyonun bir noktada limitinin olması için istenen noktadaki sağdan ve soldan limitleri eşit olmalıdır.</w:t>
            </w:r>
          </w:p>
          <w:p w:rsidR="00970F32" w:rsidRPr="008D3A04" w:rsidRDefault="00970F32" w:rsidP="008D3A04">
            <w:pPr>
              <w:pStyle w:val="ListParagraph"/>
              <w:spacing w:after="0" w:line="240" w:lineRule="auto"/>
            </w:pPr>
            <w:r w:rsidRPr="008D3A04">
              <w:t>(.......)  Parçalı fonksiyonlarda limit kesinlikle vardır.</w:t>
            </w:r>
          </w:p>
          <w:p w:rsidR="00970F32" w:rsidRPr="008D3A04" w:rsidRDefault="00970F32" w:rsidP="008D3A04">
            <w:pPr>
              <w:pStyle w:val="ListParagraph"/>
              <w:spacing w:after="0" w:line="240" w:lineRule="auto"/>
            </w:pPr>
            <w:r w:rsidRPr="008D3A04">
              <w:t>(.......)   Sabit fonksiyonun limiti kendisidir.</w:t>
            </w:r>
          </w:p>
          <w:p w:rsidR="00970F32" w:rsidRPr="008D3A04" w:rsidRDefault="00970F32" w:rsidP="008D3A04">
            <w:pPr>
              <w:pStyle w:val="ListParagraph"/>
              <w:spacing w:after="0" w:line="240" w:lineRule="auto"/>
            </w:pPr>
            <w:r w:rsidRPr="008D3A04">
              <w:t>(.......)  Bir fonksiyon limiti olduğu her noktada sürekli olmak zorundadır.</w:t>
            </w:r>
          </w:p>
          <w:p w:rsidR="00970F32" w:rsidRPr="008D3A04" w:rsidRDefault="00970F32" w:rsidP="008D3A04">
            <w:pPr>
              <w:pStyle w:val="ListParagraph"/>
              <w:spacing w:after="0" w:line="240" w:lineRule="auto"/>
            </w:pPr>
            <w:r w:rsidRPr="008D3A04">
              <w:t>(.......)  Bir fonksiyonun verilen noktada sürekli olması için o noktada sağdan ve soldan limiti ile o noktada aldığı değer birbirine eşit olmalıdır.</w:t>
            </w:r>
          </w:p>
        </w:tc>
      </w:tr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67.75pt;margin-top:40.75pt;width:.05pt;height:109.5pt;z-index:251659264;mso-position-horizontal-relative:text;mso-position-vertical-relative:text" o:connectortype="straight"/>
              </w:pict>
            </w:r>
            <w:r w:rsidRPr="008D3A04">
              <w:t xml:space="preserve"> </w:t>
            </w:r>
            <w:r w:rsidRPr="008D3A04">
              <w:rPr>
                <w:sz w:val="32"/>
                <w:szCs w:val="32"/>
              </w:rPr>
              <w:fldChar w:fldCharType="begin"/>
            </w:r>
            <w:r w:rsidRPr="008D3A04">
              <w:rPr>
                <w:sz w:val="32"/>
                <w:szCs w:val="32"/>
              </w:rPr>
              <w:instrText xml:space="preserve"> QUOTE </w:instrText>
            </w:r>
            <w:r w:rsidRPr="008D3A04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037AA&quot;/&gt;&lt;wsp:rsid wsp:val=&quot;00093D8D&quot;/&gt;&lt;wsp:rsid wsp:val=&quot;000A65AB&quot;/&gt;&lt;wsp:rsid wsp:val=&quot;000A6717&quot;/&gt;&lt;wsp:rsid wsp:val=&quot;00156BC2&quot;/&gt;&lt;wsp:rsid wsp:val=&quot;00190E16&quot;/&gt;&lt;wsp:rsid wsp:val=&quot;001B41A1&quot;/&gt;&lt;wsp:rsid wsp:val=&quot;002422A9&quot;/&gt;&lt;wsp:rsid wsp:val=&quot;002473BD&quot;/&gt;&lt;wsp:rsid wsp:val=&quot;002A2E6C&quot;/&gt;&lt;wsp:rsid wsp:val=&quot;002A56F9&quot;/&gt;&lt;wsp:rsid wsp:val=&quot;002B69DD&quot;/&gt;&lt;wsp:rsid wsp:val=&quot;003206DF&quot;/&gt;&lt;wsp:rsid wsp:val=&quot;0032567D&quot;/&gt;&lt;wsp:rsid wsp:val=&quot;00341D09&quot;/&gt;&lt;wsp:rsid wsp:val=&quot;00346BED&quot;/&gt;&lt;wsp:rsid wsp:val=&quot;003B792F&quot;/&gt;&lt;wsp:rsid wsp:val=&quot;003F483F&quot;/&gt;&lt;wsp:rsid wsp:val=&quot;00400A23&quot;/&gt;&lt;wsp:rsid wsp:val=&quot;00462616&quot;/&gt;&lt;wsp:rsid wsp:val=&quot;00471982&quot;/&gt;&lt;wsp:rsid wsp:val=&quot;00487617&quot;/&gt;&lt;wsp:rsid wsp:val=&quot;00492FA8&quot;/&gt;&lt;wsp:rsid wsp:val=&quot;004A47E4&quot;/&gt;&lt;wsp:rsid wsp:val=&quot;00536111&quot;/&gt;&lt;wsp:rsid wsp:val=&quot;00573866&quot;/&gt;&lt;wsp:rsid wsp:val=&quot;00582223&quot;/&gt;&lt;wsp:rsid wsp:val=&quot;006108F7&quot;/&gt;&lt;wsp:rsid wsp:val=&quot;0065545F&quot;/&gt;&lt;wsp:rsid wsp:val=&quot;006B56C9&quot;/&gt;&lt;wsp:rsid wsp:val=&quot;006C475E&quot;/&gt;&lt;wsp:rsid wsp:val=&quot;0070240C&quot;/&gt;&lt;wsp:rsid wsp:val=&quot;00723DF1&quot;/&gt;&lt;wsp:rsid wsp:val=&quot;00785FF9&quot;/&gt;&lt;wsp:rsid wsp:val=&quot;007C6341&quot;/&gt;&lt;wsp:rsid wsp:val=&quot;007F4111&quot;/&gt;&lt;wsp:rsid wsp:val=&quot;007F4B93&quot;/&gt;&lt;wsp:rsid wsp:val=&quot;00807975&quot;/&gt;&lt;wsp:rsid wsp:val=&quot;00820939&quot;/&gt;&lt;wsp:rsid wsp:val=&quot;008A6A9B&quot;/&gt;&lt;wsp:rsid wsp:val=&quot;008D3A04&quot;/&gt;&lt;wsp:rsid wsp:val=&quot;00907846&quot;/&gt;&lt;wsp:rsid wsp:val=&quot;009206D0&quot;/&gt;&lt;wsp:rsid wsp:val=&quot;00936003&quot;/&gt;&lt;wsp:rsid wsp:val=&quot;009556E2&quot;/&gt;&lt;wsp:rsid wsp:val=&quot;00984949&quot;/&gt;&lt;wsp:rsid wsp:val=&quot;0099080F&quot;/&gt;&lt;wsp:rsid wsp:val=&quot;00A11037&quot;/&gt;&lt;wsp:rsid wsp:val=&quot;00A37844&quot;/&gt;&lt;wsp:rsid wsp:val=&quot;00A42D1D&quot;/&gt;&lt;wsp:rsid wsp:val=&quot;00A54457&quot;/&gt;&lt;wsp:rsid wsp:val=&quot;00A66DFC&quot;/&gt;&lt;wsp:rsid wsp:val=&quot;00A90CD8&quot;/&gt;&lt;wsp:rsid wsp:val=&quot;00AC03C3&quot;/&gt;&lt;wsp:rsid wsp:val=&quot;00AC629A&quot;/&gt;&lt;wsp:rsid wsp:val=&quot;00AC737D&quot;/&gt;&lt;wsp:rsid wsp:val=&quot;00AD5F4A&quot;/&gt;&lt;wsp:rsid wsp:val=&quot;00B037AA&quot;/&gt;&lt;wsp:rsid wsp:val=&quot;00B36333&quot;/&gt;&lt;wsp:rsid wsp:val=&quot;00B55CC0&quot;/&gt;&lt;wsp:rsid wsp:val=&quot;00BA18F0&quot;/&gt;&lt;wsp:rsid wsp:val=&quot;00BB6DE9&quot;/&gt;&lt;wsp:rsid wsp:val=&quot;00BC294E&quot;/&gt;&lt;wsp:rsid wsp:val=&quot;00BE69D5&quot;/&gt;&lt;wsp:rsid wsp:val=&quot;00BF63B1&quot;/&gt;&lt;wsp:rsid wsp:val=&quot;00CE120A&quot;/&gt;&lt;wsp:rsid wsp:val=&quot;00D02F41&quot;/&gt;&lt;wsp:rsid wsp:val=&quot;00D16739&quot;/&gt;&lt;wsp:rsid wsp:val=&quot;00D2300E&quot;/&gt;&lt;wsp:rsid wsp:val=&quot;00D92BFD&quot;/&gt;&lt;wsp:rsid wsp:val=&quot;00E14CCA&quot;/&gt;&lt;wsp:rsid wsp:val=&quot;00E2379F&quot;/&gt;&lt;wsp:rsid wsp:val=&quot;00EB34E4&quot;/&gt;&lt;wsp:rsid wsp:val=&quot;00ED72EC&quot;/&gt;&lt;wsp:rsid wsp:val=&quot;00EF119B&quot;/&gt;&lt;wsp:rsid wsp:val=&quot;00EF1A1B&quot;/&gt;&lt;wsp:rsid wsp:val=&quot;00F2118D&quot;/&gt;&lt;wsp:rsid wsp:val=&quot;00F43EB1&quot;/&gt;&lt;wsp:rsid wsp:val=&quot;00F70150&quot;/&gt;&lt;wsp:rsid wsp:val=&quot;00FA2D9B&quot;/&gt;&lt;/wsp:rsids&gt;&lt;/w:docPr&gt;&lt;w:body&gt;&lt;w:p wsp:rsidR=&quot;00000000&quot; wsp:rsidRDefault=&quot;002A2E6C&quot;&gt;&lt;m:oMathPara&gt;&lt;m:oMath&gt;&lt;m:r&gt;&lt;w:rPr&gt;&lt;w:rFonts w:ascii=&quot;Cambria Math&quot; w:fareast=&quot;Calibri&quot; w:h-ansi=&quot;Cambria Math&quot; w:cs=&quot;TimesNewRomanPSMT&quot;/&gt;&lt;wx:font wx:val=&quot;Cambria Math&quot;/&gt;&lt;w:i/&gt;&lt;w:sz w:val=&quot;32&quot;/&gt;&lt;w:sz-cs w:val=&quot;32&quot;/&gt;&lt;/w:rPr&gt;&lt;m:t&gt;f&lt;/m:t&gt;&lt;/m:r&gt;&lt;m:d&gt;&lt;m:dPr&gt;&lt;m:ctrlP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/m:ctrlPr&gt;&lt;/m:dPr&gt;&lt;m:e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x&lt;/m:t&gt;&lt;/m:r&gt;&lt;/m:e&gt;&lt;/m:d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=&lt;/m:t&gt;&lt;/m:r&gt;&lt;m:f&gt;&lt;m:fPr&gt;&lt;m:ctrlP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/m:ctrlPr&gt;&lt;/m:fPr&gt;&lt;m:num&gt;&lt;m:sSup&gt;&lt;m:sSupPr&gt;&lt;m:ctrlP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/m:ctrlPr&gt;&lt;/m:sSupPr&gt;&lt;m:e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3x&lt;/m:t&gt;&lt;/m:r&gt;&lt;/m:e&gt;&lt;m:sup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2&lt;/m:t&gt;&lt;/m:r&gt;&lt;/m:sup&gt;&lt;/m:sSup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+4&lt;/m:t&gt;&lt;/m:r&gt;&lt;/m:num&gt;&lt;m:den&gt;&lt;m:sSup&gt;&lt;m:sSupPr&gt;&lt;m:ctrlP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/m:ctrlPr&gt;&lt;/m:sSupPr&gt;&lt;m:e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x&lt;/m:t&gt;&lt;/m:r&gt;&lt;/m:e&gt;&lt;m:sup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2&lt;/m:t&gt;&lt;/m:r&gt;&lt;/m:sup&gt;&lt;/m:sSup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-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8D3A04">
              <w:rPr>
                <w:sz w:val="32"/>
                <w:szCs w:val="32"/>
              </w:rPr>
              <w:instrText xml:space="preserve"> </w:instrText>
            </w:r>
            <w:r w:rsidRPr="008D3A04">
              <w:rPr>
                <w:sz w:val="32"/>
                <w:szCs w:val="32"/>
              </w:rPr>
              <w:fldChar w:fldCharType="separate"/>
            </w:r>
            <w:r w:rsidRPr="008D3A04">
              <w:pict>
                <v:shape id="_x0000_i1026" type="#_x0000_t75" style="width:87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037AA&quot;/&gt;&lt;wsp:rsid wsp:val=&quot;00093D8D&quot;/&gt;&lt;wsp:rsid wsp:val=&quot;000A65AB&quot;/&gt;&lt;wsp:rsid wsp:val=&quot;000A6717&quot;/&gt;&lt;wsp:rsid wsp:val=&quot;00156BC2&quot;/&gt;&lt;wsp:rsid wsp:val=&quot;00190E16&quot;/&gt;&lt;wsp:rsid wsp:val=&quot;001B41A1&quot;/&gt;&lt;wsp:rsid wsp:val=&quot;002422A9&quot;/&gt;&lt;wsp:rsid wsp:val=&quot;002473BD&quot;/&gt;&lt;wsp:rsid wsp:val=&quot;002A2E6C&quot;/&gt;&lt;wsp:rsid wsp:val=&quot;002A56F9&quot;/&gt;&lt;wsp:rsid wsp:val=&quot;002B69DD&quot;/&gt;&lt;wsp:rsid wsp:val=&quot;003206DF&quot;/&gt;&lt;wsp:rsid wsp:val=&quot;0032567D&quot;/&gt;&lt;wsp:rsid wsp:val=&quot;00341D09&quot;/&gt;&lt;wsp:rsid wsp:val=&quot;00346BED&quot;/&gt;&lt;wsp:rsid wsp:val=&quot;003B792F&quot;/&gt;&lt;wsp:rsid wsp:val=&quot;003F483F&quot;/&gt;&lt;wsp:rsid wsp:val=&quot;00400A23&quot;/&gt;&lt;wsp:rsid wsp:val=&quot;00462616&quot;/&gt;&lt;wsp:rsid wsp:val=&quot;00471982&quot;/&gt;&lt;wsp:rsid wsp:val=&quot;00487617&quot;/&gt;&lt;wsp:rsid wsp:val=&quot;00492FA8&quot;/&gt;&lt;wsp:rsid wsp:val=&quot;004A47E4&quot;/&gt;&lt;wsp:rsid wsp:val=&quot;00536111&quot;/&gt;&lt;wsp:rsid wsp:val=&quot;00573866&quot;/&gt;&lt;wsp:rsid wsp:val=&quot;00582223&quot;/&gt;&lt;wsp:rsid wsp:val=&quot;006108F7&quot;/&gt;&lt;wsp:rsid wsp:val=&quot;0065545F&quot;/&gt;&lt;wsp:rsid wsp:val=&quot;006B56C9&quot;/&gt;&lt;wsp:rsid wsp:val=&quot;006C475E&quot;/&gt;&lt;wsp:rsid wsp:val=&quot;0070240C&quot;/&gt;&lt;wsp:rsid wsp:val=&quot;00723DF1&quot;/&gt;&lt;wsp:rsid wsp:val=&quot;00785FF9&quot;/&gt;&lt;wsp:rsid wsp:val=&quot;007C6341&quot;/&gt;&lt;wsp:rsid wsp:val=&quot;007F4111&quot;/&gt;&lt;wsp:rsid wsp:val=&quot;007F4B93&quot;/&gt;&lt;wsp:rsid wsp:val=&quot;00807975&quot;/&gt;&lt;wsp:rsid wsp:val=&quot;00820939&quot;/&gt;&lt;wsp:rsid wsp:val=&quot;008A6A9B&quot;/&gt;&lt;wsp:rsid wsp:val=&quot;008D3A04&quot;/&gt;&lt;wsp:rsid wsp:val=&quot;00907846&quot;/&gt;&lt;wsp:rsid wsp:val=&quot;009206D0&quot;/&gt;&lt;wsp:rsid wsp:val=&quot;00936003&quot;/&gt;&lt;wsp:rsid wsp:val=&quot;009556E2&quot;/&gt;&lt;wsp:rsid wsp:val=&quot;00984949&quot;/&gt;&lt;wsp:rsid wsp:val=&quot;0099080F&quot;/&gt;&lt;wsp:rsid wsp:val=&quot;00A11037&quot;/&gt;&lt;wsp:rsid wsp:val=&quot;00A37844&quot;/&gt;&lt;wsp:rsid wsp:val=&quot;00A42D1D&quot;/&gt;&lt;wsp:rsid wsp:val=&quot;00A54457&quot;/&gt;&lt;wsp:rsid wsp:val=&quot;00A66DFC&quot;/&gt;&lt;wsp:rsid wsp:val=&quot;00A90CD8&quot;/&gt;&lt;wsp:rsid wsp:val=&quot;00AC03C3&quot;/&gt;&lt;wsp:rsid wsp:val=&quot;00AC629A&quot;/&gt;&lt;wsp:rsid wsp:val=&quot;00AC737D&quot;/&gt;&lt;wsp:rsid wsp:val=&quot;00AD5F4A&quot;/&gt;&lt;wsp:rsid wsp:val=&quot;00B037AA&quot;/&gt;&lt;wsp:rsid wsp:val=&quot;00B36333&quot;/&gt;&lt;wsp:rsid wsp:val=&quot;00B55CC0&quot;/&gt;&lt;wsp:rsid wsp:val=&quot;00BA18F0&quot;/&gt;&lt;wsp:rsid wsp:val=&quot;00BB6DE9&quot;/&gt;&lt;wsp:rsid wsp:val=&quot;00BC294E&quot;/&gt;&lt;wsp:rsid wsp:val=&quot;00BE69D5&quot;/&gt;&lt;wsp:rsid wsp:val=&quot;00BF63B1&quot;/&gt;&lt;wsp:rsid wsp:val=&quot;00CE120A&quot;/&gt;&lt;wsp:rsid wsp:val=&quot;00D02F41&quot;/&gt;&lt;wsp:rsid wsp:val=&quot;00D16739&quot;/&gt;&lt;wsp:rsid wsp:val=&quot;00D2300E&quot;/&gt;&lt;wsp:rsid wsp:val=&quot;00D92BFD&quot;/&gt;&lt;wsp:rsid wsp:val=&quot;00E14CCA&quot;/&gt;&lt;wsp:rsid wsp:val=&quot;00E2379F&quot;/&gt;&lt;wsp:rsid wsp:val=&quot;00EB34E4&quot;/&gt;&lt;wsp:rsid wsp:val=&quot;00ED72EC&quot;/&gt;&lt;wsp:rsid wsp:val=&quot;00EF119B&quot;/&gt;&lt;wsp:rsid wsp:val=&quot;00EF1A1B&quot;/&gt;&lt;wsp:rsid wsp:val=&quot;00F2118D&quot;/&gt;&lt;wsp:rsid wsp:val=&quot;00F43EB1&quot;/&gt;&lt;wsp:rsid wsp:val=&quot;00F70150&quot;/&gt;&lt;wsp:rsid wsp:val=&quot;00FA2D9B&quot;/&gt;&lt;/wsp:rsids&gt;&lt;/w:docPr&gt;&lt;w:body&gt;&lt;w:p wsp:rsidR=&quot;00000000&quot; wsp:rsidRDefault=&quot;002A2E6C&quot;&gt;&lt;m:oMathPara&gt;&lt;m:oMath&gt;&lt;m:r&gt;&lt;w:rPr&gt;&lt;w:rFonts w:ascii=&quot;Cambria Math&quot; w:fareast=&quot;Calibri&quot; w:h-ansi=&quot;Cambria Math&quot; w:cs=&quot;TimesNewRomanPSMT&quot;/&gt;&lt;wx:font wx:val=&quot;Cambria Math&quot;/&gt;&lt;w:i/&gt;&lt;w:sz w:val=&quot;32&quot;/&gt;&lt;w:sz-cs w:val=&quot;32&quot;/&gt;&lt;/w:rPr&gt;&lt;m:t&gt;f&lt;/m:t&gt;&lt;/m:r&gt;&lt;m:d&gt;&lt;m:dPr&gt;&lt;m:ctrlP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/m:ctrlPr&gt;&lt;/m:dPr&gt;&lt;m:e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x&lt;/m:t&gt;&lt;/m:r&gt;&lt;/m:e&gt;&lt;/m:d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=&lt;/m:t&gt;&lt;/m:r&gt;&lt;m:f&gt;&lt;m:fPr&gt;&lt;m:ctrlP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/m:ctrlPr&gt;&lt;/m:fPr&gt;&lt;m:num&gt;&lt;m:sSup&gt;&lt;m:sSupPr&gt;&lt;m:ctrlP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/m:ctrlPr&gt;&lt;/m:sSupPr&gt;&lt;m:e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3x&lt;/m:t&gt;&lt;/m:r&gt;&lt;/m:e&gt;&lt;m:sup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2&lt;/m:t&gt;&lt;/m:r&gt;&lt;/m:sup&gt;&lt;/m:sSup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+4&lt;/m:t&gt;&lt;/m:r&gt;&lt;/m:num&gt;&lt;m:den&gt;&lt;m:sSup&gt;&lt;m:sSupPr&gt;&lt;m:ctrlP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/m:ctrlPr&gt;&lt;/m:sSupPr&gt;&lt;m:e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x&lt;/m:t&gt;&lt;/m:r&gt;&lt;/m:e&gt;&lt;m:sup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2&lt;/m:t&gt;&lt;/m:r&gt;&lt;/m:sup&gt;&lt;/m:sSup&gt;&lt;m:r&gt;&lt;w:rPr&gt;&lt;w:rFonts w:ascii=&quot;Cambria Math&quot; w:h-ansi=&quot;Cambria Math&quot; w:cs=&quot;TimesNewRomanPSMT&quot;/&gt;&lt;wx:font wx:val=&quot;Cambria Math&quot;/&gt;&lt;w:i/&gt;&lt;w:sz w:val=&quot;32&quot;/&gt;&lt;w:sz-cs w:val=&quot;32&quot;/&gt;&lt;/w:rPr&gt;&lt;m:t&gt;-1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8D3A04">
              <w:rPr>
                <w:sz w:val="32"/>
                <w:szCs w:val="32"/>
              </w:rPr>
              <w:fldChar w:fldCharType="end"/>
            </w:r>
            <w:r w:rsidRPr="008D3A04">
              <w:rPr>
                <w:sz w:val="32"/>
                <w:szCs w:val="32"/>
              </w:rPr>
              <w:t xml:space="preserve">   </w:t>
            </w:r>
            <w:r w:rsidRPr="008D3A04">
              <w:rPr>
                <w:rFonts w:ascii="TimesNewRomanPSMT" w:hAnsi="TimesNewRomanPSMT" w:cs="TimesNewRomanPSMT"/>
              </w:rPr>
              <w:t xml:space="preserve">fonksiyonunun; a) </w:t>
            </w:r>
            <w:r w:rsidRPr="008D3A04">
              <w:rPr>
                <w:rFonts w:ascii="TimesNewRomanPSMT" w:hAnsi="TimesNewRomanPSMT" w:cs="TimesNewRomanPSMT"/>
                <w:u w:val="single"/>
              </w:rPr>
              <w:t>en geniş tanım kümesini</w:t>
            </w:r>
            <w:r w:rsidRPr="008D3A04">
              <w:rPr>
                <w:rFonts w:ascii="TimesNewRomanPSMT" w:hAnsi="TimesNewRomanPSMT" w:cs="TimesNewRomanPSMT"/>
              </w:rPr>
              <w:t xml:space="preserve"> bulunuz? b) </w:t>
            </w:r>
            <w:r w:rsidRPr="008D3A04">
              <w:rPr>
                <w:rFonts w:ascii="TimesNewRomanPSMT" w:hAnsi="TimesNewRomanPSMT" w:cs="TimesNewRomanPSMT"/>
                <w:u w:val="double"/>
              </w:rPr>
              <w:t>süreksizlik noktaları</w:t>
            </w:r>
            <w:r w:rsidRPr="008D3A04">
              <w:rPr>
                <w:rFonts w:ascii="TimesNewRomanPSMT" w:hAnsi="TimesNewRomanPSMT" w:cs="TimesNewRomanPSMT"/>
              </w:rPr>
              <w:t>nı bulunuz. ( 5 +5 puandır)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 xml:space="preserve"> 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</w:tc>
      </w:tr>
      <w:tr w:rsidR="00970F32" w:rsidRPr="008D3A04" w:rsidTr="008D3A04">
        <w:trPr>
          <w:trHeight w:val="2890"/>
        </w:trPr>
        <w:tc>
          <w:tcPr>
            <w:tcW w:w="10606" w:type="dxa"/>
          </w:tcPr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8D3A04">
              <w:t>(10 puandır.)</w:t>
            </w:r>
          </w:p>
          <w:p w:rsidR="00970F32" w:rsidRPr="008D3A04" w:rsidRDefault="00970F32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6.4pt;margin-top:48.55pt;width:243.85pt;height:44.55pt;z-index:251655168" stroked="f">
                  <v:textbox>
                    <w:txbxContent>
                      <w:p w:rsidR="00970F32" w:rsidRDefault="00970F32"/>
                    </w:txbxContent>
                  </v:textbox>
                </v:shape>
              </w:pict>
            </w:r>
            <w:r w:rsidRPr="008D3A04">
              <w:rPr>
                <w:noProof/>
                <w:lang w:eastAsia="tr-TR"/>
              </w:rPr>
              <w:pict>
                <v:shape id="Resim 1" o:spid="_x0000_i1027" type="#_x0000_t75" alt="http://www.lysmat.com/ossmat/snv/konulara_gore/mat/limit/10.png?psid=1" style="width:249.75pt;height:87pt;visibility:visible">
                  <v:imagedata r:id="rId9" o:title=""/>
                </v:shape>
              </w:pict>
            </w:r>
          </w:p>
        </w:tc>
      </w:tr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8D3A04">
              <w:t xml:space="preserve"> </w:t>
            </w:r>
            <w:r w:rsidRPr="008D3A04">
              <w:fldChar w:fldCharType="begin"/>
            </w:r>
            <w:r w:rsidRPr="008D3A04">
              <w:instrText xml:space="preserve"> QUOTE </w:instrText>
            </w:r>
            <w:r w:rsidRPr="008D3A04">
              <w:pict>
                <v:shape id="_x0000_i1028" type="#_x0000_t75" style="width:111pt;height:4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037AA&quot;/&gt;&lt;wsp:rsid wsp:val=&quot;00093D8D&quot;/&gt;&lt;wsp:rsid wsp:val=&quot;000A65AB&quot;/&gt;&lt;wsp:rsid wsp:val=&quot;000A6717&quot;/&gt;&lt;wsp:rsid wsp:val=&quot;00156BC2&quot;/&gt;&lt;wsp:rsid wsp:val=&quot;00190E16&quot;/&gt;&lt;wsp:rsid wsp:val=&quot;001B41A1&quot;/&gt;&lt;wsp:rsid wsp:val=&quot;002422A9&quot;/&gt;&lt;wsp:rsid wsp:val=&quot;002473BD&quot;/&gt;&lt;wsp:rsid wsp:val=&quot;002A56F9&quot;/&gt;&lt;wsp:rsid wsp:val=&quot;002B69DD&quot;/&gt;&lt;wsp:rsid wsp:val=&quot;003206DF&quot;/&gt;&lt;wsp:rsid wsp:val=&quot;0032567D&quot;/&gt;&lt;wsp:rsid wsp:val=&quot;00341D09&quot;/&gt;&lt;wsp:rsid wsp:val=&quot;00346BED&quot;/&gt;&lt;wsp:rsid wsp:val=&quot;003B792F&quot;/&gt;&lt;wsp:rsid wsp:val=&quot;003F483F&quot;/&gt;&lt;wsp:rsid wsp:val=&quot;00400A23&quot;/&gt;&lt;wsp:rsid wsp:val=&quot;00462616&quot;/&gt;&lt;wsp:rsid wsp:val=&quot;00471982&quot;/&gt;&lt;wsp:rsid wsp:val=&quot;00487617&quot;/&gt;&lt;wsp:rsid wsp:val=&quot;00492FA8&quot;/&gt;&lt;wsp:rsid wsp:val=&quot;004A47E4&quot;/&gt;&lt;wsp:rsid wsp:val=&quot;00536111&quot;/&gt;&lt;wsp:rsid wsp:val=&quot;00573866&quot;/&gt;&lt;wsp:rsid wsp:val=&quot;00582223&quot;/&gt;&lt;wsp:rsid wsp:val=&quot;006108F7&quot;/&gt;&lt;wsp:rsid wsp:val=&quot;0065545F&quot;/&gt;&lt;wsp:rsid wsp:val=&quot;00681D17&quot;/&gt;&lt;wsp:rsid wsp:val=&quot;006B56C9&quot;/&gt;&lt;wsp:rsid wsp:val=&quot;006C475E&quot;/&gt;&lt;wsp:rsid wsp:val=&quot;0070240C&quot;/&gt;&lt;wsp:rsid wsp:val=&quot;00723DF1&quot;/&gt;&lt;wsp:rsid wsp:val=&quot;00785FF9&quot;/&gt;&lt;wsp:rsid wsp:val=&quot;007C6341&quot;/&gt;&lt;wsp:rsid wsp:val=&quot;007F4111&quot;/&gt;&lt;wsp:rsid wsp:val=&quot;007F4B93&quot;/&gt;&lt;wsp:rsid wsp:val=&quot;00807975&quot;/&gt;&lt;wsp:rsid wsp:val=&quot;00820939&quot;/&gt;&lt;wsp:rsid wsp:val=&quot;008A6A9B&quot;/&gt;&lt;wsp:rsid wsp:val=&quot;008D3A04&quot;/&gt;&lt;wsp:rsid wsp:val=&quot;00907846&quot;/&gt;&lt;wsp:rsid wsp:val=&quot;009206D0&quot;/&gt;&lt;wsp:rsid wsp:val=&quot;00936003&quot;/&gt;&lt;wsp:rsid wsp:val=&quot;009556E2&quot;/&gt;&lt;wsp:rsid wsp:val=&quot;00984949&quot;/&gt;&lt;wsp:rsid wsp:val=&quot;0099080F&quot;/&gt;&lt;wsp:rsid wsp:val=&quot;00A11037&quot;/&gt;&lt;wsp:rsid wsp:val=&quot;00A37844&quot;/&gt;&lt;wsp:rsid wsp:val=&quot;00A42D1D&quot;/&gt;&lt;wsp:rsid wsp:val=&quot;00A54457&quot;/&gt;&lt;wsp:rsid wsp:val=&quot;00A66DFC&quot;/&gt;&lt;wsp:rsid wsp:val=&quot;00A90CD8&quot;/&gt;&lt;wsp:rsid wsp:val=&quot;00AC03C3&quot;/&gt;&lt;wsp:rsid wsp:val=&quot;00AC629A&quot;/&gt;&lt;wsp:rsid wsp:val=&quot;00AC737D&quot;/&gt;&lt;wsp:rsid wsp:val=&quot;00AD5F4A&quot;/&gt;&lt;wsp:rsid wsp:val=&quot;00B037AA&quot;/&gt;&lt;wsp:rsid wsp:val=&quot;00B36333&quot;/&gt;&lt;wsp:rsid wsp:val=&quot;00B55CC0&quot;/&gt;&lt;wsp:rsid wsp:val=&quot;00BA18F0&quot;/&gt;&lt;wsp:rsid wsp:val=&quot;00BB6DE9&quot;/&gt;&lt;wsp:rsid wsp:val=&quot;00BC294E&quot;/&gt;&lt;wsp:rsid wsp:val=&quot;00BE69D5&quot;/&gt;&lt;wsp:rsid wsp:val=&quot;00BF63B1&quot;/&gt;&lt;wsp:rsid wsp:val=&quot;00CE120A&quot;/&gt;&lt;wsp:rsid wsp:val=&quot;00D02F41&quot;/&gt;&lt;wsp:rsid wsp:val=&quot;00D16739&quot;/&gt;&lt;wsp:rsid wsp:val=&quot;00D2300E&quot;/&gt;&lt;wsp:rsid wsp:val=&quot;00D92BFD&quot;/&gt;&lt;wsp:rsid wsp:val=&quot;00E14CCA&quot;/&gt;&lt;wsp:rsid wsp:val=&quot;00E2379F&quot;/&gt;&lt;wsp:rsid wsp:val=&quot;00EB34E4&quot;/&gt;&lt;wsp:rsid wsp:val=&quot;00ED72EC&quot;/&gt;&lt;wsp:rsid wsp:val=&quot;00EF119B&quot;/&gt;&lt;wsp:rsid wsp:val=&quot;00EF1A1B&quot;/&gt;&lt;wsp:rsid wsp:val=&quot;00F2118D&quot;/&gt;&lt;wsp:rsid wsp:val=&quot;00F43EB1&quot;/&gt;&lt;wsp:rsid wsp:val=&quot;00F70150&quot;/&gt;&lt;wsp:rsid wsp:val=&quot;00FA2D9B&quot;/&gt;&lt;/wsp:rsids&gt;&lt;/w:docPr&gt;&lt;w:body&gt;&lt;w:p wsp:rsidR=&quot;00000000&quot; wsp:rsidRDefault=&quot;00681D17&quot;&gt;&lt;m:oMathPara&gt;&lt;m:oMath&gt;&lt;m:func&gt;&lt;m:func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lim&lt;/m:t&gt;&lt;/m:r&gt;&lt;/m:e&gt;&lt;m:lim&gt;&lt;m:r&gt;&lt;w:rPr&gt;&lt;w:rFonts w:ascii=&quot;Cambria Math&quot; w:h-ansi=&quot;Cambria Math&quot;/&gt;&lt;wx:font wx:val=&quot;Cambria Math&quot;/&gt;&lt;w:i/&gt;&lt;w:sz w:val=&quot;28&quot;/&gt;&lt;w:sz-cs w:val=&quot;28&quot;/&gt;&lt;/w:rPr&gt;&lt;m:t&gt;xâ†’1&lt;/m:t&gt;&lt;/m:r&gt;&lt;/m:lim&gt;&lt;/m:limLow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Name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sin&lt;/m:t&gt;&lt;/m:r&gt;&lt;/m:fName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rad&gt;&lt;/m:e&gt;&lt;/m:func&gt;&lt;m:r&gt;&lt;w:rPr&gt;&lt;w:rFonts w:ascii=&quot;Cambria Math&quot; w:h-ansi=&quot;Cambria Math&quot;/&gt;&lt;wx:font wx:val=&quot;Cambria Math&quot;/&gt;&lt;w:i/&gt;&lt;w:sz w:val=&quot;28&quot;/&gt;&lt;w:sz-cs w:val=&quot;28&quot;/&gt;&lt;/w:rPr&gt;&lt;m:t&gt;-1)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x-1&lt;/m:t&gt;&lt;/m:r&gt;&lt;/m:den&gt;&lt;/m:f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8D3A04">
              <w:instrText xml:space="preserve"> </w:instrText>
            </w:r>
            <w:r w:rsidRPr="008D3A04">
              <w:fldChar w:fldCharType="separate"/>
            </w:r>
            <w:r w:rsidRPr="008D3A04">
              <w:pict>
                <v:shape id="_x0000_i1029" type="#_x0000_t75" style="width:111pt;height:4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037AA&quot;/&gt;&lt;wsp:rsid wsp:val=&quot;00093D8D&quot;/&gt;&lt;wsp:rsid wsp:val=&quot;000A65AB&quot;/&gt;&lt;wsp:rsid wsp:val=&quot;000A6717&quot;/&gt;&lt;wsp:rsid wsp:val=&quot;00156BC2&quot;/&gt;&lt;wsp:rsid wsp:val=&quot;00190E16&quot;/&gt;&lt;wsp:rsid wsp:val=&quot;001B41A1&quot;/&gt;&lt;wsp:rsid wsp:val=&quot;002422A9&quot;/&gt;&lt;wsp:rsid wsp:val=&quot;002473BD&quot;/&gt;&lt;wsp:rsid wsp:val=&quot;002A56F9&quot;/&gt;&lt;wsp:rsid wsp:val=&quot;002B69DD&quot;/&gt;&lt;wsp:rsid wsp:val=&quot;003206DF&quot;/&gt;&lt;wsp:rsid wsp:val=&quot;0032567D&quot;/&gt;&lt;wsp:rsid wsp:val=&quot;00341D09&quot;/&gt;&lt;wsp:rsid wsp:val=&quot;00346BED&quot;/&gt;&lt;wsp:rsid wsp:val=&quot;003B792F&quot;/&gt;&lt;wsp:rsid wsp:val=&quot;003F483F&quot;/&gt;&lt;wsp:rsid wsp:val=&quot;00400A23&quot;/&gt;&lt;wsp:rsid wsp:val=&quot;00462616&quot;/&gt;&lt;wsp:rsid wsp:val=&quot;00471982&quot;/&gt;&lt;wsp:rsid wsp:val=&quot;00487617&quot;/&gt;&lt;wsp:rsid wsp:val=&quot;00492FA8&quot;/&gt;&lt;wsp:rsid wsp:val=&quot;004A47E4&quot;/&gt;&lt;wsp:rsid wsp:val=&quot;00536111&quot;/&gt;&lt;wsp:rsid wsp:val=&quot;00573866&quot;/&gt;&lt;wsp:rsid wsp:val=&quot;00582223&quot;/&gt;&lt;wsp:rsid wsp:val=&quot;006108F7&quot;/&gt;&lt;wsp:rsid wsp:val=&quot;0065545F&quot;/&gt;&lt;wsp:rsid wsp:val=&quot;00681D17&quot;/&gt;&lt;wsp:rsid wsp:val=&quot;006B56C9&quot;/&gt;&lt;wsp:rsid wsp:val=&quot;006C475E&quot;/&gt;&lt;wsp:rsid wsp:val=&quot;0070240C&quot;/&gt;&lt;wsp:rsid wsp:val=&quot;00723DF1&quot;/&gt;&lt;wsp:rsid wsp:val=&quot;00785FF9&quot;/&gt;&lt;wsp:rsid wsp:val=&quot;007C6341&quot;/&gt;&lt;wsp:rsid wsp:val=&quot;007F4111&quot;/&gt;&lt;wsp:rsid wsp:val=&quot;007F4B93&quot;/&gt;&lt;wsp:rsid wsp:val=&quot;00807975&quot;/&gt;&lt;wsp:rsid wsp:val=&quot;00820939&quot;/&gt;&lt;wsp:rsid wsp:val=&quot;008A6A9B&quot;/&gt;&lt;wsp:rsid wsp:val=&quot;008D3A04&quot;/&gt;&lt;wsp:rsid wsp:val=&quot;00907846&quot;/&gt;&lt;wsp:rsid wsp:val=&quot;009206D0&quot;/&gt;&lt;wsp:rsid wsp:val=&quot;00936003&quot;/&gt;&lt;wsp:rsid wsp:val=&quot;009556E2&quot;/&gt;&lt;wsp:rsid wsp:val=&quot;00984949&quot;/&gt;&lt;wsp:rsid wsp:val=&quot;0099080F&quot;/&gt;&lt;wsp:rsid wsp:val=&quot;00A11037&quot;/&gt;&lt;wsp:rsid wsp:val=&quot;00A37844&quot;/&gt;&lt;wsp:rsid wsp:val=&quot;00A42D1D&quot;/&gt;&lt;wsp:rsid wsp:val=&quot;00A54457&quot;/&gt;&lt;wsp:rsid wsp:val=&quot;00A66DFC&quot;/&gt;&lt;wsp:rsid wsp:val=&quot;00A90CD8&quot;/&gt;&lt;wsp:rsid wsp:val=&quot;00AC03C3&quot;/&gt;&lt;wsp:rsid wsp:val=&quot;00AC629A&quot;/&gt;&lt;wsp:rsid wsp:val=&quot;00AC737D&quot;/&gt;&lt;wsp:rsid wsp:val=&quot;00AD5F4A&quot;/&gt;&lt;wsp:rsid wsp:val=&quot;00B037AA&quot;/&gt;&lt;wsp:rsid wsp:val=&quot;00B36333&quot;/&gt;&lt;wsp:rsid wsp:val=&quot;00B55CC0&quot;/&gt;&lt;wsp:rsid wsp:val=&quot;00BA18F0&quot;/&gt;&lt;wsp:rsid wsp:val=&quot;00BB6DE9&quot;/&gt;&lt;wsp:rsid wsp:val=&quot;00BC294E&quot;/&gt;&lt;wsp:rsid wsp:val=&quot;00BE69D5&quot;/&gt;&lt;wsp:rsid wsp:val=&quot;00BF63B1&quot;/&gt;&lt;wsp:rsid wsp:val=&quot;00CE120A&quot;/&gt;&lt;wsp:rsid wsp:val=&quot;00D02F41&quot;/&gt;&lt;wsp:rsid wsp:val=&quot;00D16739&quot;/&gt;&lt;wsp:rsid wsp:val=&quot;00D2300E&quot;/&gt;&lt;wsp:rsid wsp:val=&quot;00D92BFD&quot;/&gt;&lt;wsp:rsid wsp:val=&quot;00E14CCA&quot;/&gt;&lt;wsp:rsid wsp:val=&quot;00E2379F&quot;/&gt;&lt;wsp:rsid wsp:val=&quot;00EB34E4&quot;/&gt;&lt;wsp:rsid wsp:val=&quot;00ED72EC&quot;/&gt;&lt;wsp:rsid wsp:val=&quot;00EF119B&quot;/&gt;&lt;wsp:rsid wsp:val=&quot;00EF1A1B&quot;/&gt;&lt;wsp:rsid wsp:val=&quot;00F2118D&quot;/&gt;&lt;wsp:rsid wsp:val=&quot;00F43EB1&quot;/&gt;&lt;wsp:rsid wsp:val=&quot;00F70150&quot;/&gt;&lt;wsp:rsid wsp:val=&quot;00FA2D9B&quot;/&gt;&lt;/wsp:rsids&gt;&lt;/w:docPr&gt;&lt;w:body&gt;&lt;w:p wsp:rsidR=&quot;00000000&quot; wsp:rsidRDefault=&quot;00681D17&quot;&gt;&lt;m:oMathPara&gt;&lt;m:oMath&gt;&lt;m:func&gt;&lt;m:func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lim&lt;/m:t&gt;&lt;/m:r&gt;&lt;/m:e&gt;&lt;m:lim&gt;&lt;m:r&gt;&lt;w:rPr&gt;&lt;w:rFonts w:ascii=&quot;Cambria Math&quot; w:h-ansi=&quot;Cambria Math&quot;/&gt;&lt;wx:font wx:val=&quot;Cambria Math&quot;/&gt;&lt;w:i/&gt;&lt;w:sz w:val=&quot;28&quot;/&gt;&lt;w:sz-cs w:val=&quot;28&quot;/&gt;&lt;/w:rPr&gt;&lt;m:t&gt;xâ†’1&lt;/m:t&gt;&lt;/m:r&gt;&lt;/m:lim&gt;&lt;/m:limLow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Name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sin&lt;/m:t&gt;&lt;/m:r&gt;&lt;/m:fName&gt;&lt;m:e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ad&gt;&lt;m:radPr&gt;&lt;m:degHide m:val=&quot;o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radPr&gt;&lt;m:deg/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/m:rad&gt;&lt;/m:e&gt;&lt;/m:func&gt;&lt;m:r&gt;&lt;w:rPr&gt;&lt;w:rFonts w:ascii=&quot;Cambria Math&quot; w:h-ansi=&quot;Cambria Math&quot;/&gt;&lt;wx:font wx:val=&quot;Cambria Math&quot;/&gt;&lt;w:i/&gt;&lt;w:sz w:val=&quot;28&quot;/&gt;&lt;w:sz-cs w:val=&quot;28&quot;/&gt;&lt;/w:rPr&gt;&lt;m:t&gt;-1)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x-1&lt;/m:t&gt;&lt;/m:r&gt;&lt;/m:den&gt;&lt;/m:f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e&gt;&lt;/m:func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8D3A04">
              <w:fldChar w:fldCharType="end"/>
            </w:r>
            <w:r w:rsidRPr="008D3A04">
              <w:t xml:space="preserve">      ifadesinin eşitinin bulunuz?  ( 10 puan )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</w:tc>
      </w:tr>
      <w:tr w:rsidR="00970F32" w:rsidRPr="008D3A04" w:rsidTr="008D3A04">
        <w:tc>
          <w:tcPr>
            <w:tcW w:w="10606" w:type="dxa"/>
          </w:tcPr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tabs>
                <w:tab w:val="left" w:pos="1815"/>
              </w:tabs>
              <w:spacing w:after="0" w:line="240" w:lineRule="auto"/>
            </w:pPr>
            <w:r w:rsidRPr="008D3A04">
              <w:t>( 10 PUANDIR)</w:t>
            </w:r>
            <w:r w:rsidRPr="008D3A04">
              <w:tab/>
            </w: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8" type="#_x0000_t202" style="position:absolute;margin-left:2.75pt;margin-top:64.7pt;width:349pt;height:41.1pt;z-index:251658240" strokecolor="white">
                  <v:textbox>
                    <w:txbxContent>
                      <w:p w:rsidR="00970F32" w:rsidRDefault="00970F32"/>
                      <w:p w:rsidR="00970F32" w:rsidRDefault="00970F32"/>
                    </w:txbxContent>
                  </v:textbox>
                </v:shape>
              </w:pict>
            </w:r>
            <w:r w:rsidRPr="008D3A04">
              <w:rPr>
                <w:noProof/>
                <w:lang w:eastAsia="tr-TR"/>
              </w:rPr>
              <w:pict>
                <v:shape id="_x0000_i1030" type="#_x0000_t75" style="width:339pt;height:101.25pt;visibility:visible">
                  <v:imagedata r:id="rId11" o:title=""/>
                </v:shape>
              </w:pict>
            </w: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</w:p>
          <w:p w:rsidR="00970F32" w:rsidRPr="008D3A04" w:rsidRDefault="00970F32" w:rsidP="008D3A04">
            <w:pPr>
              <w:spacing w:after="0" w:line="240" w:lineRule="auto"/>
              <w:rPr>
                <w:noProof/>
                <w:lang w:eastAsia="tr-TR"/>
              </w:rPr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8D3A04">
              <w:t xml:space="preserve"> ( 10 puandır.) </w:t>
            </w:r>
          </w:p>
          <w:p w:rsidR="00970F32" w:rsidRPr="008D3A04" w:rsidRDefault="00970F32" w:rsidP="008D3A04">
            <w:pPr>
              <w:pStyle w:val="ListParagraph"/>
              <w:spacing w:after="0" w:line="240" w:lineRule="auto"/>
            </w:pPr>
            <w:r w:rsidRPr="008D3A04">
              <w:t>f: R → R,    f(x) = | x – 4 | --  | x+ 2 | olduğuna göre , f( -1  ) + f( 0) + f(1)  toplamı kaçtır?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</w:tc>
      </w:tr>
      <w:tr w:rsidR="00970F32" w:rsidRPr="008D3A04" w:rsidTr="008D3A04">
        <w:trPr>
          <w:trHeight w:val="1416"/>
        </w:trPr>
        <w:tc>
          <w:tcPr>
            <w:tcW w:w="10606" w:type="dxa"/>
          </w:tcPr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8D3A04">
              <w:t xml:space="preserve">          ( 10 puandır.) </w:t>
            </w:r>
          </w:p>
          <w:p w:rsidR="00970F32" w:rsidRPr="008D3A04" w:rsidRDefault="00970F32" w:rsidP="008D3A04">
            <w:pPr>
              <w:spacing w:after="0" w:line="240" w:lineRule="auto"/>
              <w:ind w:left="720"/>
            </w:pPr>
            <w:r w:rsidRPr="008D3A04">
              <w:t>F(x) = | 3 --  x| --  x        fonksiyonunun  grafiğini çiziniz? ( 10 puan)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 xml:space="preserve">                                       </w: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tabs>
                <w:tab w:val="left" w:pos="1665"/>
              </w:tabs>
              <w:spacing w:after="0" w:line="240" w:lineRule="auto"/>
            </w:pPr>
          </w:p>
        </w:tc>
      </w:tr>
    </w:tbl>
    <w:p w:rsidR="00970F32" w:rsidRDefault="00970F32">
      <w:pPr>
        <w:sectPr w:rsidR="00970F32" w:rsidSect="00AC629A">
          <w:type w:val="continuous"/>
          <w:pgSz w:w="11906" w:h="16838"/>
          <w:pgMar w:top="720" w:right="720" w:bottom="720" w:left="720" w:header="708" w:footer="708" w:gutter="0"/>
          <w:cols w:space="567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2"/>
      </w:tblGrid>
      <w:tr w:rsidR="00970F32" w:rsidRPr="008D3A04" w:rsidTr="008D3A04">
        <w:trPr>
          <w:trHeight w:val="4515"/>
        </w:trPr>
        <w:tc>
          <w:tcPr>
            <w:tcW w:w="5222" w:type="dxa"/>
          </w:tcPr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8D3A04">
              <w:t>( 10 PUANDIR. )</w:t>
            </w:r>
          </w:p>
          <w:p w:rsidR="00970F32" w:rsidRPr="008D3A04" w:rsidRDefault="00970F32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29" type="#_x0000_t202" style="position:absolute;margin-left:1pt;margin-top:67.5pt;width:251pt;height:39.3pt;z-index:251656192" stroked="f">
                  <v:textbox>
                    <w:txbxContent>
                      <w:p w:rsidR="00970F32" w:rsidRDefault="00970F32"/>
                    </w:txbxContent>
                  </v:textbox>
                </v:shape>
              </w:pict>
            </w:r>
            <w:r w:rsidRPr="008D3A04">
              <w:rPr>
                <w:noProof/>
                <w:lang w:eastAsia="tr-TR"/>
              </w:rPr>
              <w:pict>
                <v:shape id="Resim 7" o:spid="_x0000_i1031" type="#_x0000_t75" alt="http://www.lysmat.com/ossmat/snv/konulara_gore/mat/limit/6.png?psid=1" style="width:249.75pt;height:99.75pt;visibility:visible">
                  <v:imagedata r:id="rId12" o:title=""/>
                </v:shape>
              </w:pict>
            </w:r>
          </w:p>
        </w:tc>
      </w:tr>
      <w:tr w:rsidR="00970F32" w:rsidRPr="008D3A04" w:rsidTr="008D3A04">
        <w:trPr>
          <w:trHeight w:val="2408"/>
        </w:trPr>
        <w:tc>
          <w:tcPr>
            <w:tcW w:w="5222" w:type="dxa"/>
          </w:tcPr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noProof/>
                <w:lang w:eastAsia="tr-TR"/>
              </w:rPr>
            </w:pPr>
            <w:r w:rsidRPr="008D3A04">
              <w:rPr>
                <w:noProof/>
                <w:lang w:eastAsia="tr-TR"/>
              </w:rPr>
              <w:t>( 5 puandır. )</w:t>
            </w: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 xml:space="preserve">     </w:t>
            </w:r>
            <w:r w:rsidRPr="008D3A04">
              <w:rPr>
                <w:noProof/>
                <w:lang w:eastAsia="tr-TR"/>
              </w:rPr>
              <w:pict>
                <v:shape id="Resim 4" o:spid="_x0000_i1032" type="#_x0000_t75" alt="http://www.lysmat.com/ossmat/snv/konulara_gore/mat/limit/22.png?psid=1" style="width:231.75pt;height:177.75pt;visibility:visible">
                  <v:imagedata r:id="rId13" o:title=""/>
                </v:shape>
              </w:pic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8D3A04">
              <w:t xml:space="preserve">( 10 puandır. ) </w:t>
            </w: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t>( 10 puan)</w:t>
            </w:r>
          </w:p>
          <w:p w:rsidR="00970F32" w:rsidRPr="008D3A04" w:rsidRDefault="00970F32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0" type="#_x0000_t202" style="position:absolute;margin-left:17.9pt;margin-top:63.85pt;width:235.6pt;height:73.05pt;z-index:251657216" stroked="f">
                  <v:textbox style="mso-next-textbox:#_x0000_s1030">
                    <w:txbxContent>
                      <w:p w:rsidR="00970F32" w:rsidRDefault="00970F32"/>
                    </w:txbxContent>
                  </v:textbox>
                </v:shape>
              </w:pict>
            </w:r>
            <w:r w:rsidRPr="008D3A04">
              <w:rPr>
                <w:noProof/>
                <w:lang w:eastAsia="tr-TR"/>
              </w:rPr>
              <w:pict>
                <v:shape id="_x0000_i1033" type="#_x0000_t75" alt="http://www.lysmat.com/ossmat/snv/konulara_gore/mat/limit/23.png?psid=1" style="width:249.75pt;height:128.25pt;visibility:visible">
                  <v:imagedata r:id="rId14" o:title=""/>
                </v:shape>
              </w:pic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-5.25pt;margin-top:7.35pt;width:258.75pt;height:1.5pt;flip:y;z-index:251660288" o:connectortype="straight"/>
              </w:pict>
            </w:r>
          </w:p>
          <w:p w:rsidR="00970F32" w:rsidRPr="008D3A04" w:rsidRDefault="00970F32" w:rsidP="008D3A0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8D3A04">
              <w:t>(5 PUAN)</w:t>
            </w:r>
          </w:p>
          <w:p w:rsidR="00970F32" w:rsidRPr="008D3A04" w:rsidRDefault="00970F32" w:rsidP="008D3A04">
            <w:pPr>
              <w:spacing w:after="0" w:line="240" w:lineRule="auto"/>
            </w:pPr>
            <w:r w:rsidRPr="008D3A04">
              <w:rPr>
                <w:noProof/>
                <w:lang w:eastAsia="tr-TR"/>
              </w:rPr>
              <w:pict>
                <v:shape id="Resim 10" o:spid="_x0000_i1034" type="#_x0000_t75" alt="http://www.lysmat.com/ossmat/snv/konulara_gore/mat/limit/15.png?psid=1" style="width:249pt;height:63pt;visibility:visible">
                  <v:imagedata r:id="rId15" o:title=""/>
                </v:shape>
              </w:pict>
            </w: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p w:rsidR="00970F32" w:rsidRPr="008D3A04" w:rsidRDefault="00970F32" w:rsidP="008D3A04">
            <w:pPr>
              <w:spacing w:after="0" w:line="240" w:lineRule="auto"/>
            </w:pPr>
          </w:p>
          <w:tbl>
            <w:tblPr>
              <w:tblW w:w="51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135"/>
            </w:tblGrid>
            <w:tr w:rsidR="00970F32" w:rsidRPr="008D3A04" w:rsidTr="008D3A04">
              <w:trPr>
                <w:trHeight w:val="712"/>
              </w:trPr>
              <w:tc>
                <w:tcPr>
                  <w:tcW w:w="5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F32" w:rsidRPr="008D3A04" w:rsidRDefault="00970F32" w:rsidP="008D3A04">
                  <w:pPr>
                    <w:spacing w:after="0" w:line="240" w:lineRule="auto"/>
                  </w:pPr>
                </w:p>
                <w:p w:rsidR="00970F32" w:rsidRPr="008D3A04" w:rsidRDefault="00970F32" w:rsidP="008D3A04">
                  <w:pPr>
                    <w:spacing w:after="0" w:line="240" w:lineRule="auto"/>
                  </w:pPr>
                </w:p>
              </w:tc>
            </w:tr>
          </w:tbl>
          <w:p w:rsidR="00970F32" w:rsidRPr="008D3A04" w:rsidRDefault="00970F32" w:rsidP="008D3A04">
            <w:pPr>
              <w:spacing w:after="0" w:line="240" w:lineRule="auto"/>
            </w:pPr>
          </w:p>
        </w:tc>
      </w:tr>
    </w:tbl>
    <w:p w:rsidR="00970F32" w:rsidRDefault="00970F32"/>
    <w:sectPr w:rsidR="00970F32" w:rsidSect="00CE120A">
      <w:type w:val="continuous"/>
      <w:pgSz w:w="11906" w:h="16838"/>
      <w:pgMar w:top="720" w:right="720" w:bottom="720" w:left="720" w:header="708" w:footer="708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F32" w:rsidRDefault="00970F32" w:rsidP="00D92BFD">
      <w:pPr>
        <w:spacing w:after="0" w:line="240" w:lineRule="auto"/>
      </w:pPr>
      <w:r>
        <w:separator/>
      </w:r>
    </w:p>
  </w:endnote>
  <w:endnote w:type="continuationSeparator" w:id="0">
    <w:p w:rsidR="00970F32" w:rsidRDefault="00970F32" w:rsidP="00D92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32" w:rsidRDefault="00970F32">
    <w:pPr>
      <w:pStyle w:val="Footer"/>
    </w:pPr>
    <w:r w:rsidRPr="00D92BFD">
      <w:t>Değerli öğrencilerime başarılar diler</w:t>
    </w:r>
    <w:r>
      <w:t>im. Her sorunun tam doğru cevabı puanlanmıştır.</w:t>
    </w:r>
    <w:r w:rsidRPr="00D92BFD">
      <w:t xml:space="preserve"> Matematik</w:t>
    </w:r>
    <w:r>
      <w:t xml:space="preserve">  </w:t>
    </w:r>
    <w:r w:rsidRPr="00D92BFD">
      <w:t xml:space="preserve"> </w:t>
    </w:r>
    <w:r>
      <w:t>ZÜMRESİ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F32" w:rsidRDefault="00970F32" w:rsidP="00D92BFD">
      <w:pPr>
        <w:spacing w:after="0" w:line="240" w:lineRule="auto"/>
      </w:pPr>
      <w:r>
        <w:separator/>
      </w:r>
    </w:p>
  </w:footnote>
  <w:footnote w:type="continuationSeparator" w:id="0">
    <w:p w:rsidR="00970F32" w:rsidRDefault="00970F32" w:rsidP="00D92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74F44"/>
    <w:multiLevelType w:val="hybridMultilevel"/>
    <w:tmpl w:val="B9683D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213402"/>
    <w:multiLevelType w:val="hybridMultilevel"/>
    <w:tmpl w:val="C9683AD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727A2"/>
    <w:multiLevelType w:val="hybridMultilevel"/>
    <w:tmpl w:val="B9683D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5D0D24"/>
    <w:multiLevelType w:val="hybridMultilevel"/>
    <w:tmpl w:val="55F04734"/>
    <w:lvl w:ilvl="0" w:tplc="7F38146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9A5490A"/>
    <w:multiLevelType w:val="hybridMultilevel"/>
    <w:tmpl w:val="B9683D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6836E5"/>
    <w:multiLevelType w:val="hybridMultilevel"/>
    <w:tmpl w:val="10726844"/>
    <w:lvl w:ilvl="0" w:tplc="53705DB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7AA"/>
    <w:rsid w:val="00093D8D"/>
    <w:rsid w:val="000A65AB"/>
    <w:rsid w:val="000A6717"/>
    <w:rsid w:val="00156BC2"/>
    <w:rsid w:val="00190E16"/>
    <w:rsid w:val="001B41A1"/>
    <w:rsid w:val="00211F8C"/>
    <w:rsid w:val="002422A9"/>
    <w:rsid w:val="002473BD"/>
    <w:rsid w:val="002A56F9"/>
    <w:rsid w:val="002B69DD"/>
    <w:rsid w:val="003206DF"/>
    <w:rsid w:val="0032567D"/>
    <w:rsid w:val="00341D09"/>
    <w:rsid w:val="00346BED"/>
    <w:rsid w:val="003B792F"/>
    <w:rsid w:val="003F483F"/>
    <w:rsid w:val="00400A23"/>
    <w:rsid w:val="00462616"/>
    <w:rsid w:val="00471982"/>
    <w:rsid w:val="00487617"/>
    <w:rsid w:val="00492FA8"/>
    <w:rsid w:val="004A47E4"/>
    <w:rsid w:val="00536111"/>
    <w:rsid w:val="00573866"/>
    <w:rsid w:val="00582223"/>
    <w:rsid w:val="006108F7"/>
    <w:rsid w:val="0065545F"/>
    <w:rsid w:val="006B56C9"/>
    <w:rsid w:val="006C475E"/>
    <w:rsid w:val="0070240C"/>
    <w:rsid w:val="00723DF1"/>
    <w:rsid w:val="00785FF9"/>
    <w:rsid w:val="007C6341"/>
    <w:rsid w:val="007F4111"/>
    <w:rsid w:val="007F4B93"/>
    <w:rsid w:val="00807975"/>
    <w:rsid w:val="00820939"/>
    <w:rsid w:val="008A6A9B"/>
    <w:rsid w:val="008D3A04"/>
    <w:rsid w:val="00907846"/>
    <w:rsid w:val="009206D0"/>
    <w:rsid w:val="00936003"/>
    <w:rsid w:val="009556E2"/>
    <w:rsid w:val="00970F32"/>
    <w:rsid w:val="00984949"/>
    <w:rsid w:val="0099080F"/>
    <w:rsid w:val="00992665"/>
    <w:rsid w:val="00A11037"/>
    <w:rsid w:val="00A37844"/>
    <w:rsid w:val="00A42D1D"/>
    <w:rsid w:val="00A54457"/>
    <w:rsid w:val="00A66DFC"/>
    <w:rsid w:val="00A90CD8"/>
    <w:rsid w:val="00AC03C3"/>
    <w:rsid w:val="00AC629A"/>
    <w:rsid w:val="00AC737D"/>
    <w:rsid w:val="00AD5F4A"/>
    <w:rsid w:val="00B037AA"/>
    <w:rsid w:val="00B36333"/>
    <w:rsid w:val="00B55CC0"/>
    <w:rsid w:val="00BA18F0"/>
    <w:rsid w:val="00BB6DE9"/>
    <w:rsid w:val="00BC294E"/>
    <w:rsid w:val="00BE69D5"/>
    <w:rsid w:val="00BF63B1"/>
    <w:rsid w:val="00CE120A"/>
    <w:rsid w:val="00D02F41"/>
    <w:rsid w:val="00D16739"/>
    <w:rsid w:val="00D2300E"/>
    <w:rsid w:val="00D92BFD"/>
    <w:rsid w:val="00E14CCA"/>
    <w:rsid w:val="00E2379F"/>
    <w:rsid w:val="00EB34E4"/>
    <w:rsid w:val="00ED72EC"/>
    <w:rsid w:val="00EF119B"/>
    <w:rsid w:val="00EF1A1B"/>
    <w:rsid w:val="00F2118D"/>
    <w:rsid w:val="00F43EB1"/>
    <w:rsid w:val="00F70150"/>
    <w:rsid w:val="00FA2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94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629A"/>
    <w:pPr>
      <w:ind w:left="720"/>
      <w:contextualSpacing/>
    </w:pPr>
  </w:style>
  <w:style w:type="table" w:styleId="TableGrid">
    <w:name w:val="Table Grid"/>
    <w:basedOn w:val="TableNormal"/>
    <w:uiPriority w:val="99"/>
    <w:rsid w:val="005822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92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92BF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92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2BF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55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545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56BC2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9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3</Pages>
  <Words>208</Words>
  <Characters>1189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</dc:creator>
  <cp:keywords/>
  <dc:description/>
  <cp:lastModifiedBy>BİRSEN</cp:lastModifiedBy>
  <cp:revision>33</cp:revision>
  <dcterms:created xsi:type="dcterms:W3CDTF">2013-10-04T07:09:00Z</dcterms:created>
  <dcterms:modified xsi:type="dcterms:W3CDTF">2015-10-21T10:01:00Z</dcterms:modified>
</cp:coreProperties>
</file>