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3B0A1C" w:rsidRPr="00B5533B" w:rsidTr="00B5533B">
        <w:tc>
          <w:tcPr>
            <w:tcW w:w="1060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1</w:t>
            </w:r>
          </w:p>
        </w:tc>
        <w:tc>
          <w:tcPr>
            <w:tcW w:w="1061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2</w:t>
            </w:r>
          </w:p>
        </w:tc>
        <w:tc>
          <w:tcPr>
            <w:tcW w:w="1060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3</w:t>
            </w:r>
          </w:p>
        </w:tc>
        <w:tc>
          <w:tcPr>
            <w:tcW w:w="1061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4</w:t>
            </w:r>
          </w:p>
        </w:tc>
        <w:tc>
          <w:tcPr>
            <w:tcW w:w="1061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5</w:t>
            </w:r>
          </w:p>
        </w:tc>
        <w:tc>
          <w:tcPr>
            <w:tcW w:w="1060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6</w:t>
            </w:r>
          </w:p>
        </w:tc>
        <w:tc>
          <w:tcPr>
            <w:tcW w:w="1061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7</w:t>
            </w:r>
          </w:p>
        </w:tc>
        <w:tc>
          <w:tcPr>
            <w:tcW w:w="1060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8</w:t>
            </w:r>
          </w:p>
        </w:tc>
        <w:tc>
          <w:tcPr>
            <w:tcW w:w="1061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9</w:t>
            </w:r>
          </w:p>
        </w:tc>
        <w:tc>
          <w:tcPr>
            <w:tcW w:w="1061" w:type="dxa"/>
            <w:vAlign w:val="center"/>
          </w:tcPr>
          <w:p w:rsidR="003B0A1C" w:rsidRPr="00B5533B" w:rsidRDefault="003B0A1C" w:rsidP="00B5533B">
            <w:pPr>
              <w:spacing w:after="0" w:line="240" w:lineRule="auto"/>
              <w:jc w:val="center"/>
            </w:pPr>
            <w:r w:rsidRPr="00B5533B">
              <w:t>10</w:t>
            </w:r>
          </w:p>
        </w:tc>
      </w:tr>
      <w:tr w:rsidR="003B0A1C" w:rsidRPr="00B5533B" w:rsidTr="00B5533B">
        <w:tc>
          <w:tcPr>
            <w:tcW w:w="1060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1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0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1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1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0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1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0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1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1061" w:type="dxa"/>
          </w:tcPr>
          <w:p w:rsidR="003B0A1C" w:rsidRPr="00B5533B" w:rsidRDefault="003B0A1C" w:rsidP="00B5533B">
            <w:pPr>
              <w:spacing w:after="0" w:line="240" w:lineRule="auto"/>
            </w:pPr>
          </w:p>
        </w:tc>
      </w:tr>
      <w:tr w:rsidR="003B0A1C" w:rsidRPr="00B5533B" w:rsidTr="00B5533B">
        <w:trPr>
          <w:trHeight w:val="2733"/>
        </w:trPr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1-)2013 LYS</w:t>
            </w:r>
          </w:p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182.25pt;height:81.75pt;visibility:visible">
                  <v:imagedata r:id="rId4" o:title=""/>
                </v:shape>
              </w:pict>
            </w:r>
          </w:p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rFonts w:eastAsia="Times New Roman"/>
                <w:position w:val="-4"/>
                <w:sz w:val="20"/>
                <w:szCs w:val="20"/>
              </w:rPr>
              <w:object w:dxaOrig="180" w:dyaOrig="279">
                <v:shape id="_x0000_i1026" type="#_x0000_t75" style="width:9pt;height:14.25pt" o:ole="">
                  <v:imagedata r:id="rId5" o:title=""/>
                </v:shape>
                <o:OLEObject Type="Embed" ProgID="Equation.DSMT4" ShapeID="_x0000_i1026" DrawAspect="Content" ObjectID="_1506935975" r:id="rId6"/>
              </w:object>
            </w:r>
            <w:r w:rsidRPr="00B5533B">
              <w:t xml:space="preserve"> </w:t>
            </w:r>
            <w:r w:rsidRPr="00B5533B"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</w:pPr>
          </w:p>
        </w:tc>
      </w:tr>
      <w:tr w:rsidR="003B0A1C" w:rsidRPr="00B5533B" w:rsidTr="00B5533B">
        <w:trPr>
          <w:trHeight w:val="2733"/>
        </w:trPr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  <w:sz w:val="20"/>
              </w:rPr>
              <w:t xml:space="preserve"> </w:t>
            </w:r>
            <w:r w:rsidRPr="00B5533B">
              <w:rPr>
                <w:b/>
              </w:rPr>
              <w:t>2-)2013 LYS</w:t>
            </w:r>
          </w:p>
          <w:p w:rsidR="003B0A1C" w:rsidRPr="00B5533B" w:rsidRDefault="003B0A1C" w:rsidP="00B553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5533B">
              <w:rPr>
                <w:noProof/>
                <w:lang w:eastAsia="tr-TR"/>
              </w:rPr>
              <w:pict>
                <v:shape id="Resim 8" o:spid="_x0000_i1027" type="#_x0000_t75" style="width:122.25pt;height:69pt;visibility:visible">
                  <v:imagedata r:id="rId7" o:title=""/>
                </v:shape>
              </w:pict>
            </w:r>
          </w:p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</w:pPr>
          </w:p>
        </w:tc>
      </w:tr>
      <w:tr w:rsidR="003B0A1C" w:rsidRPr="00B5533B" w:rsidTr="00B5533B">
        <w:trPr>
          <w:trHeight w:val="2733"/>
        </w:trPr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3-)2013 LYS</w:t>
            </w:r>
          </w:p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  <w:noProof/>
                <w:lang w:eastAsia="tr-TR"/>
              </w:rPr>
              <w:pict>
                <v:shape id="Resim 11" o:spid="_x0000_i1028" type="#_x0000_t75" style="width:215.25pt;height:94.5pt;visibility:visible">
                  <v:imagedata r:id="rId8" o:title=""/>
                </v:shape>
              </w:pict>
            </w:r>
          </w:p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</w:pPr>
          </w:p>
        </w:tc>
      </w:tr>
      <w:tr w:rsidR="003B0A1C" w:rsidRPr="00B5533B" w:rsidTr="00B5533B">
        <w:trPr>
          <w:trHeight w:val="2733"/>
        </w:trPr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4-)</w:t>
            </w:r>
          </w:p>
          <w:p w:rsidR="003B0A1C" w:rsidRPr="00B5533B" w:rsidRDefault="003B0A1C" w:rsidP="00B5533B">
            <w:pPr>
              <w:spacing w:after="0" w:line="240" w:lineRule="auto"/>
            </w:pPr>
            <w:r w:rsidRPr="00B5533B">
              <w:rPr>
                <w:noProof/>
                <w:lang w:eastAsia="tr-TR"/>
              </w:rPr>
              <w:pict>
                <v:shape id="Resim 17" o:spid="_x0000_i1029" type="#_x0000_t75" style="width:225pt;height:31.5pt;visibility:visible">
                  <v:imagedata r:id="rId9" o:title=""/>
                </v:shape>
              </w:pict>
            </w:r>
          </w:p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</w:pPr>
          </w:p>
        </w:tc>
      </w:tr>
      <w:tr w:rsidR="003B0A1C" w:rsidRPr="00B5533B" w:rsidTr="00B5533B">
        <w:trPr>
          <w:trHeight w:val="2733"/>
        </w:trPr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5-)</w:t>
            </w:r>
          </w:p>
          <w:p w:rsidR="003B0A1C" w:rsidRPr="00B5533B" w:rsidRDefault="003B0A1C" w:rsidP="00B5533B">
            <w:pPr>
              <w:spacing w:after="0" w:line="240" w:lineRule="auto"/>
            </w:pPr>
            <w:r w:rsidRPr="00B5533B">
              <w:rPr>
                <w:noProof/>
                <w:lang w:eastAsia="tr-TR"/>
              </w:rPr>
              <w:pict>
                <v:shape id="Resim 23" o:spid="_x0000_i1030" type="#_x0000_t75" style="width:160.5pt;height:36.75pt;visibility:visible">
                  <v:imagedata r:id="rId10" o:title=""/>
                </v:shape>
              </w:pict>
            </w:r>
          </w:p>
          <w:p w:rsidR="003B0A1C" w:rsidRPr="00B5533B" w:rsidRDefault="003B0A1C" w:rsidP="00B5533B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3B0A1C" w:rsidRPr="00B5533B" w:rsidRDefault="003B0A1C" w:rsidP="00B5533B">
            <w:pPr>
              <w:spacing w:after="0" w:line="240" w:lineRule="auto"/>
            </w:pPr>
          </w:p>
        </w:tc>
      </w:tr>
    </w:tbl>
    <w:p w:rsidR="003B0A1C" w:rsidRDefault="003B0A1C" w:rsidP="003857C0">
      <w:pPr>
        <w:pStyle w:val="NoSpacing"/>
        <w:jc w:val="center"/>
        <w:rPr>
          <w:sz w:val="18"/>
        </w:rPr>
      </w:pPr>
      <w:r>
        <w:rPr>
          <w:sz w:val="18"/>
        </w:rPr>
        <w:t>İLKADIM - SAMSUN</w:t>
      </w:r>
    </w:p>
    <w:p w:rsidR="003B0A1C" w:rsidRPr="003857C0" w:rsidRDefault="003B0A1C" w:rsidP="003857C0">
      <w:pPr>
        <w:pStyle w:val="NoSpacing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>
        <w:rPr>
          <w:sz w:val="18"/>
        </w:rPr>
        <w:t xml:space="preserve">2015-2016 </w:t>
      </w:r>
      <w:r w:rsidRPr="003857C0">
        <w:rPr>
          <w:sz w:val="18"/>
        </w:rPr>
        <w:t xml:space="preserve"> EĞİTİM YILI 1.DÖNEM </w:t>
      </w:r>
      <w:r>
        <w:rPr>
          <w:b/>
          <w:sz w:val="22"/>
        </w:rPr>
        <w:t>MATEMATİK-12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>
        <w:rPr>
          <w:sz w:val="18"/>
        </w:rPr>
        <w:t>3</w:t>
      </w:r>
      <w:r w:rsidRPr="003857C0">
        <w:rPr>
          <w:sz w:val="18"/>
        </w:rPr>
        <w:t>.ORTAK SINAVI</w:t>
      </w:r>
    </w:p>
    <w:p w:rsidR="003B0A1C" w:rsidRDefault="003B0A1C" w:rsidP="00CD58EA">
      <w:pPr>
        <w:pStyle w:val="NoSpacing"/>
        <w:rPr>
          <w:b/>
          <w:sz w:val="18"/>
        </w:rPr>
      </w:pPr>
    </w:p>
    <w:p w:rsidR="003B0A1C" w:rsidRPr="003857C0" w:rsidRDefault="003B0A1C" w:rsidP="003857C0">
      <w:pPr>
        <w:pStyle w:val="NoSpacing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              SINIF-NO: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>03.01.2014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3B0A1C" w:rsidRPr="00B5533B" w:rsidTr="00E14012">
        <w:trPr>
          <w:trHeight w:val="2898"/>
        </w:trPr>
        <w:tc>
          <w:tcPr>
            <w:tcW w:w="5190" w:type="dxa"/>
          </w:tcPr>
          <w:p w:rsidR="003B0A1C" w:rsidRPr="00B5533B" w:rsidRDefault="003B0A1C" w:rsidP="00955FDB">
            <w:pPr>
              <w:pStyle w:val="NoSpacing"/>
              <w:rPr>
                <w:b/>
              </w:rPr>
            </w:pPr>
            <w:r w:rsidRPr="00B5533B">
              <w:br w:type="page"/>
              <w:t xml:space="preserve"> </w:t>
            </w:r>
            <w:r w:rsidRPr="00B5533B">
              <w:rPr>
                <w:b/>
              </w:rPr>
              <w:t>6-)</w:t>
            </w:r>
          </w:p>
          <w:p w:rsidR="003B0A1C" w:rsidRPr="00B5533B" w:rsidRDefault="003B0A1C" w:rsidP="00955FDB">
            <w:pPr>
              <w:pStyle w:val="NoSpacing"/>
            </w:pPr>
            <w:r w:rsidRPr="00B5533B">
              <w:t xml:space="preserve"> </w:t>
            </w:r>
            <w:r w:rsidRPr="00B5533B">
              <w:rPr>
                <w:noProof/>
                <w:lang w:eastAsia="tr-TR"/>
              </w:rPr>
              <w:pict>
                <v:shape id="Resim 4" o:spid="_x0000_i1031" type="#_x0000_t75" style="width:231.75pt;height:70.5pt;visibility:visible">
                  <v:imagedata r:id="rId11" o:title=""/>
                </v:shape>
              </w:pict>
            </w:r>
          </w:p>
          <w:p w:rsidR="003B0A1C" w:rsidRPr="00B5533B" w:rsidRDefault="003B0A1C" w:rsidP="00F85B68">
            <w:pPr>
              <w:pStyle w:val="NoSpacing"/>
            </w:pPr>
            <w:r w:rsidRPr="00B5533B">
              <w:t xml:space="preserve"> </w:t>
            </w:r>
          </w:p>
        </w:tc>
        <w:tc>
          <w:tcPr>
            <w:tcW w:w="5190" w:type="dxa"/>
          </w:tcPr>
          <w:p w:rsidR="003B0A1C" w:rsidRPr="00B5533B" w:rsidRDefault="003B0A1C" w:rsidP="00E14012">
            <w:pPr>
              <w:pStyle w:val="NoSpacing"/>
            </w:pPr>
          </w:p>
        </w:tc>
      </w:tr>
      <w:tr w:rsidR="003B0A1C" w:rsidRPr="00B5533B" w:rsidTr="00E14012">
        <w:trPr>
          <w:trHeight w:val="2898"/>
        </w:trPr>
        <w:tc>
          <w:tcPr>
            <w:tcW w:w="5190" w:type="dxa"/>
          </w:tcPr>
          <w:p w:rsidR="003B0A1C" w:rsidRPr="00B5533B" w:rsidRDefault="003B0A1C" w:rsidP="00E14012">
            <w:pPr>
              <w:pStyle w:val="NoSpacing"/>
              <w:rPr>
                <w:b/>
              </w:rPr>
            </w:pPr>
            <w:r w:rsidRPr="00B5533B">
              <w:rPr>
                <w:b/>
              </w:rPr>
              <w:t>7-)</w:t>
            </w:r>
          </w:p>
          <w:p w:rsidR="003B0A1C" w:rsidRPr="00B5533B" w:rsidRDefault="003B0A1C" w:rsidP="00E14012">
            <w:pPr>
              <w:pStyle w:val="NoSpacing"/>
            </w:pPr>
            <w:r w:rsidRPr="00B5533B">
              <w:rPr>
                <w:noProof/>
                <w:lang w:eastAsia="tr-TR"/>
              </w:rPr>
              <w:pict>
                <v:shape id="Resim 29" o:spid="_x0000_i1032" type="#_x0000_t75" style="width:169.5pt;height:90pt;visibility:visible">
                  <v:imagedata r:id="rId12" o:title=""/>
                </v:shape>
              </w:pict>
            </w:r>
          </w:p>
          <w:p w:rsidR="003B0A1C" w:rsidRPr="00B5533B" w:rsidRDefault="003B0A1C" w:rsidP="00F85B68">
            <w:pPr>
              <w:pStyle w:val="NoSpacing"/>
            </w:pPr>
            <w:r w:rsidRPr="00B5533B">
              <w:t xml:space="preserve">  </w:t>
            </w:r>
          </w:p>
        </w:tc>
        <w:tc>
          <w:tcPr>
            <w:tcW w:w="5190" w:type="dxa"/>
          </w:tcPr>
          <w:p w:rsidR="003B0A1C" w:rsidRPr="00B5533B" w:rsidRDefault="003B0A1C" w:rsidP="00E14012">
            <w:pPr>
              <w:pStyle w:val="NoSpacing"/>
            </w:pPr>
          </w:p>
        </w:tc>
      </w:tr>
      <w:tr w:rsidR="003B0A1C" w:rsidRPr="00B5533B" w:rsidTr="00E14012">
        <w:trPr>
          <w:trHeight w:val="2898"/>
        </w:trPr>
        <w:tc>
          <w:tcPr>
            <w:tcW w:w="5190" w:type="dxa"/>
          </w:tcPr>
          <w:p w:rsidR="003B0A1C" w:rsidRPr="00B5533B" w:rsidRDefault="003B0A1C" w:rsidP="00E14012">
            <w:pPr>
              <w:pStyle w:val="NoSpacing"/>
              <w:rPr>
                <w:b/>
              </w:rPr>
            </w:pPr>
            <w:r w:rsidRPr="00B5533B">
              <w:rPr>
                <w:b/>
              </w:rPr>
              <w:t>8-)</w:t>
            </w:r>
          </w:p>
          <w:p w:rsidR="003B0A1C" w:rsidRPr="00B5533B" w:rsidRDefault="003B0A1C" w:rsidP="00E14012">
            <w:pPr>
              <w:pStyle w:val="NoSpacing"/>
            </w:pPr>
            <w:r w:rsidRPr="00B5533B">
              <w:t xml:space="preserve"> </w:t>
            </w:r>
            <w:r w:rsidRPr="00B5533B">
              <w:rPr>
                <w:rFonts w:eastAsia="Times New Roman"/>
                <w:position w:val="-24"/>
              </w:rPr>
              <w:object w:dxaOrig="2640" w:dyaOrig="620">
                <v:shape id="_x0000_i1033" type="#_x0000_t75" style="width:132pt;height:30.75pt" o:ole="">
                  <v:imagedata r:id="rId13" o:title=""/>
                </v:shape>
                <o:OLEObject Type="Embed" ProgID="Equation.3" ShapeID="_x0000_i1033" DrawAspect="Content" ObjectID="_1506935976" r:id="rId14"/>
              </w:object>
            </w:r>
            <w:r w:rsidRPr="00B5533B">
              <w:t xml:space="preserve">  ise  </w:t>
            </w:r>
            <w:r w:rsidRPr="00B5533B">
              <w:rPr>
                <w:rFonts w:eastAsia="Times New Roman"/>
                <w:position w:val="-10"/>
              </w:rPr>
              <w:object w:dxaOrig="900" w:dyaOrig="320">
                <v:shape id="_x0000_i1034" type="#_x0000_t75" style="width:45pt;height:15.75pt" o:ole="">
                  <v:imagedata r:id="rId15" o:title=""/>
                </v:shape>
                <o:OLEObject Type="Embed" ProgID="Equation.3" ShapeID="_x0000_i1034" DrawAspect="Content" ObjectID="_1506935977" r:id="rId16"/>
              </w:object>
            </w:r>
          </w:p>
          <w:p w:rsidR="003B0A1C" w:rsidRPr="00B5533B" w:rsidRDefault="003B0A1C" w:rsidP="00E14012">
            <w:pPr>
              <w:pStyle w:val="NoSpacing"/>
            </w:pPr>
          </w:p>
        </w:tc>
        <w:tc>
          <w:tcPr>
            <w:tcW w:w="5190" w:type="dxa"/>
          </w:tcPr>
          <w:p w:rsidR="003B0A1C" w:rsidRPr="00B5533B" w:rsidRDefault="003B0A1C" w:rsidP="00E14012">
            <w:pPr>
              <w:pStyle w:val="NoSpacing"/>
            </w:pPr>
          </w:p>
        </w:tc>
      </w:tr>
      <w:tr w:rsidR="003B0A1C" w:rsidRPr="00B5533B" w:rsidTr="00E14012">
        <w:trPr>
          <w:trHeight w:val="2898"/>
        </w:trPr>
        <w:tc>
          <w:tcPr>
            <w:tcW w:w="5190" w:type="dxa"/>
          </w:tcPr>
          <w:p w:rsidR="003B0A1C" w:rsidRPr="00B5533B" w:rsidRDefault="003B0A1C" w:rsidP="00955FDB">
            <w:pPr>
              <w:pStyle w:val="NoSpacing"/>
              <w:rPr>
                <w:b/>
                <w:sz w:val="20"/>
              </w:rPr>
            </w:pPr>
            <w:r w:rsidRPr="00B5533B">
              <w:rPr>
                <w:b/>
              </w:rPr>
              <w:t xml:space="preserve">9-) </w:t>
            </w:r>
          </w:p>
          <w:p w:rsidR="003B0A1C" w:rsidRPr="00B5533B" w:rsidRDefault="003B0A1C" w:rsidP="00955FDB">
            <w:pPr>
              <w:pStyle w:val="NoSpacing"/>
              <w:rPr>
                <w:b/>
                <w:sz w:val="20"/>
              </w:rPr>
            </w:pPr>
            <w:r w:rsidRPr="00B5533B">
              <w:rPr>
                <w:noProof/>
                <w:lang w:eastAsia="tr-TR"/>
              </w:rPr>
              <w:pict>
                <v:shape id="Resim 32" o:spid="_x0000_i1035" type="#_x0000_t75" style="width:203.25pt;height:31.5pt;visibility:visible">
                  <v:imagedata r:id="rId17" o:title=""/>
                </v:shape>
              </w:pict>
            </w:r>
          </w:p>
          <w:p w:rsidR="003B0A1C" w:rsidRPr="00B5533B" w:rsidRDefault="003B0A1C" w:rsidP="00955FDB">
            <w:pPr>
              <w:pStyle w:val="NoSpacing"/>
            </w:pPr>
          </w:p>
        </w:tc>
        <w:tc>
          <w:tcPr>
            <w:tcW w:w="5190" w:type="dxa"/>
          </w:tcPr>
          <w:p w:rsidR="003B0A1C" w:rsidRPr="00B5533B" w:rsidRDefault="003B0A1C" w:rsidP="00E14012">
            <w:pPr>
              <w:pStyle w:val="NoSpacing"/>
            </w:pPr>
          </w:p>
        </w:tc>
      </w:tr>
      <w:tr w:rsidR="003B0A1C" w:rsidRPr="00B5533B" w:rsidTr="00E14012">
        <w:trPr>
          <w:trHeight w:val="2898"/>
        </w:trPr>
        <w:tc>
          <w:tcPr>
            <w:tcW w:w="5190" w:type="dxa"/>
          </w:tcPr>
          <w:p w:rsidR="003B0A1C" w:rsidRPr="00B5533B" w:rsidRDefault="003B0A1C" w:rsidP="00E14012">
            <w:pPr>
              <w:pStyle w:val="NoSpacing"/>
              <w:rPr>
                <w:b/>
              </w:rPr>
            </w:pPr>
            <w:r w:rsidRPr="00B5533B">
              <w:rPr>
                <w:b/>
              </w:rPr>
              <w:t>10-)</w:t>
            </w:r>
          </w:p>
          <w:p w:rsidR="003B0A1C" w:rsidRPr="00B5533B" w:rsidRDefault="003B0A1C" w:rsidP="00E14012">
            <w:pPr>
              <w:pStyle w:val="NoSpacing"/>
            </w:pPr>
            <w:r w:rsidRPr="00B5533B">
              <w:rPr>
                <w:b/>
                <w:noProof/>
                <w:sz w:val="20"/>
                <w:lang w:eastAsia="tr-TR"/>
              </w:rPr>
              <w:pict>
                <v:shape id="Resim 35" o:spid="_x0000_i1036" type="#_x0000_t75" style="width:193.5pt;height:36pt;visibility:visible">
                  <v:imagedata r:id="rId18" o:title=""/>
                </v:shape>
              </w:pict>
            </w:r>
          </w:p>
          <w:p w:rsidR="003B0A1C" w:rsidRPr="00B5533B" w:rsidRDefault="003B0A1C" w:rsidP="00E14012">
            <w:pPr>
              <w:pStyle w:val="NoSpacing"/>
            </w:pPr>
          </w:p>
        </w:tc>
        <w:tc>
          <w:tcPr>
            <w:tcW w:w="5190" w:type="dxa"/>
          </w:tcPr>
          <w:p w:rsidR="003B0A1C" w:rsidRPr="00B5533B" w:rsidRDefault="003B0A1C" w:rsidP="00E14012">
            <w:pPr>
              <w:pStyle w:val="NoSpacing"/>
            </w:pPr>
          </w:p>
        </w:tc>
      </w:tr>
    </w:tbl>
    <w:p w:rsidR="003B0A1C" w:rsidRDefault="003B0A1C">
      <w:r>
        <w:t>*Her sorunun doğru cevabı 10 puandır. Başarılar dileriz.</w:t>
      </w:r>
      <w:r>
        <w:tab/>
      </w:r>
      <w:r>
        <w:tab/>
      </w:r>
      <w:r>
        <w:tab/>
        <w:t xml:space="preserve">                    Matematik Zümresi</w:t>
      </w:r>
    </w:p>
    <w:sectPr w:rsidR="003B0A1C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636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4305"/>
    <w:rsid w:val="00136CA4"/>
    <w:rsid w:val="00137C84"/>
    <w:rsid w:val="001434C5"/>
    <w:rsid w:val="001444A7"/>
    <w:rsid w:val="0014545A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039"/>
    <w:rsid w:val="00164750"/>
    <w:rsid w:val="00164E22"/>
    <w:rsid w:val="001660D0"/>
    <w:rsid w:val="00167407"/>
    <w:rsid w:val="00167570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0A1C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4DBB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00F7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4B03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5F18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25495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4D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56DE"/>
    <w:rsid w:val="00A26854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33B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C7B40"/>
    <w:rsid w:val="00CD0578"/>
    <w:rsid w:val="00CD1CBA"/>
    <w:rsid w:val="00CD2C7B"/>
    <w:rsid w:val="00CD40FD"/>
    <w:rsid w:val="00CD58EA"/>
    <w:rsid w:val="00CD5F8A"/>
    <w:rsid w:val="00CD7D3F"/>
    <w:rsid w:val="00CE2A0C"/>
    <w:rsid w:val="00CE3B60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318E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4001"/>
    <w:rsid w:val="00E553BD"/>
    <w:rsid w:val="00E578E7"/>
    <w:rsid w:val="00E63E01"/>
    <w:rsid w:val="00E6497B"/>
    <w:rsid w:val="00E67412"/>
    <w:rsid w:val="00E71399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5B68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40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14012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7.png"/><Relationship Id="rId5" Type="http://schemas.openxmlformats.org/officeDocument/2006/relationships/image" Target="media/image2.wmf"/><Relationship Id="rId15" Type="http://schemas.openxmlformats.org/officeDocument/2006/relationships/image" Target="media/image10.w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79</Words>
  <Characters>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KAMENOS</dc:creator>
  <cp:keywords/>
  <dc:description/>
  <cp:lastModifiedBy>BİRSEN</cp:lastModifiedBy>
  <cp:revision>3</cp:revision>
  <dcterms:created xsi:type="dcterms:W3CDTF">2015-03-12T21:38:00Z</dcterms:created>
  <dcterms:modified xsi:type="dcterms:W3CDTF">2015-10-21T09:33:00Z</dcterms:modified>
</cp:coreProperties>
</file>