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29C7" w:rsidRPr="00637290" w:rsidRDefault="009A29C7" w:rsidP="00637290">
      <w:pPr>
        <w:spacing w:after="0" w:line="240" w:lineRule="auto"/>
        <w:rPr>
          <w:sz w:val="20"/>
          <w:szCs w:val="20"/>
        </w:rPr>
      </w:pPr>
      <w:r w:rsidRPr="00637290">
        <w:rPr>
          <w:sz w:val="20"/>
          <w:szCs w:val="20"/>
        </w:rPr>
        <w:t xml:space="preserve">Ad / Soyad : </w:t>
      </w:r>
    </w:p>
    <w:p w:rsidR="009A29C7" w:rsidRPr="00637290" w:rsidRDefault="009A29C7" w:rsidP="00637290">
      <w:pPr>
        <w:spacing w:after="0" w:line="240" w:lineRule="auto"/>
        <w:rPr>
          <w:sz w:val="20"/>
          <w:szCs w:val="20"/>
        </w:rPr>
      </w:pPr>
      <w:r w:rsidRPr="00637290">
        <w:rPr>
          <w:sz w:val="20"/>
          <w:szCs w:val="20"/>
        </w:rPr>
        <w:t xml:space="preserve">Numara :                                                                                                </w:t>
      </w:r>
      <w:r w:rsidRPr="00637290">
        <w:rPr>
          <w:b/>
          <w:sz w:val="30"/>
          <w:szCs w:val="30"/>
        </w:rPr>
        <w:t xml:space="preserve"> A</w:t>
      </w:r>
    </w:p>
    <w:p w:rsidR="009A29C7" w:rsidRPr="00637290" w:rsidRDefault="009A29C7" w:rsidP="0053240F">
      <w:pPr>
        <w:spacing w:after="0" w:line="240" w:lineRule="auto"/>
        <w:jc w:val="center"/>
      </w:pPr>
      <w:r w:rsidRPr="00637290">
        <w:t xml:space="preserve">ZEYTİNLİOVA ANADOLU  LİSESİ </w:t>
      </w:r>
      <w:r>
        <w:t xml:space="preserve">2015-2016 </w:t>
      </w:r>
      <w:r w:rsidRPr="00637290">
        <w:t xml:space="preserve"> EĞİTİM-ÖĞRETİM YILI TÜRK EDEBİYATI DERSİ</w:t>
      </w:r>
    </w:p>
    <w:p w:rsidR="009A29C7" w:rsidRDefault="009A29C7" w:rsidP="0053240F">
      <w:pPr>
        <w:spacing w:after="0" w:line="240" w:lineRule="auto"/>
        <w:jc w:val="center"/>
      </w:pPr>
      <w:r>
        <w:t>12-A SINIFI</w:t>
      </w:r>
      <w:r w:rsidRPr="00637290">
        <w:t xml:space="preserve"> 1. DÖ</w:t>
      </w:r>
      <w:r>
        <w:t xml:space="preserve">NEM 1. YAZILI SINAVI </w:t>
      </w:r>
    </w:p>
    <w:p w:rsidR="009A29C7" w:rsidRPr="00637290" w:rsidRDefault="009A29C7" w:rsidP="0053240F">
      <w:pPr>
        <w:spacing w:after="0" w:line="240" w:lineRule="auto"/>
        <w:jc w:val="center"/>
      </w:pPr>
      <w:r w:rsidRPr="00F21562">
        <w:rPr>
          <w:b/>
          <w:sz w:val="24"/>
          <w:szCs w:val="24"/>
          <w:u w:val="single"/>
        </w:rPr>
        <w:t>CEVAP ANAHTARIDIR</w:t>
      </w:r>
    </w:p>
    <w:p w:rsidR="009A29C7" w:rsidRPr="00406D30" w:rsidRDefault="009A29C7">
      <w:pPr>
        <w:rPr>
          <w:sz w:val="20"/>
          <w:szCs w:val="20"/>
        </w:rPr>
      </w:pPr>
      <w:r w:rsidRPr="00406D30">
        <w:rPr>
          <w:sz w:val="20"/>
          <w:szCs w:val="20"/>
        </w:rPr>
        <w:t xml:space="preserve">1. Annesinin isminden esinlenerek “Server Bedii”  takma adıyla yazılar yazan ve birçok roman, makale, denemesi olan ve ekmeğini kalemiyle kazanan ender yazarlardan biridir. En tanınmış romanları ise “ Matmazel Norelyanın Koltuğu, fatih Harbiye, Sözde kızlar” olarak söylenebilir. Ayrıca Türk edebiyatında ilk otobiyografik romanın da yazarıdır. </w:t>
      </w:r>
    </w:p>
    <w:p w:rsidR="009A29C7" w:rsidRPr="00637290" w:rsidRDefault="009A29C7">
      <w:pPr>
        <w:rPr>
          <w:b/>
          <w:sz w:val="20"/>
          <w:szCs w:val="20"/>
        </w:rPr>
      </w:pPr>
      <w:r w:rsidRPr="00637290">
        <w:rPr>
          <w:b/>
          <w:sz w:val="20"/>
          <w:szCs w:val="20"/>
        </w:rPr>
        <w:t>Yukarıda sözü edilen yazarımız kimdir? 5P</w:t>
      </w:r>
      <w:r>
        <w:rPr>
          <w:b/>
          <w:sz w:val="20"/>
          <w:szCs w:val="20"/>
        </w:rPr>
        <w:t xml:space="preserve">                </w:t>
      </w:r>
      <w:bookmarkStart w:id="0" w:name="_GoBack"/>
      <w:r w:rsidRPr="00570E38">
        <w:rPr>
          <w:b/>
          <w:i/>
          <w:sz w:val="20"/>
          <w:szCs w:val="20"/>
        </w:rPr>
        <w:t>PEYAMİ SAFA</w:t>
      </w:r>
      <w:bookmarkEnd w:id="0"/>
    </w:p>
    <w:p w:rsidR="009A29C7" w:rsidRDefault="009A29C7" w:rsidP="00406D30">
      <w:r>
        <w:t xml:space="preserve">2. </w:t>
      </w:r>
    </w:p>
    <w:p w:rsidR="009A29C7" w:rsidRPr="00637290" w:rsidRDefault="009A29C7" w:rsidP="00406D30">
      <w:pPr>
        <w:spacing w:after="120" w:line="240" w:lineRule="auto"/>
        <w:rPr>
          <w:b/>
          <w:sz w:val="20"/>
          <w:szCs w:val="20"/>
        </w:rPr>
      </w:pPr>
      <w:r w:rsidRPr="00637290">
        <w:rPr>
          <w:b/>
          <w:sz w:val="20"/>
          <w:szCs w:val="20"/>
        </w:rPr>
        <w:t>DAVET                                            Yandaki metin hangi şiir anlayışını bize yansıtmaktadır, en az 5 özellikle açıklayınız. 15P</w:t>
      </w:r>
    </w:p>
    <w:p w:rsidR="009A29C7" w:rsidRPr="00406D30" w:rsidRDefault="009A29C7" w:rsidP="00406D30">
      <w:pPr>
        <w:spacing w:after="120" w:line="240" w:lineRule="auto"/>
        <w:rPr>
          <w:sz w:val="20"/>
          <w:szCs w:val="20"/>
        </w:rPr>
      </w:pPr>
      <w:r w:rsidRPr="00406D30">
        <w:rPr>
          <w:sz w:val="20"/>
          <w:szCs w:val="20"/>
        </w:rPr>
        <w:t xml:space="preserve">Dörtnala gelip Uzak Asya'dan </w:t>
      </w:r>
    </w:p>
    <w:p w:rsidR="009A29C7" w:rsidRPr="00406D30" w:rsidRDefault="009A29C7" w:rsidP="00406D30">
      <w:pPr>
        <w:spacing w:after="120" w:line="240" w:lineRule="auto"/>
        <w:rPr>
          <w:sz w:val="20"/>
          <w:szCs w:val="20"/>
        </w:rPr>
      </w:pPr>
      <w:r w:rsidRPr="00406D30">
        <w:rPr>
          <w:sz w:val="20"/>
          <w:szCs w:val="20"/>
        </w:rPr>
        <w:t xml:space="preserve">Akdenize bir kısrak başı gibi uzanan </w:t>
      </w:r>
    </w:p>
    <w:p w:rsidR="009A29C7" w:rsidRPr="00406D30" w:rsidRDefault="009A29C7" w:rsidP="00406D30">
      <w:pPr>
        <w:spacing w:after="120" w:line="240" w:lineRule="auto"/>
        <w:rPr>
          <w:sz w:val="20"/>
          <w:szCs w:val="20"/>
        </w:rPr>
      </w:pPr>
      <w:r w:rsidRPr="00406D30">
        <w:rPr>
          <w:sz w:val="20"/>
          <w:szCs w:val="20"/>
        </w:rPr>
        <w:t xml:space="preserve">Bu memleket bizim! </w:t>
      </w:r>
    </w:p>
    <w:p w:rsidR="009A29C7" w:rsidRPr="00406D30" w:rsidRDefault="009A29C7" w:rsidP="00406D30">
      <w:pPr>
        <w:spacing w:after="120" w:line="240" w:lineRule="auto"/>
        <w:rPr>
          <w:sz w:val="20"/>
          <w:szCs w:val="20"/>
        </w:rPr>
      </w:pPr>
      <w:r w:rsidRPr="00406D30">
        <w:rPr>
          <w:sz w:val="20"/>
          <w:szCs w:val="20"/>
        </w:rPr>
        <w:t xml:space="preserve">Bilekler kan içinde, dişler kenetli </w:t>
      </w:r>
    </w:p>
    <w:p w:rsidR="009A29C7" w:rsidRPr="00406D30" w:rsidRDefault="009A29C7" w:rsidP="00406D30">
      <w:pPr>
        <w:spacing w:after="120" w:line="240" w:lineRule="auto"/>
        <w:rPr>
          <w:sz w:val="20"/>
          <w:szCs w:val="20"/>
        </w:rPr>
      </w:pPr>
      <w:r w:rsidRPr="00406D30">
        <w:rPr>
          <w:sz w:val="20"/>
          <w:szCs w:val="20"/>
        </w:rPr>
        <w:t xml:space="preserve">ayaklar çıplak </w:t>
      </w:r>
    </w:p>
    <w:p w:rsidR="009A29C7" w:rsidRPr="00406D30" w:rsidRDefault="009A29C7" w:rsidP="00406D30">
      <w:pPr>
        <w:spacing w:after="120" w:line="240" w:lineRule="auto"/>
        <w:rPr>
          <w:sz w:val="20"/>
          <w:szCs w:val="20"/>
        </w:rPr>
      </w:pPr>
      <w:r w:rsidRPr="00406D30">
        <w:rPr>
          <w:sz w:val="20"/>
          <w:szCs w:val="20"/>
        </w:rPr>
        <w:t xml:space="preserve">Ve ipek bir halıya benzeyen toprak </w:t>
      </w:r>
    </w:p>
    <w:p w:rsidR="009A29C7" w:rsidRPr="00406D30" w:rsidRDefault="009A29C7" w:rsidP="00406D30">
      <w:pPr>
        <w:spacing w:after="120" w:line="240" w:lineRule="auto"/>
        <w:rPr>
          <w:sz w:val="20"/>
          <w:szCs w:val="20"/>
        </w:rPr>
      </w:pPr>
      <w:r w:rsidRPr="00406D30">
        <w:rPr>
          <w:sz w:val="20"/>
          <w:szCs w:val="20"/>
        </w:rPr>
        <w:t xml:space="preserve">Bu cehennem, bu cennet bizim! </w:t>
      </w:r>
    </w:p>
    <w:p w:rsidR="009A29C7" w:rsidRPr="00406D30" w:rsidRDefault="009A29C7" w:rsidP="00406D30">
      <w:pPr>
        <w:spacing w:after="120" w:line="240" w:lineRule="auto"/>
        <w:rPr>
          <w:sz w:val="20"/>
          <w:szCs w:val="20"/>
        </w:rPr>
      </w:pPr>
      <w:r w:rsidRPr="00406D30">
        <w:rPr>
          <w:sz w:val="20"/>
          <w:szCs w:val="20"/>
        </w:rPr>
        <w:t xml:space="preserve">Kapansın el kapıları bir daha açılmasın </w:t>
      </w:r>
    </w:p>
    <w:p w:rsidR="009A29C7" w:rsidRPr="00406D30" w:rsidRDefault="009A29C7" w:rsidP="00406D30">
      <w:pPr>
        <w:spacing w:after="120" w:line="240" w:lineRule="auto"/>
        <w:rPr>
          <w:sz w:val="20"/>
          <w:szCs w:val="20"/>
        </w:rPr>
      </w:pPr>
      <w:r w:rsidRPr="00406D30">
        <w:rPr>
          <w:sz w:val="20"/>
          <w:szCs w:val="20"/>
        </w:rPr>
        <w:t xml:space="preserve">yok edin insanın insana kulluğunu </w:t>
      </w:r>
    </w:p>
    <w:p w:rsidR="009A29C7" w:rsidRPr="00406D30" w:rsidRDefault="009A29C7" w:rsidP="00406D30">
      <w:pPr>
        <w:spacing w:after="120" w:line="240" w:lineRule="auto"/>
        <w:rPr>
          <w:sz w:val="20"/>
          <w:szCs w:val="20"/>
        </w:rPr>
      </w:pPr>
      <w:r w:rsidRPr="00406D30">
        <w:rPr>
          <w:sz w:val="20"/>
          <w:szCs w:val="20"/>
        </w:rPr>
        <w:t xml:space="preserve">Bu davet bizim! </w:t>
      </w:r>
    </w:p>
    <w:p w:rsidR="009A29C7" w:rsidRPr="00406D30" w:rsidRDefault="009A29C7" w:rsidP="00406D30">
      <w:pPr>
        <w:spacing w:after="120" w:line="240" w:lineRule="auto"/>
        <w:rPr>
          <w:sz w:val="20"/>
          <w:szCs w:val="20"/>
        </w:rPr>
      </w:pPr>
      <w:r w:rsidRPr="00406D30">
        <w:rPr>
          <w:sz w:val="20"/>
          <w:szCs w:val="20"/>
        </w:rPr>
        <w:t xml:space="preserve">Yaşamak bir ağaç gibi tek ve hür </w:t>
      </w:r>
    </w:p>
    <w:p w:rsidR="009A29C7" w:rsidRPr="00406D30" w:rsidRDefault="009A29C7" w:rsidP="00406D30">
      <w:pPr>
        <w:spacing w:after="120" w:line="240" w:lineRule="auto"/>
        <w:rPr>
          <w:sz w:val="20"/>
          <w:szCs w:val="20"/>
        </w:rPr>
      </w:pPr>
      <w:r w:rsidRPr="00406D30">
        <w:rPr>
          <w:sz w:val="20"/>
          <w:szCs w:val="20"/>
        </w:rPr>
        <w:t xml:space="preserve">Ve bir orman gibi kardeşçesine </w:t>
      </w:r>
    </w:p>
    <w:p w:rsidR="009A29C7" w:rsidRPr="00406D30" w:rsidRDefault="009A29C7" w:rsidP="00406D30">
      <w:pPr>
        <w:spacing w:after="120" w:line="240" w:lineRule="auto"/>
        <w:rPr>
          <w:sz w:val="20"/>
          <w:szCs w:val="20"/>
        </w:rPr>
      </w:pPr>
      <w:r w:rsidRPr="00406D30">
        <w:rPr>
          <w:sz w:val="20"/>
          <w:szCs w:val="20"/>
        </w:rPr>
        <w:t>Bu hasret bizim!</w:t>
      </w:r>
    </w:p>
    <w:p w:rsidR="009A29C7" w:rsidRPr="00F21562" w:rsidRDefault="009A29C7" w:rsidP="00406D30">
      <w:pPr>
        <w:spacing w:after="120" w:line="240" w:lineRule="auto"/>
        <w:rPr>
          <w:i/>
          <w:sz w:val="20"/>
          <w:szCs w:val="20"/>
        </w:rPr>
      </w:pPr>
      <w:r>
        <w:rPr>
          <w:i/>
          <w:sz w:val="20"/>
          <w:szCs w:val="20"/>
        </w:rPr>
        <w:t xml:space="preserve">               </w:t>
      </w:r>
      <w:r w:rsidRPr="00F21562">
        <w:rPr>
          <w:i/>
          <w:sz w:val="20"/>
          <w:szCs w:val="20"/>
        </w:rPr>
        <w:t>Serbest nazım ve toplumcu şiir anlayışıyla yazılmıştır. Kırıklı dize yapısı şiire hakimdir. Şiirde ölçü, kafiye ve redif uyumu, ahenk gibi unsurlar dikkate alınmamıştır. Tema olarak daha önceki şiir anlayışlarından farklı olarak özgürlük kardeşlik, barış, insan sevgisi gibi evrensel temalar işlenmiştir. Bu akımın cumhuriyet dönemindeki en önemli temsilcisi Nazım Hikmet’tir. Bu şiir anlayışında edebi akım olarak fütürizm akımının etkileri görülür. Gelecekçilik anlayışına göre makineleşme, sanayileşme, hız önemlidir. Bu şiir anlayışına göre önemli olan işçi ve köylü sınıfının sıkıntı ve dertlerini dile getirmek esastır.</w:t>
      </w:r>
    </w:p>
    <w:p w:rsidR="009A29C7" w:rsidRDefault="009A29C7" w:rsidP="00AA4050">
      <w:pPr>
        <w:spacing w:after="120" w:line="240" w:lineRule="auto"/>
      </w:pPr>
      <w:r>
        <w:t>3. ANADOLU TOPRAĞI</w:t>
      </w:r>
    </w:p>
    <w:p w:rsidR="009A29C7" w:rsidRDefault="009A29C7" w:rsidP="00AA4050">
      <w:pPr>
        <w:spacing w:after="120" w:line="240" w:lineRule="auto"/>
      </w:pPr>
      <w:r>
        <w:t xml:space="preserve">   Bu bakımsız, en kuytu bir bucağın                      </w:t>
      </w:r>
      <w:r w:rsidRPr="00637290">
        <w:rPr>
          <w:b/>
        </w:rPr>
        <w:t>Yandaki şiirin kafiye, redif, ölçüsünü bulunuz. 15P</w:t>
      </w:r>
    </w:p>
    <w:p w:rsidR="009A29C7" w:rsidRDefault="009A29C7" w:rsidP="00AA4050">
      <w:pPr>
        <w:spacing w:after="120" w:line="240" w:lineRule="auto"/>
      </w:pPr>
      <w:r>
        <w:t xml:space="preserve">    Bence İrem Bağı gibi güzeldir.</w:t>
      </w:r>
    </w:p>
    <w:p w:rsidR="009A29C7" w:rsidRDefault="009A29C7" w:rsidP="00AA4050">
      <w:pPr>
        <w:spacing w:after="120" w:line="240" w:lineRule="auto"/>
      </w:pPr>
      <w:r>
        <w:t xml:space="preserve">    Bir yıkılmış evin, harâb ocağın,</w:t>
      </w:r>
    </w:p>
    <w:p w:rsidR="009A29C7" w:rsidRDefault="009A29C7" w:rsidP="00AA4050">
      <w:pPr>
        <w:spacing w:after="120" w:line="240" w:lineRule="auto"/>
      </w:pPr>
      <w:r>
        <w:t xml:space="preserve">    Şu heybetli saraylara bedeldir.</w:t>
      </w:r>
    </w:p>
    <w:p w:rsidR="009A29C7" w:rsidRPr="00570E38" w:rsidRDefault="009A29C7" w:rsidP="00AA4050">
      <w:pPr>
        <w:spacing w:after="120" w:line="240" w:lineRule="auto"/>
        <w:rPr>
          <w:i/>
        </w:rPr>
      </w:pPr>
      <w:r w:rsidRPr="00570E38">
        <w:rPr>
          <w:i/>
        </w:rPr>
        <w:t>Kafiye : -cak : zengin kafiye, -el: tam kafiye               redif : -ın,  -dir            ölçü: 11’li hece ölçüsü</w:t>
      </w:r>
    </w:p>
    <w:p w:rsidR="009A29C7" w:rsidRDefault="009A29C7" w:rsidP="00AA4050">
      <w:pPr>
        <w:spacing w:after="120" w:line="240" w:lineRule="auto"/>
      </w:pPr>
    </w:p>
    <w:p w:rsidR="009A29C7" w:rsidRDefault="009A29C7" w:rsidP="00AA4050">
      <w:pPr>
        <w:spacing w:after="120" w:line="240" w:lineRule="auto"/>
      </w:pPr>
    </w:p>
    <w:p w:rsidR="009A29C7" w:rsidRPr="00637290" w:rsidRDefault="009A29C7" w:rsidP="00AA4050">
      <w:pPr>
        <w:spacing w:after="120" w:line="240" w:lineRule="auto"/>
        <w:rPr>
          <w:b/>
          <w:sz w:val="20"/>
          <w:szCs w:val="20"/>
        </w:rPr>
      </w:pPr>
      <w:r w:rsidRPr="00637290">
        <w:rPr>
          <w:b/>
          <w:sz w:val="20"/>
          <w:szCs w:val="20"/>
        </w:rPr>
        <w:t>4. Aşağıdakileri uygun şekilde eşleştiriniz. 15P</w:t>
      </w:r>
    </w:p>
    <w:p w:rsidR="009A29C7" w:rsidRPr="002F40D3" w:rsidRDefault="009A29C7" w:rsidP="00AA4050">
      <w:pPr>
        <w:spacing w:after="120" w:line="240" w:lineRule="auto"/>
        <w:rPr>
          <w:sz w:val="20"/>
          <w:szCs w:val="20"/>
        </w:rPr>
      </w:pPr>
      <w:r w:rsidRPr="002F40D3">
        <w:rPr>
          <w:sz w:val="20"/>
          <w:szCs w:val="20"/>
        </w:rPr>
        <w:t>1. 835 Satır</w:t>
      </w:r>
      <w:r>
        <w:rPr>
          <w:sz w:val="20"/>
          <w:szCs w:val="20"/>
        </w:rPr>
        <w:t xml:space="preserve">                                                       (  5   ) Salah Birsel</w:t>
      </w:r>
    </w:p>
    <w:p w:rsidR="009A29C7" w:rsidRPr="002F40D3" w:rsidRDefault="009A29C7" w:rsidP="00AA4050">
      <w:pPr>
        <w:spacing w:after="120" w:line="240" w:lineRule="auto"/>
        <w:rPr>
          <w:sz w:val="20"/>
          <w:szCs w:val="20"/>
        </w:rPr>
      </w:pPr>
      <w:r w:rsidRPr="002F40D3">
        <w:rPr>
          <w:sz w:val="20"/>
          <w:szCs w:val="20"/>
        </w:rPr>
        <w:t>2. Ben Sana Mecburum</w:t>
      </w:r>
      <w:r>
        <w:rPr>
          <w:sz w:val="20"/>
          <w:szCs w:val="20"/>
        </w:rPr>
        <w:t xml:space="preserve">                                  (    ) Yaşar Nabi Naır</w:t>
      </w:r>
    </w:p>
    <w:p w:rsidR="009A29C7" w:rsidRPr="002F40D3" w:rsidRDefault="009A29C7" w:rsidP="00AA4050">
      <w:pPr>
        <w:spacing w:after="120" w:line="240" w:lineRule="auto"/>
        <w:rPr>
          <w:sz w:val="20"/>
          <w:szCs w:val="20"/>
        </w:rPr>
      </w:pPr>
      <w:r w:rsidRPr="002F40D3">
        <w:rPr>
          <w:sz w:val="20"/>
          <w:szCs w:val="20"/>
        </w:rPr>
        <w:t>3. Huzur</w:t>
      </w:r>
      <w:r>
        <w:rPr>
          <w:sz w:val="20"/>
          <w:szCs w:val="20"/>
        </w:rPr>
        <w:t xml:space="preserve">                                                             (  1  ) N.Hikmet Ran</w:t>
      </w:r>
    </w:p>
    <w:p w:rsidR="009A29C7" w:rsidRPr="002F40D3" w:rsidRDefault="009A29C7" w:rsidP="00AA4050">
      <w:pPr>
        <w:spacing w:after="120" w:line="240" w:lineRule="auto"/>
        <w:rPr>
          <w:sz w:val="20"/>
          <w:szCs w:val="20"/>
        </w:rPr>
      </w:pPr>
      <w:r w:rsidRPr="002F40D3">
        <w:rPr>
          <w:sz w:val="20"/>
          <w:szCs w:val="20"/>
        </w:rPr>
        <w:t>4. Kaldırımlar</w:t>
      </w:r>
      <w:r>
        <w:rPr>
          <w:sz w:val="20"/>
          <w:szCs w:val="20"/>
        </w:rPr>
        <w:t xml:space="preserve">                                                     (     ) Behçet Necatigil</w:t>
      </w:r>
    </w:p>
    <w:p w:rsidR="009A29C7" w:rsidRDefault="009A29C7" w:rsidP="00AA4050">
      <w:pPr>
        <w:spacing w:after="120" w:line="240" w:lineRule="auto"/>
        <w:rPr>
          <w:sz w:val="20"/>
          <w:szCs w:val="20"/>
        </w:rPr>
      </w:pPr>
      <w:r w:rsidRPr="002F40D3">
        <w:rPr>
          <w:sz w:val="20"/>
          <w:szCs w:val="20"/>
        </w:rPr>
        <w:t>5. Boğaziçi Şıngır Mıngır</w:t>
      </w:r>
      <w:r>
        <w:rPr>
          <w:sz w:val="20"/>
          <w:szCs w:val="20"/>
        </w:rPr>
        <w:t xml:space="preserve">                                  (  3   ) A. Hamdi Tanpınar</w:t>
      </w:r>
    </w:p>
    <w:p w:rsidR="009A29C7" w:rsidRPr="002F40D3" w:rsidRDefault="009A29C7" w:rsidP="00AA4050">
      <w:pPr>
        <w:spacing w:after="120" w:line="240" w:lineRule="auto"/>
        <w:rPr>
          <w:sz w:val="20"/>
          <w:szCs w:val="20"/>
        </w:rPr>
      </w:pPr>
      <w:r>
        <w:rPr>
          <w:sz w:val="20"/>
          <w:szCs w:val="20"/>
        </w:rPr>
        <w:t xml:space="preserve">                                                                              ( 2    )  Attila İlhan</w:t>
      </w:r>
    </w:p>
    <w:p w:rsidR="009A29C7" w:rsidRDefault="009A29C7" w:rsidP="00AA4050">
      <w:pPr>
        <w:spacing w:after="120" w:line="240" w:lineRule="auto"/>
        <w:rPr>
          <w:sz w:val="20"/>
          <w:szCs w:val="20"/>
        </w:rPr>
      </w:pPr>
      <w:r>
        <w:rPr>
          <w:sz w:val="20"/>
          <w:szCs w:val="20"/>
        </w:rPr>
        <w:t xml:space="preserve">                                                                              (  4   ) N. Fazıl Kısakürek</w:t>
      </w:r>
    </w:p>
    <w:p w:rsidR="009A29C7" w:rsidRDefault="009A29C7" w:rsidP="00AA4050">
      <w:pPr>
        <w:spacing w:after="120" w:line="240" w:lineRule="auto"/>
        <w:rPr>
          <w:sz w:val="20"/>
          <w:szCs w:val="20"/>
        </w:rPr>
      </w:pPr>
      <w:r>
        <w:rPr>
          <w:sz w:val="20"/>
          <w:szCs w:val="20"/>
        </w:rPr>
        <w:t xml:space="preserve">                                                                             (    ) A. Muhip Dıranas</w:t>
      </w:r>
    </w:p>
    <w:p w:rsidR="009A29C7" w:rsidRPr="00637290" w:rsidRDefault="009A29C7" w:rsidP="00AA4050">
      <w:pPr>
        <w:spacing w:after="120" w:line="240" w:lineRule="auto"/>
        <w:rPr>
          <w:b/>
        </w:rPr>
      </w:pPr>
      <w:r w:rsidRPr="00637290">
        <w:rPr>
          <w:b/>
        </w:rPr>
        <w:t>5. Yedi Meşaleciler hakkında en az 4 özellik yazınız. 10P</w:t>
      </w:r>
    </w:p>
    <w:p w:rsidR="009A29C7" w:rsidRPr="00570E38" w:rsidRDefault="009A29C7" w:rsidP="00AA4050">
      <w:pPr>
        <w:spacing w:after="120" w:line="240" w:lineRule="auto"/>
        <w:rPr>
          <w:i/>
        </w:rPr>
      </w:pPr>
      <w:r w:rsidRPr="00570E38">
        <w:rPr>
          <w:i/>
          <w:sz w:val="20"/>
          <w:szCs w:val="20"/>
        </w:rPr>
        <w:t>Cumhuriyet döneminin ilk topluluğudur. Kısa süren bir topluluk olmuştur. Sanat için sanat anlayışına sahiptirler. Beş Hececiler grubunun şiir anlayışını çok sade bulup Ayşe Fatma edebiyatı olarak eleştirmişler ve şiire yeni bir soluk getirmek istemişelerdir.7 kişiden oluşan bir edebi topluluktur.. Grubun bir de yazdıklarını yayımlamak amacıyla çıkardıkları Yedi Meşale adında ir dergileri vardır. Bu dergi sadece 8 saı çıkabilmiştir. Daha sonra grup dağılınca devam etmemiştir. Bu grupta Vasfi Mahir Kocatürk, Yaşar Nabi Nayır, Muammer Lütfi Bahşi, Kenan Hulusi Koray, Ziya Osman Saba, Cevdet Kudret Solok gibi isimler vardır.</w:t>
      </w:r>
    </w:p>
    <w:p w:rsidR="009A29C7" w:rsidRPr="00637290" w:rsidRDefault="009A29C7" w:rsidP="00AA4050">
      <w:pPr>
        <w:spacing w:after="120" w:line="240" w:lineRule="auto"/>
        <w:rPr>
          <w:b/>
        </w:rPr>
      </w:pPr>
      <w:r w:rsidRPr="00637290">
        <w:rPr>
          <w:b/>
        </w:rPr>
        <w:t>6. Aşağıdakilerden hangileri Cumhuriyet Dönemi dergilerindendir? 10P</w:t>
      </w:r>
    </w:p>
    <w:p w:rsidR="009A29C7" w:rsidRDefault="009A29C7" w:rsidP="00AA4050">
      <w:pPr>
        <w:spacing w:after="120" w:line="240" w:lineRule="auto"/>
      </w:pPr>
      <w:r w:rsidRPr="00570E38">
        <w:rPr>
          <w:b/>
        </w:rPr>
        <w:t>Varlık</w:t>
      </w:r>
      <w:r>
        <w:t xml:space="preserve">, </w:t>
      </w:r>
      <w:r w:rsidRPr="00570E38">
        <w:rPr>
          <w:b/>
        </w:rPr>
        <w:t>Türk Dili</w:t>
      </w:r>
      <w:r>
        <w:t xml:space="preserve">, Genç Kalemler, Koza, </w:t>
      </w:r>
      <w:r w:rsidRPr="00570E38">
        <w:rPr>
          <w:b/>
        </w:rPr>
        <w:t>Papirüs,</w:t>
      </w:r>
      <w:r>
        <w:t xml:space="preserve"> Tercüman, </w:t>
      </w:r>
      <w:r w:rsidRPr="00570E38">
        <w:rPr>
          <w:b/>
        </w:rPr>
        <w:t>Büyük Doğu,</w:t>
      </w:r>
      <w:r>
        <w:t xml:space="preserve"> Türk Yurdu, Yeni Mecmua, </w:t>
      </w:r>
      <w:r w:rsidRPr="00570E38">
        <w:rPr>
          <w:b/>
        </w:rPr>
        <w:t>Hisar</w:t>
      </w:r>
    </w:p>
    <w:p w:rsidR="009A29C7" w:rsidRDefault="009A29C7" w:rsidP="00AA4050">
      <w:pPr>
        <w:spacing w:after="120" w:line="240" w:lineRule="auto"/>
      </w:pPr>
    </w:p>
    <w:p w:rsidR="009A29C7" w:rsidRPr="00637290" w:rsidRDefault="009A29C7" w:rsidP="00AA4050">
      <w:pPr>
        <w:spacing w:after="120" w:line="240" w:lineRule="auto"/>
        <w:rPr>
          <w:b/>
        </w:rPr>
      </w:pPr>
      <w:r w:rsidRPr="00637290">
        <w:rPr>
          <w:b/>
        </w:rPr>
        <w:t>7. Mahur Beste, Sahnenin Dışındakiler, Beş Şehir, Huzur, Yaz Yağmuru adlı eserlerin sahibi kimdir? 10P</w:t>
      </w:r>
    </w:p>
    <w:p w:rsidR="009A29C7" w:rsidRPr="00570E38" w:rsidRDefault="009A29C7" w:rsidP="00AA4050">
      <w:pPr>
        <w:spacing w:after="120" w:line="240" w:lineRule="auto"/>
        <w:rPr>
          <w:i/>
        </w:rPr>
      </w:pPr>
      <w:r w:rsidRPr="00570E38">
        <w:rPr>
          <w:i/>
        </w:rPr>
        <w:t>Ahmet Hamdi Tanpınar</w:t>
      </w:r>
    </w:p>
    <w:p w:rsidR="009A29C7" w:rsidRDefault="009A29C7" w:rsidP="00AA4050">
      <w:pPr>
        <w:spacing w:after="120" w:line="240" w:lineRule="auto"/>
      </w:pPr>
    </w:p>
    <w:p w:rsidR="009A29C7" w:rsidRPr="00637290" w:rsidRDefault="009A29C7" w:rsidP="00172C5E">
      <w:pPr>
        <w:spacing w:after="120" w:line="240" w:lineRule="auto"/>
        <w:rPr>
          <w:b/>
          <w:sz w:val="20"/>
          <w:szCs w:val="20"/>
        </w:rPr>
      </w:pPr>
      <w:r w:rsidRPr="00637290">
        <w:rPr>
          <w:b/>
          <w:sz w:val="20"/>
          <w:szCs w:val="20"/>
        </w:rPr>
        <w:t>8. DAVET                                            Yandaki şiirde geçen söz sanatlarını (edebi sanatlar) bulup açıklayınız.15P</w:t>
      </w:r>
    </w:p>
    <w:p w:rsidR="009A29C7" w:rsidRPr="00172C5E" w:rsidRDefault="009A29C7" w:rsidP="00172C5E">
      <w:pPr>
        <w:spacing w:after="120" w:line="240" w:lineRule="auto"/>
        <w:rPr>
          <w:sz w:val="20"/>
          <w:szCs w:val="20"/>
        </w:rPr>
      </w:pPr>
      <w:r w:rsidRPr="00172C5E">
        <w:rPr>
          <w:sz w:val="20"/>
          <w:szCs w:val="20"/>
        </w:rPr>
        <w:t xml:space="preserve">Dörtnala gelip Uzak Asya'dan </w:t>
      </w:r>
    </w:p>
    <w:p w:rsidR="009A29C7" w:rsidRPr="00172C5E" w:rsidRDefault="009A29C7" w:rsidP="00172C5E">
      <w:pPr>
        <w:spacing w:after="120" w:line="240" w:lineRule="auto"/>
        <w:rPr>
          <w:sz w:val="20"/>
          <w:szCs w:val="20"/>
        </w:rPr>
      </w:pPr>
      <w:r w:rsidRPr="00172C5E">
        <w:rPr>
          <w:sz w:val="20"/>
          <w:szCs w:val="20"/>
        </w:rPr>
        <w:t xml:space="preserve">Akdeniz’e bir kısrak başı gibi uzanan </w:t>
      </w:r>
    </w:p>
    <w:p w:rsidR="009A29C7" w:rsidRPr="00172C5E" w:rsidRDefault="009A29C7" w:rsidP="00172C5E">
      <w:pPr>
        <w:spacing w:after="120" w:line="240" w:lineRule="auto"/>
        <w:rPr>
          <w:sz w:val="20"/>
          <w:szCs w:val="20"/>
        </w:rPr>
      </w:pPr>
      <w:r w:rsidRPr="00172C5E">
        <w:rPr>
          <w:sz w:val="20"/>
          <w:szCs w:val="20"/>
        </w:rPr>
        <w:t xml:space="preserve">Bu memleket bizim! </w:t>
      </w:r>
    </w:p>
    <w:p w:rsidR="009A29C7" w:rsidRPr="00172C5E" w:rsidRDefault="009A29C7" w:rsidP="00172C5E">
      <w:pPr>
        <w:spacing w:after="120" w:line="240" w:lineRule="auto"/>
        <w:rPr>
          <w:sz w:val="20"/>
          <w:szCs w:val="20"/>
        </w:rPr>
      </w:pPr>
      <w:r w:rsidRPr="00172C5E">
        <w:rPr>
          <w:sz w:val="20"/>
          <w:szCs w:val="20"/>
        </w:rPr>
        <w:t xml:space="preserve">Bilekler kan içinde, dişler kenetli </w:t>
      </w:r>
    </w:p>
    <w:p w:rsidR="009A29C7" w:rsidRPr="00172C5E" w:rsidRDefault="009A29C7" w:rsidP="00172C5E">
      <w:pPr>
        <w:spacing w:after="120" w:line="240" w:lineRule="auto"/>
        <w:rPr>
          <w:sz w:val="20"/>
          <w:szCs w:val="20"/>
        </w:rPr>
      </w:pPr>
      <w:r w:rsidRPr="00172C5E">
        <w:rPr>
          <w:sz w:val="20"/>
          <w:szCs w:val="20"/>
        </w:rPr>
        <w:t xml:space="preserve">ayaklar çıplak </w:t>
      </w:r>
    </w:p>
    <w:p w:rsidR="009A29C7" w:rsidRPr="00172C5E" w:rsidRDefault="009A29C7" w:rsidP="00172C5E">
      <w:pPr>
        <w:spacing w:after="120" w:line="240" w:lineRule="auto"/>
        <w:rPr>
          <w:sz w:val="20"/>
          <w:szCs w:val="20"/>
        </w:rPr>
      </w:pPr>
      <w:r w:rsidRPr="00172C5E">
        <w:rPr>
          <w:sz w:val="20"/>
          <w:szCs w:val="20"/>
        </w:rPr>
        <w:t xml:space="preserve">Ve ipek bir halıya benzeyen toprak </w:t>
      </w:r>
    </w:p>
    <w:p w:rsidR="009A29C7" w:rsidRPr="00172C5E" w:rsidRDefault="009A29C7" w:rsidP="00172C5E">
      <w:pPr>
        <w:spacing w:after="120" w:line="240" w:lineRule="auto"/>
        <w:rPr>
          <w:sz w:val="20"/>
          <w:szCs w:val="20"/>
        </w:rPr>
      </w:pPr>
      <w:r w:rsidRPr="00172C5E">
        <w:rPr>
          <w:sz w:val="20"/>
          <w:szCs w:val="20"/>
        </w:rPr>
        <w:t xml:space="preserve">Bu cehennem, bu cennet bizim! </w:t>
      </w:r>
    </w:p>
    <w:p w:rsidR="009A29C7" w:rsidRPr="00172C5E" w:rsidRDefault="009A29C7" w:rsidP="00172C5E">
      <w:pPr>
        <w:spacing w:after="120" w:line="240" w:lineRule="auto"/>
        <w:rPr>
          <w:sz w:val="20"/>
          <w:szCs w:val="20"/>
        </w:rPr>
      </w:pPr>
      <w:r w:rsidRPr="00172C5E">
        <w:rPr>
          <w:sz w:val="20"/>
          <w:szCs w:val="20"/>
        </w:rPr>
        <w:t xml:space="preserve">Kapansın el kapıları bir daha açılmasın </w:t>
      </w:r>
    </w:p>
    <w:p w:rsidR="009A29C7" w:rsidRPr="00172C5E" w:rsidRDefault="009A29C7" w:rsidP="00172C5E">
      <w:pPr>
        <w:spacing w:after="120" w:line="240" w:lineRule="auto"/>
        <w:rPr>
          <w:sz w:val="20"/>
          <w:szCs w:val="20"/>
        </w:rPr>
      </w:pPr>
      <w:r w:rsidRPr="00172C5E">
        <w:rPr>
          <w:sz w:val="20"/>
          <w:szCs w:val="20"/>
        </w:rPr>
        <w:t xml:space="preserve">yok edin insanın insana kulluğunu </w:t>
      </w:r>
    </w:p>
    <w:p w:rsidR="009A29C7" w:rsidRPr="00172C5E" w:rsidRDefault="009A29C7" w:rsidP="00172C5E">
      <w:pPr>
        <w:spacing w:after="120" w:line="240" w:lineRule="auto"/>
        <w:rPr>
          <w:sz w:val="20"/>
          <w:szCs w:val="20"/>
        </w:rPr>
      </w:pPr>
      <w:r w:rsidRPr="00172C5E">
        <w:rPr>
          <w:sz w:val="20"/>
          <w:szCs w:val="20"/>
        </w:rPr>
        <w:t xml:space="preserve">Bu davet bizim! </w:t>
      </w:r>
    </w:p>
    <w:p w:rsidR="009A29C7" w:rsidRPr="00172C5E" w:rsidRDefault="009A29C7" w:rsidP="00172C5E">
      <w:pPr>
        <w:spacing w:after="120" w:line="240" w:lineRule="auto"/>
        <w:rPr>
          <w:sz w:val="20"/>
          <w:szCs w:val="20"/>
        </w:rPr>
      </w:pPr>
      <w:r w:rsidRPr="00172C5E">
        <w:rPr>
          <w:sz w:val="20"/>
          <w:szCs w:val="20"/>
        </w:rPr>
        <w:t xml:space="preserve">Yaşamak bir ağaç gibi tek ve hür </w:t>
      </w:r>
    </w:p>
    <w:p w:rsidR="009A29C7" w:rsidRPr="00172C5E" w:rsidRDefault="009A29C7" w:rsidP="00172C5E">
      <w:pPr>
        <w:spacing w:after="120" w:line="240" w:lineRule="auto"/>
        <w:rPr>
          <w:sz w:val="20"/>
          <w:szCs w:val="20"/>
        </w:rPr>
      </w:pPr>
      <w:r w:rsidRPr="00172C5E">
        <w:rPr>
          <w:sz w:val="20"/>
          <w:szCs w:val="20"/>
        </w:rPr>
        <w:t xml:space="preserve">Ve bir orman gibi kardeşçesine </w:t>
      </w:r>
    </w:p>
    <w:p w:rsidR="009A29C7" w:rsidRPr="00172C5E" w:rsidRDefault="009A29C7" w:rsidP="00172C5E">
      <w:pPr>
        <w:spacing w:after="120" w:line="240" w:lineRule="auto"/>
        <w:rPr>
          <w:sz w:val="20"/>
          <w:szCs w:val="20"/>
        </w:rPr>
      </w:pPr>
      <w:r w:rsidRPr="00172C5E">
        <w:rPr>
          <w:sz w:val="20"/>
          <w:szCs w:val="20"/>
        </w:rPr>
        <w:t>Bu hasret bizim!</w:t>
      </w:r>
    </w:p>
    <w:p w:rsidR="009A29C7" w:rsidRPr="00570E38" w:rsidRDefault="009A29C7" w:rsidP="00AA4050">
      <w:pPr>
        <w:spacing w:after="120" w:line="240" w:lineRule="auto"/>
        <w:rPr>
          <w:i/>
          <w:sz w:val="20"/>
          <w:szCs w:val="20"/>
        </w:rPr>
      </w:pPr>
      <w:r w:rsidRPr="00570E38">
        <w:rPr>
          <w:i/>
          <w:sz w:val="20"/>
          <w:szCs w:val="20"/>
        </w:rPr>
        <w:t>Teşbih sanatı vardır. Memleketi orta asyadan hızlıca koşup gelen bir ata benzetmiştir. Halıyı toprağa, memleketi her şeyiyle cennet ve cehenneme benzetmiştir. Yaşamayı  da tek bir ağaç gibi hür ve kardeşçe yaşayan bir ormana benzetmiştir.</w:t>
      </w:r>
    </w:p>
    <w:p w:rsidR="009A29C7" w:rsidRDefault="009A29C7" w:rsidP="00AA4050">
      <w:pPr>
        <w:spacing w:after="120" w:line="240" w:lineRule="auto"/>
      </w:pPr>
    </w:p>
    <w:p w:rsidR="009A29C7" w:rsidRPr="00637290" w:rsidRDefault="009A29C7" w:rsidP="00AA4050">
      <w:pPr>
        <w:spacing w:after="120" w:line="240" w:lineRule="auto"/>
        <w:rPr>
          <w:b/>
        </w:rPr>
      </w:pPr>
      <w:r w:rsidRPr="00637290">
        <w:rPr>
          <w:b/>
        </w:rPr>
        <w:t>9. Şu ana kadar gördüğümüz Cumhuriyet Dönemi şiir anlayışları çerçevesinde düşündüğümüzde hangi edebi akımların etkili olduğunu görürüz, yazınız. 10P</w:t>
      </w:r>
    </w:p>
    <w:p w:rsidR="009A29C7" w:rsidRDefault="009A29C7" w:rsidP="00AA4050">
      <w:pPr>
        <w:spacing w:after="120" w:line="240" w:lineRule="auto"/>
      </w:pPr>
      <w:r>
        <w:t>Parnasizim, sembolizim, fütürizm</w:t>
      </w:r>
    </w:p>
    <w:p w:rsidR="009A29C7" w:rsidRDefault="009A29C7" w:rsidP="00AA4050">
      <w:pPr>
        <w:spacing w:after="120" w:line="240" w:lineRule="auto"/>
      </w:pPr>
    </w:p>
    <w:p w:rsidR="009A29C7" w:rsidRDefault="009A29C7" w:rsidP="00AA4050">
      <w:pPr>
        <w:spacing w:after="120" w:line="240" w:lineRule="auto"/>
      </w:pPr>
    </w:p>
    <w:p w:rsidR="009A29C7" w:rsidRDefault="009A29C7" w:rsidP="00AA4050">
      <w:pPr>
        <w:spacing w:after="120" w:line="240" w:lineRule="auto"/>
      </w:pPr>
      <w:hyperlink r:id="rId4" w:history="1">
        <w:r w:rsidRPr="00E97591">
          <w:rPr>
            <w:rStyle w:val="Hyperlink"/>
          </w:rPr>
          <w:t>www.sorubak.com</w:t>
        </w:r>
      </w:hyperlink>
    </w:p>
    <w:p w:rsidR="009A29C7" w:rsidRDefault="009A29C7" w:rsidP="00AA4050">
      <w:pPr>
        <w:spacing w:after="120" w:line="240" w:lineRule="auto"/>
      </w:pPr>
    </w:p>
    <w:p w:rsidR="009A29C7" w:rsidRPr="00637290" w:rsidRDefault="009A29C7" w:rsidP="00637290">
      <w:pPr>
        <w:spacing w:after="120" w:line="240" w:lineRule="auto"/>
        <w:rPr>
          <w:sz w:val="20"/>
          <w:szCs w:val="20"/>
        </w:rPr>
      </w:pPr>
      <w:r>
        <w:t xml:space="preserve">           </w:t>
      </w:r>
      <w:r w:rsidRPr="00637290">
        <w:rPr>
          <w:sz w:val="20"/>
          <w:szCs w:val="20"/>
        </w:rPr>
        <w:t xml:space="preserve">   Sümeyye DEMİR                                                                                       Zülfikar GERDAN</w:t>
      </w:r>
    </w:p>
    <w:p w:rsidR="009A29C7" w:rsidRPr="00637290" w:rsidRDefault="009A29C7" w:rsidP="00637290">
      <w:pPr>
        <w:spacing w:after="120" w:line="240" w:lineRule="auto"/>
        <w:rPr>
          <w:sz w:val="20"/>
          <w:szCs w:val="20"/>
        </w:rPr>
      </w:pPr>
      <w:r w:rsidRPr="00637290">
        <w:rPr>
          <w:sz w:val="20"/>
          <w:szCs w:val="20"/>
        </w:rPr>
        <w:t xml:space="preserve">               TDE Öğretmeni                                                                                          TDE Öğretmeni                      BAŞARILAR… </w:t>
      </w:r>
      <w:r w:rsidRPr="00637290">
        <w:rPr>
          <w:sz w:val="20"/>
          <w:szCs w:val="20"/>
        </w:rPr>
        <w:sym w:font="Wingdings" w:char="F04A"/>
      </w:r>
    </w:p>
    <w:sectPr w:rsidR="009A29C7" w:rsidRPr="00637290" w:rsidSect="00931377">
      <w:pgSz w:w="11906" w:h="16838"/>
      <w:pgMar w:top="426" w:right="566" w:bottom="284"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32D35"/>
    <w:rsid w:val="000779C6"/>
    <w:rsid w:val="00172C5E"/>
    <w:rsid w:val="001B68D2"/>
    <w:rsid w:val="002F40D3"/>
    <w:rsid w:val="00306052"/>
    <w:rsid w:val="00406D30"/>
    <w:rsid w:val="004A5365"/>
    <w:rsid w:val="0053240F"/>
    <w:rsid w:val="0056045E"/>
    <w:rsid w:val="00570E38"/>
    <w:rsid w:val="00637290"/>
    <w:rsid w:val="00832D35"/>
    <w:rsid w:val="00931377"/>
    <w:rsid w:val="00941DB1"/>
    <w:rsid w:val="009A29C7"/>
    <w:rsid w:val="00A32B5B"/>
    <w:rsid w:val="00AA4050"/>
    <w:rsid w:val="00AF3A9A"/>
    <w:rsid w:val="00B125D6"/>
    <w:rsid w:val="00BB4790"/>
    <w:rsid w:val="00BE3A17"/>
    <w:rsid w:val="00C42CE2"/>
    <w:rsid w:val="00CB5425"/>
    <w:rsid w:val="00CB73E4"/>
    <w:rsid w:val="00D84BA4"/>
    <w:rsid w:val="00E97591"/>
    <w:rsid w:val="00EC53C8"/>
    <w:rsid w:val="00F21562"/>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1DB1"/>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32B5B"/>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82</TotalTime>
  <Pages>2</Pages>
  <Words>785</Words>
  <Characters>4476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zülfikar</dc:creator>
  <cp:keywords/>
  <dc:description/>
  <cp:lastModifiedBy>BİRSEN</cp:lastModifiedBy>
  <cp:revision>6</cp:revision>
  <cp:lastPrinted>2014-11-27T08:19:00Z</cp:lastPrinted>
  <dcterms:created xsi:type="dcterms:W3CDTF">2014-11-26T19:36:00Z</dcterms:created>
  <dcterms:modified xsi:type="dcterms:W3CDTF">2015-10-23T16:59:00Z</dcterms:modified>
</cp:coreProperties>
</file>