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F2B" w:rsidRDefault="00862F2B">
      <w:r>
        <w:t>1200 EVLER İLKOKULU FEN VE TEKNOLOJİ DERSİ II. DÖNEM I. YAZILI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r w:rsidRPr="00B260AD">
        <w:rPr>
          <w:rFonts w:ascii="Times New Roman" w:hAnsi="Times New Roman" w:cs="Times New Roman"/>
          <w:b/>
          <w:bCs/>
          <w:sz w:val="22"/>
          <w:szCs w:val="22"/>
        </w:rPr>
        <w:t>S-1)Aşağıdakilerden hangisi ses kirliliğinin insan üzerindeki olumsuz etkilerden biri değildir?</w:t>
      </w:r>
    </w:p>
    <w:p w:rsidR="00862F2B" w:rsidRPr="00B260AD" w:rsidRDefault="00862F2B" w:rsidP="00B260AD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Strese neden olur, ruh sağlığımızı bozar.      B) Kendimizi yorgun ve halsiz hissederiz.</w:t>
      </w:r>
    </w:p>
    <w:p w:rsidR="00862F2B" w:rsidRPr="00B260AD" w:rsidRDefault="00862F2B" w:rsidP="00B260AD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C) İşitme kaybına neden olur.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       D) Solunum yapmamızı zorlaştırır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b/>
          <w:bCs/>
          <w:noProof/>
          <w:sz w:val="22"/>
          <w:szCs w:val="22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6" type="#_x0000_t75" style="position:absolute;left:0;text-align:left;margin-left:27.5pt;margin-top:.85pt;width:67.5pt;height:72.05pt;z-index:-251660288;visibility:visible;mso-position-horizontal:right" wrapcoords="-240 0 -240 21375 21600 21375 21600 0 -240 0">
            <v:imagedata r:id="rId4" o:title="" croptop="5195f" cropbottom="8256f" cropleft="1974f" cropright="2958f"/>
            <w10:wrap type="tight"/>
          </v:shape>
        </w:pict>
      </w:r>
      <w:r w:rsidRPr="00B260AD">
        <w:rPr>
          <w:rFonts w:ascii="Times New Roman" w:hAnsi="Times New Roman" w:cs="Times New Roman"/>
          <w:b/>
          <w:bCs/>
          <w:sz w:val="22"/>
          <w:szCs w:val="22"/>
        </w:rPr>
        <w:t xml:space="preserve">S-2) </w:t>
      </w:r>
      <w:r w:rsidRPr="00B260AD">
        <w:rPr>
          <w:rFonts w:ascii="Times New Roman" w:hAnsi="Times New Roman" w:cs="Times New Roman"/>
          <w:b/>
          <w:bCs/>
          <w:noProof/>
          <w:sz w:val="22"/>
          <w:szCs w:val="22"/>
        </w:rPr>
        <w:t>Bir elmayı ikiye böldüğümüzde Dünya’nın katmanlarına benzer bir görüntüyle karşılaşırız. Buna göre 1, 2 ve 3 nolu katmanlar Dünya’nın hangi katmanlarıyla eşleştirilebilir?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  <w:b/>
          <w:bCs/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12" o:spid="_x0000_s1027" type="#_x0000_t32" style="position:absolute;left:0;text-align:left;margin-left:152.65pt;margin-top:13.9pt;width:58.6pt;height:0;z-index:251659264;visibility:visible"/>
        </w:pict>
      </w:r>
      <w:r>
        <w:rPr>
          <w:noProof/>
        </w:rPr>
        <w:pict>
          <v:shape id="AutoShape 211" o:spid="_x0000_s1028" type="#_x0000_t32" style="position:absolute;left:0;text-align:left;margin-left:83.15pt;margin-top:13.9pt;width:51.9pt;height:0;z-index:251658240;visibility:visible"/>
        </w:pict>
      </w:r>
      <w:r>
        <w:rPr>
          <w:noProof/>
        </w:rPr>
        <w:pict>
          <v:shape id="AutoShape 210" o:spid="_x0000_s1029" type="#_x0000_t32" style="position:absolute;left:0;text-align:left;margin-left:14.5pt;margin-top:13.9pt;width:49.4pt;height:0;z-index:251657216;visibility:visible"/>
        </w:pict>
      </w:r>
      <w:r w:rsidRPr="00B260AD">
        <w:rPr>
          <w:rFonts w:ascii="Times New Roman" w:hAnsi="Times New Roman" w:cs="Times New Roman"/>
          <w:b/>
          <w:bCs/>
          <w:noProof/>
        </w:rPr>
        <w:tab/>
        <w:t xml:space="preserve">      1</w:t>
      </w:r>
      <w:r w:rsidRPr="00B260AD">
        <w:rPr>
          <w:rFonts w:ascii="Times New Roman" w:hAnsi="Times New Roman" w:cs="Times New Roman"/>
          <w:b/>
          <w:bCs/>
          <w:noProof/>
        </w:rPr>
        <w:tab/>
      </w:r>
      <w:r w:rsidRPr="00B260AD">
        <w:rPr>
          <w:rFonts w:ascii="Times New Roman" w:hAnsi="Times New Roman" w:cs="Times New Roman"/>
          <w:b/>
          <w:bCs/>
          <w:noProof/>
        </w:rPr>
        <w:tab/>
        <w:t xml:space="preserve">            2                     3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  <w:noProof/>
        </w:rPr>
      </w:pPr>
      <w:r w:rsidRPr="00B260AD">
        <w:rPr>
          <w:rFonts w:ascii="Times New Roman" w:hAnsi="Times New Roman" w:cs="Times New Roman"/>
          <w:noProof/>
        </w:rPr>
        <w:t>A)  ateş küre</w:t>
      </w:r>
      <w:r w:rsidRPr="00B260AD">
        <w:rPr>
          <w:rFonts w:ascii="Times New Roman" w:hAnsi="Times New Roman" w:cs="Times New Roman"/>
          <w:noProof/>
        </w:rPr>
        <w:tab/>
        <w:t xml:space="preserve">    ağır küre</w:t>
      </w:r>
      <w:r w:rsidRPr="00B260AD">
        <w:rPr>
          <w:rFonts w:ascii="Times New Roman" w:hAnsi="Times New Roman" w:cs="Times New Roman"/>
          <w:noProof/>
        </w:rPr>
        <w:tab/>
        <w:t xml:space="preserve">    taş küre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  <w:noProof/>
        </w:rPr>
      </w:pPr>
      <w:r w:rsidRPr="00B260AD">
        <w:rPr>
          <w:rFonts w:ascii="Times New Roman" w:hAnsi="Times New Roman" w:cs="Times New Roman"/>
          <w:noProof/>
        </w:rPr>
        <w:t>B) ateş küre</w:t>
      </w:r>
      <w:r w:rsidRPr="00B260AD">
        <w:rPr>
          <w:rFonts w:ascii="Times New Roman" w:hAnsi="Times New Roman" w:cs="Times New Roman"/>
          <w:noProof/>
        </w:rPr>
        <w:tab/>
        <w:t xml:space="preserve">    taş küre</w:t>
      </w:r>
      <w:r w:rsidRPr="00B260AD">
        <w:rPr>
          <w:rFonts w:ascii="Times New Roman" w:hAnsi="Times New Roman" w:cs="Times New Roman"/>
          <w:noProof/>
        </w:rPr>
        <w:tab/>
        <w:t xml:space="preserve">    hava küre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  <w:noProof/>
        </w:rPr>
      </w:pPr>
      <w:r w:rsidRPr="00B260AD">
        <w:rPr>
          <w:rFonts w:ascii="Times New Roman" w:hAnsi="Times New Roman" w:cs="Times New Roman"/>
          <w:noProof/>
        </w:rPr>
        <w:t>C) ateş küre</w:t>
      </w:r>
      <w:r w:rsidRPr="00B260AD">
        <w:rPr>
          <w:rFonts w:ascii="Times New Roman" w:hAnsi="Times New Roman" w:cs="Times New Roman"/>
          <w:noProof/>
        </w:rPr>
        <w:tab/>
        <w:t xml:space="preserve">    taş küre</w:t>
      </w:r>
      <w:r w:rsidRPr="00B260AD">
        <w:rPr>
          <w:rFonts w:ascii="Times New Roman" w:hAnsi="Times New Roman" w:cs="Times New Roman"/>
          <w:noProof/>
        </w:rPr>
        <w:tab/>
        <w:t xml:space="preserve">    su küre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  <w:noProof/>
        </w:rPr>
      </w:pPr>
      <w:r w:rsidRPr="00B260AD">
        <w:rPr>
          <w:rFonts w:ascii="Times New Roman" w:hAnsi="Times New Roman" w:cs="Times New Roman"/>
          <w:noProof/>
        </w:rPr>
        <w:t>D)  ağır küre</w:t>
      </w:r>
      <w:r w:rsidRPr="00B260AD">
        <w:rPr>
          <w:rFonts w:ascii="Times New Roman" w:hAnsi="Times New Roman" w:cs="Times New Roman"/>
          <w:noProof/>
        </w:rPr>
        <w:tab/>
        <w:t xml:space="preserve">    ateş küre</w:t>
      </w:r>
      <w:r w:rsidRPr="00B260AD">
        <w:rPr>
          <w:rFonts w:ascii="Times New Roman" w:hAnsi="Times New Roman" w:cs="Times New Roman"/>
          <w:noProof/>
        </w:rPr>
        <w:tab/>
        <w:t xml:space="preserve">    taş küre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r w:rsidRPr="00B260AD">
        <w:rPr>
          <w:rFonts w:ascii="Times New Roman" w:hAnsi="Times New Roman" w:cs="Times New Roman"/>
          <w:b/>
          <w:bCs/>
          <w:sz w:val="22"/>
          <w:szCs w:val="22"/>
        </w:rPr>
        <w:t>S-3) Aşağıdakilerden hangisi toprağın oluşumunda etkili değildir?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</w:rPr>
        <w:t>A) Sis</w:t>
      </w:r>
      <w:r w:rsidRPr="00B260AD">
        <w:rPr>
          <w:rFonts w:ascii="Times New Roman" w:hAnsi="Times New Roman" w:cs="Times New Roman"/>
        </w:rPr>
        <w:tab/>
      </w:r>
      <w:r w:rsidRPr="00B260AD">
        <w:rPr>
          <w:rFonts w:ascii="Times New Roman" w:hAnsi="Times New Roman" w:cs="Times New Roman"/>
        </w:rPr>
        <w:tab/>
        <w:t xml:space="preserve">B) Rüzgârlar           C) bitki ve hayvan artıkları   </w:t>
      </w:r>
      <w:r w:rsidRPr="00B260AD">
        <w:rPr>
          <w:rFonts w:ascii="Times New Roman" w:hAnsi="Times New Roman" w:cs="Times New Roman"/>
        </w:rPr>
        <w:tab/>
        <w:t>D) yağmurlar</w:t>
      </w:r>
    </w:p>
    <w:p w:rsidR="00862F2B" w:rsidRPr="00B260AD" w:rsidRDefault="00862F2B" w:rsidP="00F76F3E">
      <w:pPr>
        <w:pStyle w:val="AralkYok1"/>
        <w:ind w:left="284" w:hanging="284"/>
        <w:rPr>
          <w:rFonts w:ascii="Times New Roman" w:hAnsi="Times New Roman" w:cs="Times New Roman"/>
          <w:b/>
          <w:bCs/>
          <w:i/>
          <w:iCs/>
        </w:rPr>
      </w:pPr>
    </w:p>
    <w:p w:rsidR="00862F2B" w:rsidRPr="00B260AD" w:rsidRDefault="00862F2B" w:rsidP="00F76F3E">
      <w:pPr>
        <w:ind w:firstLine="284"/>
        <w:rPr>
          <w:rFonts w:ascii="Times New Roman" w:hAnsi="Times New Roman" w:cs="Times New Roman"/>
          <w:i/>
          <w:iCs/>
          <w:sz w:val="22"/>
          <w:szCs w:val="22"/>
        </w:rPr>
      </w:pPr>
      <w:r w:rsidRPr="00B260AD">
        <w:rPr>
          <w:rFonts w:ascii="Times New Roman" w:hAnsi="Times New Roman" w:cs="Times New Roman"/>
          <w:i/>
          <w:iCs/>
          <w:sz w:val="22"/>
          <w:szCs w:val="22"/>
        </w:rPr>
        <w:t>1-Kayaç         2- Kum            3-Çakıl            4-Taş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r w:rsidRPr="00B260AD">
        <w:rPr>
          <w:rFonts w:ascii="Times New Roman" w:hAnsi="Times New Roman" w:cs="Times New Roman"/>
          <w:b/>
          <w:bCs/>
          <w:sz w:val="22"/>
          <w:szCs w:val="22"/>
        </w:rPr>
        <w:t>S-4)Yukarıdakilerinküçükten büyüğe doğru sıralanışı hangisidir?</w:t>
      </w:r>
    </w:p>
    <w:p w:rsidR="00862F2B" w:rsidRPr="00B260AD" w:rsidRDefault="00862F2B" w:rsidP="00F76F3E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 2 - </w:t>
      </w:r>
      <w:r>
        <w:rPr>
          <w:rFonts w:ascii="Times New Roman" w:hAnsi="Times New Roman" w:cs="Times New Roman"/>
          <w:sz w:val="22"/>
          <w:szCs w:val="22"/>
        </w:rPr>
        <w:t xml:space="preserve">  4  –  1  -  3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  B)  3 –  4  –  1  –  2</w:t>
      </w:r>
      <w:r>
        <w:rPr>
          <w:rFonts w:ascii="Times New Roman" w:hAnsi="Times New Roman" w:cs="Times New Roman"/>
          <w:sz w:val="22"/>
          <w:szCs w:val="22"/>
        </w:rPr>
        <w:t xml:space="preserve">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C)  2  -  </w:t>
      </w:r>
      <w:r>
        <w:rPr>
          <w:rFonts w:ascii="Times New Roman" w:hAnsi="Times New Roman" w:cs="Times New Roman"/>
          <w:sz w:val="22"/>
          <w:szCs w:val="22"/>
        </w:rPr>
        <w:t xml:space="preserve">3  -  4  –  1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  D)  1  -  4  -  3  -  2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r w:rsidRPr="00B260AD">
        <w:rPr>
          <w:rFonts w:ascii="Times New Roman" w:hAnsi="Times New Roman" w:cs="Times New Roman"/>
          <w:b/>
          <w:bCs/>
          <w:sz w:val="22"/>
          <w:szCs w:val="22"/>
        </w:rPr>
        <w:t>S-5)Aşağıda verilenlerden hangisi maden değildir?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Altın            B)Bakır              C) Kömür         D) Plastik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b/>
          <w:bCs/>
          <w:sz w:val="22"/>
          <w:szCs w:val="22"/>
        </w:rPr>
      </w:pPr>
      <w:r w:rsidRPr="00B260AD">
        <w:rPr>
          <w:rFonts w:ascii="Times New Roman" w:hAnsi="Times New Roman" w:cs="Times New Roman"/>
          <w:b/>
          <w:bCs/>
          <w:sz w:val="22"/>
          <w:szCs w:val="22"/>
        </w:rPr>
        <w:t>S-6)Dünya’nın hangi katmanlarında hayat vardır?</w:t>
      </w:r>
    </w:p>
    <w:p w:rsidR="00862F2B" w:rsidRPr="00B260AD" w:rsidRDefault="00862F2B" w:rsidP="00F76F3E">
      <w:pPr>
        <w:ind w:left="284" w:hanging="284"/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Ateş küre  - Su küre – Hava Küre                    B) Taş küre -  Hava küre - Su Küre</w:t>
      </w:r>
    </w:p>
    <w:p w:rsidR="00862F2B" w:rsidRPr="00B260AD" w:rsidRDefault="00862F2B" w:rsidP="00B260AD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C) Su küre – Çekirdek-Taş</w:t>
      </w:r>
      <w:r>
        <w:rPr>
          <w:rFonts w:ascii="Times New Roman" w:hAnsi="Times New Roman" w:cs="Times New Roman"/>
          <w:sz w:val="22"/>
          <w:szCs w:val="22"/>
        </w:rPr>
        <w:t xml:space="preserve">küre               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D) Ateş küre - Çekirdek - Su- küre                                                                     </w:t>
      </w:r>
    </w:p>
    <w:p w:rsidR="00862F2B" w:rsidRPr="00B260AD" w:rsidRDefault="00862F2B" w:rsidP="00F76F3E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S-7) Dünya’nın yuvarlak olduğunu ilk keşfeden kaşif kimdir?</w:t>
      </w:r>
    </w:p>
    <w:p w:rsidR="00862F2B" w:rsidRPr="00B260AD" w:rsidRDefault="00862F2B" w:rsidP="00F76F3E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Arşimet          B) Isaac Newton    C) Kristof Kolomb           D) Macellan</w:t>
      </w:r>
    </w:p>
    <w:p w:rsidR="00862F2B" w:rsidRPr="00B260AD" w:rsidRDefault="00862F2B" w:rsidP="00346AB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S-8) Aşağıdakilerden hangisi  erozyona neden olmaz?</w:t>
      </w:r>
    </w:p>
    <w:p w:rsidR="00862F2B" w:rsidRPr="00B260AD" w:rsidRDefault="00862F2B" w:rsidP="00346AB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A-Akarsular 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B260AD">
        <w:rPr>
          <w:rFonts w:ascii="Times New Roman" w:hAnsi="Times New Roman" w:cs="Times New Roman"/>
          <w:sz w:val="22"/>
          <w:szCs w:val="22"/>
        </w:rPr>
        <w:t>B-Rüzgar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C-Sel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 D-Yangın</w:t>
      </w:r>
    </w:p>
    <w:p w:rsidR="00862F2B" w:rsidRDefault="00862F2B" w:rsidP="003D6932">
      <w:pPr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 xml:space="preserve">S-9) </w:t>
      </w:r>
      <w:r w:rsidRPr="00B260AD">
        <w:rPr>
          <w:rFonts w:ascii="Times New Roman" w:hAnsi="Times New Roman" w:cs="Times New Roman"/>
          <w:sz w:val="22"/>
          <w:szCs w:val="22"/>
        </w:rPr>
        <w:t xml:space="preserve">Aşağıdakilerden hangisi </w:t>
      </w:r>
      <w:r w:rsidRPr="00B260AD">
        <w:rPr>
          <w:rFonts w:ascii="Times New Roman" w:hAnsi="Times New Roman" w:cs="Times New Roman"/>
          <w:b/>
          <w:bCs/>
          <w:sz w:val="22"/>
          <w:szCs w:val="22"/>
          <w:u w:val="single"/>
        </w:rPr>
        <w:t>ışık kirliliğinin olumsuz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</w:t>
      </w:r>
      <w:r w:rsidRPr="00B260AD">
        <w:rPr>
          <w:rFonts w:ascii="Times New Roman" w:hAnsi="Times New Roman" w:cs="Times New Roman"/>
          <w:b/>
          <w:bCs/>
          <w:sz w:val="22"/>
          <w:szCs w:val="22"/>
          <w:u w:val="single"/>
        </w:rPr>
        <w:t>sonuçlarından biri değildir?</w:t>
      </w:r>
    </w:p>
    <w:p w:rsidR="00862F2B" w:rsidRPr="00B260AD" w:rsidRDefault="00862F2B" w:rsidP="003D6932">
      <w:pPr>
        <w:pStyle w:val="NoSpacing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  <w:bCs/>
        </w:rPr>
        <w:t>A)</w:t>
      </w:r>
      <w:r w:rsidRPr="00B260AD">
        <w:rPr>
          <w:rFonts w:ascii="Times New Roman" w:hAnsi="Times New Roman" w:cs="Times New Roman"/>
        </w:rPr>
        <w:t xml:space="preserve"> Göçmen kuşların yollarını kaybetmesi </w:t>
      </w:r>
    </w:p>
    <w:p w:rsidR="00862F2B" w:rsidRPr="00B260AD" w:rsidRDefault="00862F2B" w:rsidP="003D6932">
      <w:pPr>
        <w:pStyle w:val="NoSpacing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  <w:bCs/>
        </w:rPr>
        <w:t>B)</w:t>
      </w:r>
      <w:r w:rsidRPr="00B260AD">
        <w:rPr>
          <w:rFonts w:ascii="Times New Roman" w:hAnsi="Times New Roman" w:cs="Times New Roman"/>
        </w:rPr>
        <w:t xml:space="preserve"> Deniz kaplumbağalarının yavruların denize ulaşamaması </w:t>
      </w:r>
    </w:p>
    <w:p w:rsidR="00862F2B" w:rsidRPr="00B260AD" w:rsidRDefault="00862F2B" w:rsidP="003D6932">
      <w:pPr>
        <w:pStyle w:val="NoSpacing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  <w:bCs/>
        </w:rPr>
        <w:t>C)</w:t>
      </w:r>
      <w:r w:rsidRPr="00B260AD">
        <w:rPr>
          <w:rFonts w:ascii="Times New Roman" w:hAnsi="Times New Roman" w:cs="Times New Roman"/>
        </w:rPr>
        <w:t xml:space="preserve"> Yıldızların gözlenmesinin zorlaşması </w:t>
      </w:r>
    </w:p>
    <w:p w:rsidR="00862F2B" w:rsidRPr="003D6932" w:rsidRDefault="00862F2B" w:rsidP="003D6932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b/>
          <w:bCs/>
          <w:sz w:val="22"/>
          <w:szCs w:val="22"/>
        </w:rPr>
        <w:t>D)</w:t>
      </w:r>
      <w:r w:rsidRPr="00B260AD">
        <w:rPr>
          <w:rFonts w:ascii="Times New Roman" w:hAnsi="Times New Roman" w:cs="Times New Roman"/>
          <w:sz w:val="22"/>
          <w:szCs w:val="22"/>
        </w:rPr>
        <w:t xml:space="preserve"> Güneş ışığının etkisiyle domateslerin kızarması</w:t>
      </w:r>
    </w:p>
    <w:p w:rsidR="00862F2B" w:rsidRPr="00B260AD" w:rsidRDefault="00862F2B" w:rsidP="008C01A0">
      <w:pPr>
        <w:pStyle w:val="NoSpacing"/>
        <w:framePr w:hSpace="141" w:wrap="auto" w:vAnchor="text" w:hAnchor="margin" w:xAlign="center" w:y="347"/>
        <w:rPr>
          <w:rFonts w:ascii="Times New Roman" w:hAnsi="Times New Roman" w:cs="Times New Roman"/>
          <w:b/>
          <w:bCs/>
        </w:rPr>
      </w:pPr>
      <w:r w:rsidRPr="00B260AD">
        <w:rPr>
          <w:rFonts w:ascii="Times New Roman" w:hAnsi="Times New Roman" w:cs="Times New Roman"/>
          <w:b/>
          <w:bCs/>
        </w:rPr>
        <w:t>S-1</w:t>
      </w:r>
      <w:r>
        <w:rPr>
          <w:rFonts w:ascii="Times New Roman" w:hAnsi="Times New Roman" w:cs="Times New Roman"/>
          <w:b/>
          <w:bCs/>
        </w:rPr>
        <w:t>0</w:t>
      </w:r>
      <w:r w:rsidRPr="00B260AD">
        <w:rPr>
          <w:rFonts w:ascii="Times New Roman" w:hAnsi="Times New Roman" w:cs="Times New Roman"/>
          <w:b/>
          <w:bCs/>
        </w:rPr>
        <w:t xml:space="preserve"> ) Çok şiddetli seslerin camları kırabilmesi bize sesin hangi özelliğini kanıtlar?</w:t>
      </w:r>
    </w:p>
    <w:p w:rsidR="00862F2B" w:rsidRPr="00B260AD" w:rsidRDefault="00862F2B" w:rsidP="008C01A0">
      <w:pPr>
        <w:pStyle w:val="NoSpacing"/>
        <w:framePr w:hSpace="141" w:wrap="auto" w:vAnchor="text" w:hAnchor="margin" w:xAlign="center" w:y="347"/>
        <w:rPr>
          <w:rFonts w:ascii="Times New Roman" w:hAnsi="Times New Roman" w:cs="Times New Roman"/>
          <w:b/>
          <w:bCs/>
        </w:rPr>
      </w:pPr>
      <w:r w:rsidRPr="00B260AD">
        <w:rPr>
          <w:rFonts w:ascii="Times New Roman" w:hAnsi="Times New Roman" w:cs="Times New Roman"/>
          <w:b/>
          <w:bCs/>
        </w:rPr>
        <w:t xml:space="preserve">A) </w:t>
      </w:r>
      <w:r w:rsidRPr="00B260AD">
        <w:rPr>
          <w:rFonts w:ascii="Times New Roman" w:hAnsi="Times New Roman" w:cs="Times New Roman"/>
        </w:rPr>
        <w:t>Her sesin bir kaynağı olması</w:t>
      </w:r>
    </w:p>
    <w:p w:rsidR="00862F2B" w:rsidRPr="00B260AD" w:rsidRDefault="00862F2B" w:rsidP="008C01A0">
      <w:pPr>
        <w:pStyle w:val="NoSpacing"/>
        <w:framePr w:hSpace="141" w:wrap="auto" w:vAnchor="text" w:hAnchor="margin" w:xAlign="center" w:y="347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  <w:bCs/>
        </w:rPr>
        <w:t xml:space="preserve">B) </w:t>
      </w:r>
      <w:r w:rsidRPr="00B260AD">
        <w:rPr>
          <w:rFonts w:ascii="Times New Roman" w:hAnsi="Times New Roman" w:cs="Times New Roman"/>
        </w:rPr>
        <w:t>Sesin titreşimler sonucu oluşması</w:t>
      </w:r>
    </w:p>
    <w:p w:rsidR="00862F2B" w:rsidRPr="00B260AD" w:rsidRDefault="00862F2B" w:rsidP="008C01A0">
      <w:pPr>
        <w:pStyle w:val="NoSpacing"/>
        <w:framePr w:hSpace="141" w:wrap="auto" w:vAnchor="text" w:hAnchor="margin" w:xAlign="center" w:y="347"/>
        <w:rPr>
          <w:rFonts w:ascii="Times New Roman" w:hAnsi="Times New Roman" w:cs="Times New Roman"/>
          <w:b/>
          <w:bCs/>
        </w:rPr>
      </w:pPr>
      <w:r w:rsidRPr="00B260AD">
        <w:rPr>
          <w:rFonts w:ascii="Times New Roman" w:hAnsi="Times New Roman" w:cs="Times New Roman"/>
          <w:b/>
          <w:bCs/>
        </w:rPr>
        <w:t xml:space="preserve">C) </w:t>
      </w:r>
      <w:r w:rsidRPr="00B260AD">
        <w:rPr>
          <w:rFonts w:ascii="Times New Roman" w:hAnsi="Times New Roman" w:cs="Times New Roman"/>
        </w:rPr>
        <w:t>Sesin bir enerji olması</w:t>
      </w:r>
    </w:p>
    <w:p w:rsidR="00862F2B" w:rsidRPr="00B260AD" w:rsidRDefault="00862F2B" w:rsidP="007B368F">
      <w:pPr>
        <w:framePr w:hSpace="141" w:wrap="auto" w:vAnchor="text" w:hAnchor="margin" w:xAlign="center" w:y="347"/>
        <w:rPr>
          <w:rFonts w:ascii="Times New Roman" w:hAnsi="Times New Roman" w:cs="Times New Roman"/>
          <w:sz w:val="22"/>
          <w:szCs w:val="22"/>
        </w:rPr>
      </w:pPr>
      <w:r w:rsidRPr="007B368F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260AD">
        <w:rPr>
          <w:rFonts w:ascii="Times New Roman" w:hAnsi="Times New Roman" w:cs="Times New Roman"/>
          <w:b/>
          <w:bCs/>
          <w:sz w:val="22"/>
          <w:szCs w:val="22"/>
        </w:rPr>
        <w:t xml:space="preserve">D) </w:t>
      </w:r>
      <w:r w:rsidRPr="00B260AD">
        <w:rPr>
          <w:rFonts w:ascii="Times New Roman" w:hAnsi="Times New Roman" w:cs="Times New Roman"/>
          <w:sz w:val="22"/>
          <w:szCs w:val="22"/>
        </w:rPr>
        <w:t>Sesin her yönde dağılması</w:t>
      </w:r>
    </w:p>
    <w:p w:rsidR="00862F2B" w:rsidRPr="00B260AD" w:rsidRDefault="00862F2B" w:rsidP="00B260AD">
      <w:pPr>
        <w:pStyle w:val="NoSpacing"/>
        <w:framePr w:hSpace="141" w:wrap="auto" w:vAnchor="text" w:hAnchor="margin" w:xAlign="center" w:y="34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S-11</w:t>
      </w:r>
      <w:r w:rsidRPr="00B260AD">
        <w:rPr>
          <w:rFonts w:ascii="Times New Roman" w:hAnsi="Times New Roman" w:cs="Times New Roman"/>
          <w:b/>
          <w:bCs/>
        </w:rPr>
        <w:t>)</w:t>
      </w:r>
      <w:r w:rsidRPr="00B260AD">
        <w:rPr>
          <w:rFonts w:ascii="Times New Roman" w:hAnsi="Times New Roman" w:cs="Times New Roman"/>
        </w:rPr>
        <w:t xml:space="preserve">  Yolda giderken bize yaklaşmakta olan ambulansın sesi ile ilgili hangisi doğrudur?</w:t>
      </w:r>
    </w:p>
    <w:p w:rsidR="00862F2B" w:rsidRPr="00B260AD" w:rsidRDefault="00862F2B" w:rsidP="00B260AD">
      <w:pPr>
        <w:pStyle w:val="NoSpacing"/>
        <w:framePr w:hSpace="141" w:wrap="auto" w:vAnchor="text" w:hAnchor="margin" w:xAlign="center" w:y="347"/>
        <w:rPr>
          <w:rFonts w:ascii="Times New Roman" w:hAnsi="Times New Roman" w:cs="Times New Roman"/>
        </w:rPr>
      </w:pPr>
      <w:r w:rsidRPr="00B260AD">
        <w:rPr>
          <w:rFonts w:ascii="Times New Roman" w:hAnsi="Times New Roman" w:cs="Times New Roman"/>
          <w:b/>
          <w:bCs/>
        </w:rPr>
        <w:t>A)</w:t>
      </w:r>
      <w:r>
        <w:rPr>
          <w:rFonts w:ascii="Times New Roman" w:hAnsi="Times New Roman" w:cs="Times New Roman"/>
        </w:rPr>
        <w:t xml:space="preserve"> Değişmez</w:t>
      </w:r>
      <w:r w:rsidRPr="00B260AD">
        <w:rPr>
          <w:rFonts w:ascii="Times New Roman" w:hAnsi="Times New Roman" w:cs="Times New Roman"/>
        </w:rPr>
        <w:t xml:space="preserve">           </w:t>
      </w:r>
      <w:r w:rsidRPr="00B260AD">
        <w:rPr>
          <w:rFonts w:ascii="Times New Roman" w:hAnsi="Times New Roman" w:cs="Times New Roman"/>
          <w:b/>
          <w:bCs/>
        </w:rPr>
        <w:t>B)</w:t>
      </w:r>
      <w:r w:rsidRPr="00B260AD">
        <w:rPr>
          <w:rFonts w:ascii="Times New Roman" w:hAnsi="Times New Roman" w:cs="Times New Roman"/>
        </w:rPr>
        <w:t xml:space="preserve"> Gittikçe azalır. </w:t>
      </w:r>
      <w:r>
        <w:rPr>
          <w:rFonts w:ascii="Times New Roman" w:hAnsi="Times New Roman" w:cs="Times New Roman"/>
        </w:rPr>
        <w:t xml:space="preserve">           </w:t>
      </w:r>
      <w:r w:rsidRPr="00B260AD">
        <w:rPr>
          <w:rFonts w:ascii="Times New Roman" w:hAnsi="Times New Roman" w:cs="Times New Roman"/>
          <w:b/>
          <w:bCs/>
        </w:rPr>
        <w:t>C)</w:t>
      </w:r>
      <w:r w:rsidRPr="00B260AD">
        <w:rPr>
          <w:rFonts w:ascii="Times New Roman" w:hAnsi="Times New Roman" w:cs="Times New Roman"/>
        </w:rPr>
        <w:t xml:space="preserve"> Gittikçe art</w:t>
      </w:r>
      <w:r>
        <w:rPr>
          <w:rFonts w:ascii="Times New Roman" w:hAnsi="Times New Roman" w:cs="Times New Roman"/>
        </w:rPr>
        <w:t xml:space="preserve">ar.              </w:t>
      </w:r>
      <w:r w:rsidRPr="00B260AD">
        <w:rPr>
          <w:rFonts w:ascii="Times New Roman" w:hAnsi="Times New Roman" w:cs="Times New Roman"/>
        </w:rPr>
        <w:t xml:space="preserve">  </w:t>
      </w:r>
      <w:r w:rsidRPr="00B260AD">
        <w:rPr>
          <w:rFonts w:ascii="Times New Roman" w:hAnsi="Times New Roman" w:cs="Times New Roman"/>
          <w:b/>
          <w:bCs/>
        </w:rPr>
        <w:t>D)</w:t>
      </w:r>
      <w:r w:rsidRPr="00B260AD">
        <w:rPr>
          <w:rFonts w:ascii="Times New Roman" w:hAnsi="Times New Roman" w:cs="Times New Roman"/>
        </w:rPr>
        <w:t xml:space="preserve"> Duyulmaz</w:t>
      </w:r>
    </w:p>
    <w:p w:rsidR="00862F2B" w:rsidRDefault="00862F2B" w:rsidP="008C01A0">
      <w:pPr>
        <w:rPr>
          <w:rFonts w:ascii="Times New Roman" w:hAnsi="Times New Roman" w:cs="Times New Roman"/>
          <w:sz w:val="22"/>
          <w:szCs w:val="22"/>
        </w:rPr>
      </w:pPr>
    </w:p>
    <w:p w:rsidR="00862F2B" w:rsidRPr="00B260AD" w:rsidRDefault="00862F2B" w:rsidP="008C01A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S-12</w:t>
      </w:r>
      <w:r w:rsidRPr="00B260AD">
        <w:rPr>
          <w:rFonts w:ascii="Times New Roman" w:hAnsi="Times New Roman" w:cs="Times New Roman"/>
          <w:sz w:val="22"/>
          <w:szCs w:val="22"/>
        </w:rPr>
        <w:t>) Ses üreten tüm cisimlerin ortak özelliği nedir?</w:t>
      </w:r>
    </w:p>
    <w:p w:rsidR="00862F2B" w:rsidRPr="00B260AD" w:rsidRDefault="00862F2B" w:rsidP="008C01A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Renkleri                  B) Kokuları           C) Şekilleri            D) Titreşmeleri</w:t>
      </w:r>
    </w:p>
    <w:p w:rsidR="00862F2B" w:rsidRPr="00B260AD" w:rsidRDefault="00862F2B" w:rsidP="008C01A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S-13</w:t>
      </w:r>
      <w:r w:rsidRPr="00B260AD">
        <w:rPr>
          <w:rFonts w:ascii="Times New Roman" w:hAnsi="Times New Roman" w:cs="Times New Roman"/>
          <w:sz w:val="22"/>
          <w:szCs w:val="22"/>
        </w:rPr>
        <w:t>) Aşağıdakilerden hangisi ışık kaynağı değildir?</w:t>
      </w:r>
    </w:p>
    <w:p w:rsidR="00862F2B" w:rsidRPr="00B260AD" w:rsidRDefault="00862F2B" w:rsidP="008C01A0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Mum                         B) Güneş                     C) Ay              D) Ateş böceği</w:t>
      </w:r>
    </w:p>
    <w:p w:rsidR="00862F2B" w:rsidRPr="00B260AD" w:rsidRDefault="00862F2B" w:rsidP="008C01A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S-14</w:t>
      </w:r>
      <w:r w:rsidRPr="00B260AD">
        <w:rPr>
          <w:rFonts w:ascii="Times New Roman" w:hAnsi="Times New Roman" w:cs="Times New Roman"/>
          <w:sz w:val="22"/>
          <w:szCs w:val="22"/>
        </w:rPr>
        <w:t>) Aşağıdakilerden verilen ifadelerden hangisi yanlıştır?</w:t>
      </w:r>
    </w:p>
    <w:p w:rsidR="00862F2B" w:rsidRPr="00B260AD" w:rsidRDefault="00862F2B" w:rsidP="00B260AD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 xml:space="preserve">A) Dünya’nın en sıcak katmanı ateş küredir. </w:t>
      </w:r>
      <w:r>
        <w:rPr>
          <w:rFonts w:ascii="Times New Roman" w:hAnsi="Times New Roman" w:cs="Times New Roman"/>
          <w:sz w:val="22"/>
          <w:szCs w:val="22"/>
        </w:rPr>
        <w:t xml:space="preserve">        </w:t>
      </w:r>
      <w:r w:rsidRPr="00B260AD">
        <w:rPr>
          <w:rFonts w:ascii="Times New Roman" w:hAnsi="Times New Roman" w:cs="Times New Roman"/>
          <w:sz w:val="22"/>
          <w:szCs w:val="22"/>
        </w:rPr>
        <w:t>B) Dünya’nın merkezinde ağır küre bulunur.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C) Taş küre, ateş küreyi sarar.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 D) Ağır küre Dünya’nın en kalın katmanıdır. </w:t>
      </w:r>
    </w:p>
    <w:p w:rsidR="00862F2B" w:rsidRPr="00B260AD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S-15</w:t>
      </w:r>
      <w:r w:rsidRPr="00B260AD">
        <w:rPr>
          <w:rFonts w:ascii="Times New Roman" w:hAnsi="Times New Roman" w:cs="Times New Roman"/>
          <w:sz w:val="22"/>
          <w:szCs w:val="22"/>
        </w:rPr>
        <w:t>) Aşağıdakilerden hangisi Dünya’nın görülen katmanlarından değildir?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Hava küre                 B) Çekirdek          C) Yerküre            D) Su küre</w:t>
      </w:r>
    </w:p>
    <w:p w:rsidR="00862F2B" w:rsidRPr="00B260AD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S-16</w:t>
      </w:r>
      <w:r w:rsidRPr="00B260AD">
        <w:rPr>
          <w:rFonts w:ascii="Times New Roman" w:hAnsi="Times New Roman" w:cs="Times New Roman"/>
          <w:sz w:val="22"/>
          <w:szCs w:val="22"/>
        </w:rPr>
        <w:t>) Aşağıdakilerden hangisi erozyon sonucu meydana gelir?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 w:rsidRPr="00B260AD">
        <w:rPr>
          <w:rFonts w:ascii="Times New Roman" w:hAnsi="Times New Roman" w:cs="Times New Roman"/>
          <w:sz w:val="22"/>
          <w:szCs w:val="22"/>
        </w:rPr>
        <w:t>A) Yıldırım düşm</w:t>
      </w:r>
      <w:r>
        <w:rPr>
          <w:rFonts w:ascii="Times New Roman" w:hAnsi="Times New Roman" w:cs="Times New Roman"/>
          <w:sz w:val="22"/>
          <w:szCs w:val="22"/>
        </w:rPr>
        <w:t xml:space="preserve">esi       </w:t>
      </w:r>
      <w:r w:rsidRPr="00B260AD">
        <w:rPr>
          <w:rFonts w:ascii="Times New Roman" w:hAnsi="Times New Roman" w:cs="Times New Roman"/>
          <w:sz w:val="22"/>
          <w:szCs w:val="22"/>
        </w:rPr>
        <w:t>B) Canlı çeşitliliğinde artış</w:t>
      </w:r>
      <w:r w:rsidRPr="003D693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 </w:t>
      </w:r>
      <w:r w:rsidRPr="00B260AD">
        <w:rPr>
          <w:rFonts w:ascii="Times New Roman" w:hAnsi="Times New Roman" w:cs="Times New Roman"/>
          <w:sz w:val="22"/>
          <w:szCs w:val="22"/>
        </w:rPr>
        <w:t>C) Toprak kaybı</w:t>
      </w:r>
      <w:r w:rsidRPr="003D6932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    </w:t>
      </w:r>
      <w:r w:rsidRPr="00B260AD">
        <w:rPr>
          <w:rFonts w:ascii="Times New Roman" w:hAnsi="Times New Roman" w:cs="Times New Roman"/>
          <w:sz w:val="22"/>
          <w:szCs w:val="22"/>
        </w:rPr>
        <w:t xml:space="preserve">D) Toprak veriminde artış                            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S-17) Aşağıda verilen ifadelerden hangisi yanlıştır?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A) Değersiz minerallere maden denir.          B) Karalar,kayaçlardan oluşmuştur.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C) Kayaçlar minerallerden oluşmuştur.        D) Toprak, kayaçlardan oluşmuştur.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S-18) I- Uzay boşluğuna düşer    II- Aynı noktaya ulaşır     III- Çekirdek katmanına ulaşır.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Dünya yüzeyinde bir noktadan başlayarak sürekli aynı yöne giden biri için yukarıdakilerden hangisi söylenebilir?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A) Yalnız I            B) Yalnız II             C) Yalnız III            D) II - III 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S-19) Dünya’nın görülen ve görülemeyen katmanlarını yazınız.(10 puan)</w:t>
      </w:r>
    </w:p>
    <w:p w:rsidR="00862F2B" w:rsidRDefault="00862F2B" w:rsidP="00BF3996">
      <w:pPr>
        <w:spacing w:line="240" w:lineRule="auto"/>
        <w:rPr>
          <w:rFonts w:ascii="Comic Sans MS" w:hAnsi="Comic Sans MS" w:cs="Comic Sans MS"/>
        </w:rPr>
      </w:pPr>
      <w:hyperlink r:id="rId5" w:history="1">
        <w:r>
          <w:rPr>
            <w:rStyle w:val="Hyperlink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862F2B" w:rsidRDefault="00862F2B" w:rsidP="0000072A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…………………………….BAŞARILAR………………………………………………………………</w:t>
      </w:r>
    </w:p>
    <w:sectPr w:rsidR="00862F2B" w:rsidSect="000C1A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6F3E"/>
    <w:rsid w:val="0000072A"/>
    <w:rsid w:val="000C1AD2"/>
    <w:rsid w:val="001A47D4"/>
    <w:rsid w:val="00205ECE"/>
    <w:rsid w:val="00346AB0"/>
    <w:rsid w:val="003D6932"/>
    <w:rsid w:val="007B368F"/>
    <w:rsid w:val="007D296F"/>
    <w:rsid w:val="00862F2B"/>
    <w:rsid w:val="00894161"/>
    <w:rsid w:val="008C01A0"/>
    <w:rsid w:val="00AE5A40"/>
    <w:rsid w:val="00B02301"/>
    <w:rsid w:val="00B260AD"/>
    <w:rsid w:val="00BF3996"/>
    <w:rsid w:val="00F76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1AD2"/>
    <w:pPr>
      <w:spacing w:after="200" w:line="276" w:lineRule="auto"/>
    </w:pPr>
    <w:rPr>
      <w:color w:val="000000"/>
      <w:sz w:val="20"/>
      <w:szCs w:val="20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alkYok1">
    <w:name w:val="Aralık Yok1"/>
    <w:uiPriority w:val="99"/>
    <w:rsid w:val="00F76F3E"/>
    <w:rPr>
      <w:rFonts w:ascii="Calibri" w:eastAsia="Times New Roman" w:hAnsi="Calibri" w:cs="Calibri"/>
    </w:rPr>
  </w:style>
  <w:style w:type="character" w:customStyle="1" w:styleId="FontStyle87">
    <w:name w:val="Font Style87"/>
    <w:uiPriority w:val="99"/>
    <w:rsid w:val="00346AB0"/>
    <w:rPr>
      <w:rFonts w:ascii="Microsoft Sans Serif" w:hAnsi="Microsoft Sans Serif" w:cs="Microsoft Sans Serif"/>
      <w:sz w:val="20"/>
      <w:szCs w:val="20"/>
    </w:rPr>
  </w:style>
  <w:style w:type="paragraph" w:customStyle="1" w:styleId="Style28">
    <w:name w:val="Style28"/>
    <w:basedOn w:val="Normal"/>
    <w:uiPriority w:val="99"/>
    <w:rsid w:val="00346AB0"/>
    <w:pPr>
      <w:widowControl w:val="0"/>
      <w:autoSpaceDE w:val="0"/>
      <w:autoSpaceDN w:val="0"/>
      <w:adjustRightInd w:val="0"/>
      <w:spacing w:after="0" w:line="250" w:lineRule="exact"/>
      <w:ind w:hanging="456"/>
    </w:pPr>
    <w:rPr>
      <w:rFonts w:ascii="Microsoft Sans Serif" w:eastAsia="Times New Roman" w:hAnsi="Microsoft Sans Serif" w:cs="Microsoft Sans Serif"/>
      <w:color w:val="auto"/>
      <w:sz w:val="24"/>
      <w:szCs w:val="24"/>
      <w:lang w:eastAsia="tr-TR"/>
    </w:rPr>
  </w:style>
  <w:style w:type="paragraph" w:styleId="NoSpacing">
    <w:name w:val="No Spacing"/>
    <w:uiPriority w:val="99"/>
    <w:qFormat/>
    <w:rsid w:val="00346AB0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BF3996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8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2</Pages>
  <Words>606</Words>
  <Characters>3456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edanur</cp:lastModifiedBy>
  <cp:revision>2</cp:revision>
  <dcterms:created xsi:type="dcterms:W3CDTF">2015-04-07T07:00:00Z</dcterms:created>
  <dcterms:modified xsi:type="dcterms:W3CDTF">2015-04-12T10:07:00Z</dcterms:modified>
</cp:coreProperties>
</file>