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0D7" w:rsidRDefault="003E10D7" w:rsidP="00F82D9F">
      <w:pPr>
        <w:spacing w:after="0" w:line="360" w:lineRule="auto"/>
      </w:pPr>
      <w:r>
        <w:t>AD  SOYAD:</w:t>
      </w:r>
    </w:p>
    <w:p w:rsidR="003E10D7" w:rsidRDefault="003E10D7" w:rsidP="00F82D9F">
      <w:pPr>
        <w:spacing w:after="0" w:line="360" w:lineRule="auto"/>
      </w:pPr>
      <w:r>
        <w:t>SINIF/NO :</w:t>
      </w:r>
    </w:p>
    <w:p w:rsidR="003E10D7" w:rsidRDefault="003E10D7" w:rsidP="00F82D9F">
      <w:pPr>
        <w:spacing w:after="0" w:line="240" w:lineRule="atLeast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2015-2016 </w:t>
      </w:r>
      <w:r w:rsidRPr="00F82D9F">
        <w:rPr>
          <w:sz w:val="32"/>
          <w:szCs w:val="32"/>
        </w:rPr>
        <w:t xml:space="preserve"> EĞİTİM ÖĞRETİM YILI 11.SINIF SOSYOLOJİ DERSİ </w:t>
      </w:r>
    </w:p>
    <w:p w:rsidR="003E10D7" w:rsidRDefault="003E10D7" w:rsidP="00F82D9F">
      <w:pPr>
        <w:spacing w:after="0" w:line="240" w:lineRule="atLeast"/>
        <w:jc w:val="center"/>
        <w:rPr>
          <w:sz w:val="32"/>
          <w:szCs w:val="32"/>
        </w:rPr>
      </w:pPr>
      <w:r w:rsidRPr="00F82D9F">
        <w:rPr>
          <w:sz w:val="32"/>
          <w:szCs w:val="32"/>
        </w:rPr>
        <w:t>I. DÖNEM II. YAZILI SINAVI</w:t>
      </w:r>
    </w:p>
    <w:p w:rsidR="003E10D7" w:rsidRPr="00F82D9F" w:rsidRDefault="003E10D7" w:rsidP="00F82D9F">
      <w:pPr>
        <w:spacing w:after="0" w:line="240" w:lineRule="atLeast"/>
      </w:pPr>
    </w:p>
    <w:p w:rsidR="003E10D7" w:rsidRPr="006D6A56" w:rsidRDefault="003E10D7" w:rsidP="00F82D9F">
      <w:pPr>
        <w:spacing w:after="0" w:line="360" w:lineRule="auto"/>
        <w:rPr>
          <w:b/>
        </w:rPr>
      </w:pPr>
      <w:r w:rsidRPr="006D6A56">
        <w:rPr>
          <w:b/>
        </w:rPr>
        <w:t xml:space="preserve">A) Aşağıdaki cümleleri uygun sözcüklerle tamamlayınız.( </w:t>
      </w:r>
      <w:r>
        <w:rPr>
          <w:b/>
        </w:rPr>
        <w:t>20</w:t>
      </w:r>
      <w:r w:rsidRPr="006D6A56">
        <w:rPr>
          <w:b/>
        </w:rPr>
        <w:t xml:space="preserve"> puan)</w:t>
      </w:r>
    </w:p>
    <w:p w:rsidR="003E10D7" w:rsidRPr="00F82D9F" w:rsidRDefault="003E10D7" w:rsidP="00F82D9F">
      <w:pPr>
        <w:spacing w:after="0" w:line="360" w:lineRule="auto"/>
      </w:pPr>
      <w:r>
        <w:t>1</w:t>
      </w:r>
      <w:r w:rsidRPr="00F82D9F">
        <w:t>) Toplumun kendisinde ve kurumlarında belirli bir zaman sürecinde meydana gelen farklılaşmalara …......................................... denir.</w:t>
      </w:r>
    </w:p>
    <w:p w:rsidR="003E10D7" w:rsidRPr="00F82D9F" w:rsidRDefault="003E10D7" w:rsidP="00F82D9F">
      <w:pPr>
        <w:spacing w:after="0" w:line="360" w:lineRule="auto"/>
      </w:pPr>
      <w:r>
        <w:t>2</w:t>
      </w:r>
      <w:r w:rsidRPr="00F82D9F">
        <w:t>)…………………………………………………. genellikle kültür emperyalizminin ulusal bilinci zayıflatması sonucu ortaya çıkar.</w:t>
      </w:r>
    </w:p>
    <w:p w:rsidR="003E10D7" w:rsidRDefault="003E10D7" w:rsidP="00F82D9F">
      <w:pPr>
        <w:spacing w:after="0" w:line="360" w:lineRule="auto"/>
      </w:pPr>
      <w:r>
        <w:t>3</w:t>
      </w:r>
      <w:r w:rsidRPr="00F82D9F">
        <w:t>) Kentlerin çok merkezli bir hal alan şekline ………………………………………. denir.</w:t>
      </w:r>
    </w:p>
    <w:p w:rsidR="003E10D7" w:rsidRDefault="003E10D7" w:rsidP="00F82D9F">
      <w:pPr>
        <w:spacing w:after="0" w:line="360" w:lineRule="auto"/>
      </w:pPr>
      <w:r>
        <w:t>4)…………………………………………………nüfus, aile, eğitim, siyaset, din ve ahlak gibi alt sistemlerden meydana gelir.</w:t>
      </w:r>
    </w:p>
    <w:p w:rsidR="003E10D7" w:rsidRDefault="003E10D7" w:rsidP="00F82D9F">
      <w:pPr>
        <w:spacing w:after="0" w:line="360" w:lineRule="auto"/>
      </w:pPr>
      <w:r>
        <w:t>5)………………………..bireylerin sahip olduğu statülerden toplumda en etkin olanıdır.</w:t>
      </w:r>
    </w:p>
    <w:p w:rsidR="003E10D7" w:rsidRDefault="003E10D7" w:rsidP="00F82D9F">
      <w:pPr>
        <w:spacing w:after="0" w:line="360" w:lineRule="auto"/>
      </w:pPr>
    </w:p>
    <w:p w:rsidR="003E10D7" w:rsidRDefault="003E10D7" w:rsidP="00F82D9F">
      <w:pPr>
        <w:spacing w:after="0" w:line="360" w:lineRule="auto"/>
        <w:rPr>
          <w:b/>
        </w:rPr>
      </w:pPr>
      <w:r w:rsidRPr="006D6A56">
        <w:rPr>
          <w:b/>
        </w:rPr>
        <w:t>B) Aşağıdaki çoktan seçmeli soruların doğru seçeneklerini işaretleyiniz.</w:t>
      </w:r>
    </w:p>
    <w:p w:rsidR="003E10D7" w:rsidRDefault="003E10D7" w:rsidP="00F82D9F">
      <w:pPr>
        <w:spacing w:after="0" w:line="360" w:lineRule="auto"/>
        <w:sectPr w:rsidR="003E10D7" w:rsidSect="00F82D9F">
          <w:pgSz w:w="11906" w:h="16838"/>
          <w:pgMar w:top="426" w:right="424" w:bottom="720" w:left="709" w:header="708" w:footer="708" w:gutter="0"/>
          <w:cols w:space="708"/>
          <w:docGrid w:linePitch="360"/>
        </w:sectPr>
      </w:pPr>
    </w:p>
    <w:p w:rsidR="003E10D7" w:rsidRPr="00C17FDA" w:rsidRDefault="003E10D7" w:rsidP="00C17FDA">
      <w:pPr>
        <w:pStyle w:val="NoSpacing"/>
        <w:rPr>
          <w:b/>
        </w:rPr>
      </w:pPr>
      <w:r w:rsidRPr="00C17FDA">
        <w:rPr>
          <w:b/>
        </w:rPr>
        <w:t>1.Aşağıdakilerden hangisi toplumsal çözülme nedenleri arasında gösterilemez.</w:t>
      </w:r>
    </w:p>
    <w:p w:rsidR="003E10D7" w:rsidRDefault="003E10D7" w:rsidP="00AC285C">
      <w:pPr>
        <w:spacing w:after="0" w:line="240" w:lineRule="atLeast"/>
      </w:pPr>
      <w:r>
        <w:t>A)İnsan hak ve özgürlüklerinin kısıtlanması</w:t>
      </w:r>
    </w:p>
    <w:p w:rsidR="003E10D7" w:rsidRDefault="003E10D7" w:rsidP="00AC285C">
      <w:pPr>
        <w:spacing w:after="0" w:line="240" w:lineRule="atLeast"/>
      </w:pPr>
      <w:r>
        <w:t>B)Milli birlik bilincinin zayıflaması</w:t>
      </w:r>
    </w:p>
    <w:p w:rsidR="003E10D7" w:rsidRDefault="003E10D7" w:rsidP="00AC285C">
      <w:pPr>
        <w:spacing w:after="0" w:line="240" w:lineRule="atLeast"/>
      </w:pPr>
      <w:r>
        <w:t>C)Demokratik kurumlaşma yetersizliği</w:t>
      </w:r>
    </w:p>
    <w:p w:rsidR="003E10D7" w:rsidRDefault="003E10D7" w:rsidP="00AC285C">
      <w:pPr>
        <w:spacing w:after="0" w:line="240" w:lineRule="atLeast"/>
      </w:pPr>
      <w:r>
        <w:t>D)Örgütlenmelerin yetersizliği</w:t>
      </w:r>
    </w:p>
    <w:p w:rsidR="003E10D7" w:rsidRPr="006D6A56" w:rsidRDefault="003E10D7" w:rsidP="00AC285C">
      <w:pPr>
        <w:spacing w:after="0" w:line="240" w:lineRule="atLeast"/>
      </w:pPr>
      <w:r>
        <w:t>E)Orta tabakalaşmanın güçlü olması</w:t>
      </w:r>
    </w:p>
    <w:p w:rsidR="003E10D7" w:rsidRDefault="003E10D7" w:rsidP="00F82D9F">
      <w:pPr>
        <w:spacing w:after="0" w:line="360" w:lineRule="auto"/>
      </w:pPr>
    </w:p>
    <w:p w:rsidR="003E10D7" w:rsidRPr="00C17FDA" w:rsidRDefault="003E10D7" w:rsidP="00C17FDA">
      <w:pPr>
        <w:pStyle w:val="NoSpacing"/>
        <w:rPr>
          <w:b/>
        </w:rPr>
      </w:pPr>
      <w:r w:rsidRPr="00C17FDA">
        <w:rPr>
          <w:b/>
        </w:rPr>
        <w:t>2.Bir toplumda çözülme varsa öncelikle aşağıdaki önlemlerden hangisinin alınması gerekir?</w:t>
      </w:r>
    </w:p>
    <w:p w:rsidR="003E10D7" w:rsidRPr="00C17FDA" w:rsidRDefault="003E10D7" w:rsidP="00C17FDA">
      <w:pPr>
        <w:pStyle w:val="NoSpacing"/>
      </w:pPr>
    </w:p>
    <w:p w:rsidR="003E10D7" w:rsidRPr="00C17FDA" w:rsidRDefault="003E10D7" w:rsidP="00C17FDA">
      <w:pPr>
        <w:pStyle w:val="NoSpacing"/>
      </w:pPr>
      <w:r w:rsidRPr="00C17FDA">
        <w:t>A)Kültürel değerler gözden geçirmek</w:t>
      </w:r>
    </w:p>
    <w:p w:rsidR="003E10D7" w:rsidRPr="00C17FDA" w:rsidRDefault="003E10D7" w:rsidP="00C17FDA">
      <w:pPr>
        <w:pStyle w:val="NoSpacing"/>
      </w:pPr>
      <w:r w:rsidRPr="00C17FDA">
        <w:t>B)Hukuk mekanizmasını yenilemek</w:t>
      </w:r>
    </w:p>
    <w:p w:rsidR="003E10D7" w:rsidRPr="00C17FDA" w:rsidRDefault="003E10D7" w:rsidP="00C17FDA">
      <w:pPr>
        <w:pStyle w:val="NoSpacing"/>
      </w:pPr>
      <w:r w:rsidRPr="00C17FDA">
        <w:t>C)Ulusal birlik ve bütünlüğü korumak</w:t>
      </w:r>
    </w:p>
    <w:p w:rsidR="003E10D7" w:rsidRPr="00C17FDA" w:rsidRDefault="003E10D7" w:rsidP="00C17FDA">
      <w:pPr>
        <w:pStyle w:val="NoSpacing"/>
      </w:pPr>
      <w:r w:rsidRPr="00C17FDA">
        <w:t>D)Sosyal yardım kuruluşlarını güçlendirmek</w:t>
      </w:r>
    </w:p>
    <w:p w:rsidR="003E10D7" w:rsidRPr="00C17FDA" w:rsidRDefault="003E10D7" w:rsidP="00C17FDA">
      <w:pPr>
        <w:pStyle w:val="NoSpacing"/>
      </w:pPr>
      <w:r w:rsidRPr="00C17FDA">
        <w:t>E)Siyasal konularda halkı aydınlatmak.</w:t>
      </w:r>
    </w:p>
    <w:p w:rsidR="003E10D7" w:rsidRDefault="003E10D7" w:rsidP="00427644">
      <w:pPr>
        <w:spacing w:after="0" w:line="240" w:lineRule="atLeast"/>
      </w:pPr>
    </w:p>
    <w:p w:rsidR="003E10D7" w:rsidRPr="00C17FDA" w:rsidRDefault="003E10D7" w:rsidP="00427644">
      <w:pPr>
        <w:spacing w:after="0" w:line="240" w:lineRule="atLeast"/>
        <w:rPr>
          <w:b/>
        </w:rPr>
      </w:pPr>
      <w:r w:rsidRPr="00C17FDA">
        <w:rPr>
          <w:b/>
        </w:rPr>
        <w:t>3. Atatürk’e göre millet; milli bir kimliğe sahip, ortak maddi ve manevi değerleri bulunan insanların oluşturduğu bütündür.</w:t>
      </w:r>
    </w:p>
    <w:p w:rsidR="003E10D7" w:rsidRPr="00C17FDA" w:rsidRDefault="003E10D7" w:rsidP="00427644">
      <w:pPr>
        <w:spacing w:after="0" w:line="240" w:lineRule="atLeast"/>
        <w:rPr>
          <w:b/>
        </w:rPr>
      </w:pPr>
      <w:r w:rsidRPr="00C17FDA">
        <w:rPr>
          <w:b/>
        </w:rPr>
        <w:t>Buna göre Atatürk için milleti oluşturan en önemli ögeler aşağıdakilerden hangisinde belirtilmiştir.</w:t>
      </w:r>
    </w:p>
    <w:p w:rsidR="003E10D7" w:rsidRDefault="003E10D7" w:rsidP="00427644">
      <w:pPr>
        <w:spacing w:after="0" w:line="240" w:lineRule="atLeast"/>
      </w:pPr>
      <w:r>
        <w:t>A)Eğitim, dil, kültür</w:t>
      </w:r>
    </w:p>
    <w:p w:rsidR="003E10D7" w:rsidRDefault="003E10D7" w:rsidP="00427644">
      <w:pPr>
        <w:spacing w:after="0" w:line="240" w:lineRule="atLeast"/>
      </w:pPr>
      <w:r>
        <w:t xml:space="preserve">B)Irk, coğrafya, dil </w:t>
      </w:r>
    </w:p>
    <w:p w:rsidR="003E10D7" w:rsidRDefault="003E10D7" w:rsidP="00427644">
      <w:pPr>
        <w:spacing w:after="0" w:line="240" w:lineRule="atLeast"/>
      </w:pPr>
      <w:r>
        <w:t>C)Devlet, dil, ırk</w:t>
      </w:r>
    </w:p>
    <w:p w:rsidR="003E10D7" w:rsidRDefault="003E10D7" w:rsidP="00427644">
      <w:pPr>
        <w:spacing w:after="0" w:line="240" w:lineRule="atLeast"/>
      </w:pPr>
      <w:r>
        <w:t>D)Din, tarih, eğitim</w:t>
      </w:r>
    </w:p>
    <w:p w:rsidR="003E10D7" w:rsidRDefault="003E10D7" w:rsidP="00427644">
      <w:pPr>
        <w:spacing w:after="0" w:line="240" w:lineRule="atLeast"/>
      </w:pPr>
      <w:r>
        <w:t>E)Kültür, ırk, coğrafya</w:t>
      </w:r>
    </w:p>
    <w:p w:rsidR="003E10D7" w:rsidRDefault="003E10D7" w:rsidP="00427644">
      <w:pPr>
        <w:spacing w:after="0" w:line="240" w:lineRule="atLeast"/>
      </w:pPr>
    </w:p>
    <w:p w:rsidR="003E10D7" w:rsidRPr="00C17FDA" w:rsidRDefault="003E10D7" w:rsidP="00427644">
      <w:pPr>
        <w:spacing w:after="0" w:line="240" w:lineRule="atLeast"/>
        <w:rPr>
          <w:b/>
        </w:rPr>
      </w:pPr>
      <w:r w:rsidRPr="00C17FDA">
        <w:rPr>
          <w:b/>
        </w:rPr>
        <w:t>4. Osmanlı toplumunda tabakalaşma için aşağıdakilerden hangisinin söylenmesi yanlış olur.</w:t>
      </w:r>
    </w:p>
    <w:p w:rsidR="003E10D7" w:rsidRDefault="003E10D7" w:rsidP="00427644">
      <w:pPr>
        <w:spacing w:after="0" w:line="240" w:lineRule="atLeast"/>
      </w:pPr>
      <w:r>
        <w:t>A)En üst tabakada padişah ve saray çevresi yer alır.</w:t>
      </w:r>
    </w:p>
    <w:p w:rsidR="003E10D7" w:rsidRDefault="003E10D7" w:rsidP="00427644">
      <w:pPr>
        <w:spacing w:after="0" w:line="240" w:lineRule="atLeast"/>
      </w:pPr>
      <w:r>
        <w:t>B)En alt tabakada yönetime katılmayanlar bulunur.</w:t>
      </w:r>
    </w:p>
    <w:p w:rsidR="003E10D7" w:rsidRDefault="003E10D7" w:rsidP="00427644">
      <w:pPr>
        <w:spacing w:after="0" w:line="240" w:lineRule="atLeast"/>
      </w:pPr>
      <w:r>
        <w:t>C)Bilim ve din adamları ayrı bir tabaka oluşturur.</w:t>
      </w:r>
    </w:p>
    <w:p w:rsidR="003E10D7" w:rsidRDefault="003E10D7" w:rsidP="00427644">
      <w:pPr>
        <w:spacing w:after="0" w:line="240" w:lineRule="atLeast"/>
      </w:pPr>
      <w:r>
        <w:t>D)Reaya ;çeşitli din mezhep ve ırktan kişilerden oluşur.</w:t>
      </w:r>
    </w:p>
    <w:p w:rsidR="003E10D7" w:rsidRDefault="003E10D7" w:rsidP="00427644">
      <w:pPr>
        <w:spacing w:after="0" w:line="240" w:lineRule="atLeast"/>
      </w:pPr>
      <w:r>
        <w:t>E)Tabakalar arasında geçiş yoktur.</w:t>
      </w:r>
    </w:p>
    <w:p w:rsidR="003E10D7" w:rsidRDefault="003E10D7" w:rsidP="00427644">
      <w:pPr>
        <w:spacing w:after="0" w:line="240" w:lineRule="atLeast"/>
      </w:pPr>
    </w:p>
    <w:p w:rsidR="003E10D7" w:rsidRPr="00C17FDA" w:rsidRDefault="003E10D7" w:rsidP="00C17FDA">
      <w:pPr>
        <w:spacing w:line="240" w:lineRule="atLeast"/>
        <w:rPr>
          <w:b/>
          <w:bCs/>
          <w:color w:val="000000"/>
          <w:lang w:eastAsia="tr-TR"/>
        </w:rPr>
      </w:pPr>
      <w:r w:rsidRPr="00C17FDA">
        <w:rPr>
          <w:b/>
        </w:rPr>
        <w:t>5.</w:t>
      </w:r>
      <w:r w:rsidRPr="00C17FDA">
        <w:rPr>
          <w:b/>
          <w:bCs/>
          <w:color w:val="000000"/>
          <w:lang w:eastAsia="tr-TR"/>
        </w:rPr>
        <w:t xml:space="preserve"> Aşağıdakilerden hangisi, dikey toplumsal hareketliliğe örnek olur?</w:t>
      </w:r>
    </w:p>
    <w:p w:rsidR="003E10D7" w:rsidRPr="00C17FDA" w:rsidRDefault="003E10D7" w:rsidP="00C17FDA">
      <w:pPr>
        <w:pStyle w:val="NoSpacing"/>
        <w:rPr>
          <w:bCs/>
          <w:lang w:eastAsia="tr-TR"/>
        </w:rPr>
      </w:pPr>
      <w:r w:rsidRPr="00C17FDA">
        <w:rPr>
          <w:bCs/>
          <w:lang w:eastAsia="tr-TR"/>
        </w:rPr>
        <w:t>A-)</w:t>
      </w:r>
      <w:r w:rsidRPr="00C17FDA">
        <w:rPr>
          <w:lang w:eastAsia="tr-TR"/>
        </w:rPr>
        <w:t> Kent merkezinde hastanede çalışan doktorun ilçedeki hastanede çalışmaya başlaması</w:t>
      </w:r>
    </w:p>
    <w:p w:rsidR="003E10D7" w:rsidRPr="00C17FDA" w:rsidRDefault="003E10D7" w:rsidP="00C17FDA">
      <w:pPr>
        <w:pStyle w:val="NoSpacing"/>
        <w:rPr>
          <w:bCs/>
          <w:lang w:eastAsia="tr-TR"/>
        </w:rPr>
      </w:pPr>
      <w:r w:rsidRPr="00C17FDA">
        <w:rPr>
          <w:bCs/>
          <w:lang w:eastAsia="tr-TR"/>
        </w:rPr>
        <w:t>B-)</w:t>
      </w:r>
      <w:r w:rsidRPr="00C17FDA">
        <w:rPr>
          <w:b/>
          <w:bCs/>
          <w:lang w:eastAsia="tr-TR"/>
        </w:rPr>
        <w:t xml:space="preserve"> </w:t>
      </w:r>
      <w:r w:rsidRPr="00C17FDA">
        <w:rPr>
          <w:lang w:eastAsia="tr-TR"/>
        </w:rPr>
        <w:t>Bir fabrikada işçi olan bir kişinin fabrikayı satın alarak patron olması.</w:t>
      </w:r>
    </w:p>
    <w:p w:rsidR="003E10D7" w:rsidRPr="00C17FDA" w:rsidRDefault="003E10D7" w:rsidP="00C17FDA">
      <w:pPr>
        <w:pStyle w:val="NoSpacing"/>
        <w:rPr>
          <w:lang w:eastAsia="tr-TR"/>
        </w:rPr>
      </w:pPr>
      <w:r w:rsidRPr="00C17FDA">
        <w:rPr>
          <w:bCs/>
          <w:lang w:eastAsia="tr-TR"/>
        </w:rPr>
        <w:t>C-)</w:t>
      </w:r>
      <w:r w:rsidRPr="00C17FDA">
        <w:rPr>
          <w:lang w:eastAsia="tr-TR"/>
        </w:rPr>
        <w:t xml:space="preserve"> Markette kasiyerlik yapan bir kişinin zücaciyede kasiyerlik yapmaya başlaması.</w:t>
      </w:r>
    </w:p>
    <w:p w:rsidR="003E10D7" w:rsidRPr="00C17FDA" w:rsidRDefault="003E10D7" w:rsidP="00C17FDA">
      <w:pPr>
        <w:pStyle w:val="NoSpacing"/>
        <w:rPr>
          <w:b/>
          <w:lang w:eastAsia="tr-TR"/>
        </w:rPr>
      </w:pPr>
      <w:r w:rsidRPr="00C17FDA">
        <w:rPr>
          <w:bCs/>
          <w:lang w:eastAsia="tr-TR"/>
        </w:rPr>
        <w:t>D-)</w:t>
      </w:r>
      <w:r w:rsidRPr="00C17FDA">
        <w:rPr>
          <w:b/>
          <w:bCs/>
          <w:lang w:eastAsia="tr-TR"/>
        </w:rPr>
        <w:t> </w:t>
      </w:r>
      <w:r w:rsidRPr="00C17FDA">
        <w:rPr>
          <w:lang w:eastAsia="tr-TR"/>
        </w:rPr>
        <w:t>Fırıncılık yapan bir esnafın pastane işletmeye başlaması</w:t>
      </w:r>
    </w:p>
    <w:p w:rsidR="003E10D7" w:rsidRPr="00C17FDA" w:rsidRDefault="003E10D7" w:rsidP="00C17FDA">
      <w:pPr>
        <w:pStyle w:val="NoSpacing"/>
        <w:rPr>
          <w:lang w:eastAsia="tr-TR"/>
        </w:rPr>
      </w:pPr>
      <w:r w:rsidRPr="00C17FDA">
        <w:rPr>
          <w:bCs/>
          <w:lang w:eastAsia="tr-TR"/>
        </w:rPr>
        <w:t>E-)</w:t>
      </w:r>
      <w:r w:rsidRPr="00C17FDA">
        <w:rPr>
          <w:lang w:eastAsia="tr-TR"/>
        </w:rPr>
        <w:t> Genel lisede görev yapan öğretmenin Anadolu lisesinde görev yapmaya başlaması.</w:t>
      </w:r>
    </w:p>
    <w:p w:rsidR="003E10D7" w:rsidRPr="00C17FDA" w:rsidRDefault="003E10D7" w:rsidP="00C17FDA">
      <w:pPr>
        <w:spacing w:after="0" w:line="240" w:lineRule="atLeast"/>
      </w:pPr>
      <w:r w:rsidRPr="00C17FDA">
        <w:t xml:space="preserve"> </w:t>
      </w:r>
    </w:p>
    <w:p w:rsidR="003E10D7" w:rsidRPr="00C17FDA" w:rsidRDefault="003E10D7" w:rsidP="00C17FDA">
      <w:pPr>
        <w:contextualSpacing/>
        <w:rPr>
          <w:b/>
          <w:color w:val="000000"/>
        </w:rPr>
      </w:pPr>
      <w:r w:rsidRPr="00C17FDA">
        <w:rPr>
          <w:b/>
          <w:color w:val="000000"/>
        </w:rPr>
        <w:t>6. Aşağıdakilerden hangisi rol çatışmasına örnektir?</w:t>
      </w:r>
    </w:p>
    <w:p w:rsidR="003E10D7" w:rsidRPr="00C17FDA" w:rsidRDefault="003E10D7" w:rsidP="00C17FDA">
      <w:pPr>
        <w:spacing w:after="0"/>
        <w:rPr>
          <w:color w:val="000000"/>
          <w:lang w:eastAsia="tr-TR"/>
        </w:rPr>
      </w:pPr>
      <w:r w:rsidRPr="00C17FDA">
        <w:rPr>
          <w:color w:val="000000"/>
          <w:lang w:eastAsia="tr-TR"/>
        </w:rPr>
        <w:t>A)  Annenin çocuğunu emzirmesi</w:t>
      </w:r>
    </w:p>
    <w:p w:rsidR="003E10D7" w:rsidRPr="00C17FDA" w:rsidRDefault="003E10D7" w:rsidP="00C17FDA">
      <w:pPr>
        <w:spacing w:after="0"/>
        <w:rPr>
          <w:color w:val="000000"/>
          <w:lang w:eastAsia="tr-TR"/>
        </w:rPr>
      </w:pPr>
      <w:r w:rsidRPr="00C17FDA">
        <w:rPr>
          <w:color w:val="000000"/>
          <w:lang w:eastAsia="tr-TR"/>
        </w:rPr>
        <w:t>B) Okul müdürünün kendi branşında derslere girmesi</w:t>
      </w:r>
    </w:p>
    <w:p w:rsidR="003E10D7" w:rsidRPr="00C17FDA" w:rsidRDefault="003E10D7" w:rsidP="00C17FDA">
      <w:pPr>
        <w:spacing w:after="0"/>
        <w:rPr>
          <w:color w:val="000000"/>
          <w:lang w:eastAsia="tr-TR"/>
        </w:rPr>
      </w:pPr>
      <w:r w:rsidRPr="00C17FDA">
        <w:rPr>
          <w:color w:val="000000"/>
          <w:lang w:eastAsia="tr-TR"/>
        </w:rPr>
        <w:t>C) Şirket genel müdürünün iş ortaklarına bilgi vermesi</w:t>
      </w:r>
    </w:p>
    <w:p w:rsidR="003E10D7" w:rsidRPr="00C17FDA" w:rsidRDefault="003E10D7" w:rsidP="00C17FDA">
      <w:pPr>
        <w:spacing w:after="0"/>
        <w:rPr>
          <w:color w:val="000000"/>
          <w:lang w:eastAsia="tr-TR"/>
        </w:rPr>
      </w:pPr>
      <w:r w:rsidRPr="00C17FDA">
        <w:rPr>
          <w:color w:val="000000"/>
          <w:lang w:eastAsia="tr-TR"/>
        </w:rPr>
        <w:t>D) Yargıç olan bir babanın suç işleyen oğlunu yargılamak zorunda</w:t>
      </w:r>
      <w:r w:rsidRPr="00C17FDA">
        <w:rPr>
          <w:lang w:eastAsia="tr-TR"/>
        </w:rPr>
        <w:t xml:space="preserve"> </w:t>
      </w:r>
      <w:r w:rsidRPr="00C17FDA">
        <w:rPr>
          <w:color w:val="000000"/>
          <w:lang w:eastAsia="tr-TR"/>
        </w:rPr>
        <w:t>kalması</w:t>
      </w:r>
    </w:p>
    <w:p w:rsidR="003E10D7" w:rsidRDefault="003E10D7" w:rsidP="00C17FDA">
      <w:pPr>
        <w:spacing w:after="0"/>
        <w:rPr>
          <w:color w:val="000000"/>
          <w:lang w:eastAsia="tr-TR"/>
        </w:rPr>
      </w:pPr>
      <w:r w:rsidRPr="00C17FDA">
        <w:rPr>
          <w:color w:val="000000"/>
          <w:lang w:eastAsia="tr-TR"/>
        </w:rPr>
        <w:t>E) Cumhurbaşkanının TBMM’de konuşma yapması</w:t>
      </w:r>
    </w:p>
    <w:p w:rsidR="003E10D7" w:rsidRDefault="003E10D7" w:rsidP="00C17FDA">
      <w:pPr>
        <w:pStyle w:val="NoSpacing"/>
        <w:rPr>
          <w:color w:val="000000"/>
          <w:lang w:eastAsia="tr-TR"/>
        </w:rPr>
      </w:pPr>
    </w:p>
    <w:p w:rsidR="003E10D7" w:rsidRPr="00C17FDA" w:rsidRDefault="003E10D7" w:rsidP="00C17FDA">
      <w:pPr>
        <w:pStyle w:val="NoSpacing"/>
        <w:rPr>
          <w:b/>
          <w:lang w:eastAsia="tr-TR"/>
        </w:rPr>
      </w:pPr>
      <w:r w:rsidRPr="00C17FDA">
        <w:rPr>
          <w:b/>
          <w:lang w:eastAsia="tr-TR"/>
        </w:rPr>
        <w:t xml:space="preserve">7. Aşağıdakilerden hangisi yatay hareketliliğe örnek </w:t>
      </w:r>
      <w:r w:rsidRPr="00C17FDA">
        <w:rPr>
          <w:b/>
          <w:u w:val="single"/>
          <w:lang w:eastAsia="tr-TR"/>
        </w:rPr>
        <w:t>gösterilemez</w:t>
      </w:r>
      <w:r w:rsidRPr="00C17FDA">
        <w:rPr>
          <w:b/>
          <w:lang w:eastAsia="tr-TR"/>
        </w:rPr>
        <w:t>?</w:t>
      </w:r>
    </w:p>
    <w:p w:rsidR="003E10D7" w:rsidRPr="00C17FDA" w:rsidRDefault="003E10D7" w:rsidP="00C17FDA">
      <w:pPr>
        <w:pStyle w:val="NoSpacing"/>
        <w:rPr>
          <w:lang w:eastAsia="tr-TR"/>
        </w:rPr>
      </w:pPr>
      <w:r w:rsidRPr="00C17FDA">
        <w:rPr>
          <w:lang w:eastAsia="tr-TR"/>
        </w:rPr>
        <w:t>A) Antalya’daki portakal toplayıcılarının Adana’ya pamuk toplamaya gitmesi</w:t>
      </w:r>
    </w:p>
    <w:p w:rsidR="003E10D7" w:rsidRPr="00C17FDA" w:rsidRDefault="003E10D7" w:rsidP="00C17FDA">
      <w:pPr>
        <w:pStyle w:val="NoSpacing"/>
        <w:rPr>
          <w:lang w:eastAsia="tr-TR"/>
        </w:rPr>
      </w:pPr>
      <w:r w:rsidRPr="00C17FDA">
        <w:rPr>
          <w:lang w:eastAsia="tr-TR"/>
        </w:rPr>
        <w:t>B) Köyde ırgatlık yapan kişinin şehirde fabrikada işçi çalışması</w:t>
      </w:r>
    </w:p>
    <w:p w:rsidR="003E10D7" w:rsidRPr="00C17FDA" w:rsidRDefault="003E10D7" w:rsidP="00C17FDA">
      <w:pPr>
        <w:pStyle w:val="NoSpacing"/>
        <w:rPr>
          <w:lang w:eastAsia="tr-TR"/>
        </w:rPr>
      </w:pPr>
      <w:r w:rsidRPr="00C17FDA">
        <w:rPr>
          <w:lang w:eastAsia="tr-TR"/>
        </w:rPr>
        <w:t>C) Bakkalın dükkanını kapatarak manav dükkanı açması</w:t>
      </w:r>
    </w:p>
    <w:p w:rsidR="003E10D7" w:rsidRPr="00C17FDA" w:rsidRDefault="003E10D7" w:rsidP="00C17FDA">
      <w:pPr>
        <w:pStyle w:val="NoSpacing"/>
        <w:rPr>
          <w:lang w:eastAsia="tr-TR"/>
        </w:rPr>
      </w:pPr>
      <w:r w:rsidRPr="00C17FDA">
        <w:rPr>
          <w:lang w:eastAsia="tr-TR"/>
        </w:rPr>
        <w:t>D) İşçinin, dedesinden kalan miras sayesinde işveren olması</w:t>
      </w:r>
    </w:p>
    <w:p w:rsidR="003E10D7" w:rsidRDefault="003E10D7" w:rsidP="00C17FDA">
      <w:pPr>
        <w:pStyle w:val="NoSpacing"/>
        <w:rPr>
          <w:lang w:eastAsia="tr-TR"/>
        </w:rPr>
      </w:pPr>
      <w:r w:rsidRPr="00C17FDA">
        <w:rPr>
          <w:lang w:eastAsia="tr-TR"/>
        </w:rPr>
        <w:t>E) Şeker fabrikasında çalışan işçinin otomobil fabrikasına geçmesi</w:t>
      </w:r>
    </w:p>
    <w:p w:rsidR="003E10D7" w:rsidRDefault="003E10D7" w:rsidP="00C17FDA">
      <w:pPr>
        <w:pStyle w:val="NoSpacing"/>
        <w:rPr>
          <w:lang w:eastAsia="tr-TR"/>
        </w:rPr>
      </w:pPr>
    </w:p>
    <w:p w:rsidR="003E10D7" w:rsidRDefault="003E10D7" w:rsidP="00C17FDA">
      <w:pPr>
        <w:pStyle w:val="NoSpacing"/>
        <w:rPr>
          <w:lang w:eastAsia="tr-TR"/>
        </w:rPr>
      </w:pPr>
    </w:p>
    <w:p w:rsidR="003E10D7" w:rsidRDefault="003E10D7" w:rsidP="00C17FDA">
      <w:pPr>
        <w:pStyle w:val="NoSpacing"/>
        <w:rPr>
          <w:lang w:eastAsia="tr-TR"/>
        </w:rPr>
      </w:pPr>
    </w:p>
    <w:p w:rsidR="003E10D7" w:rsidRPr="00C17FDA" w:rsidRDefault="003E10D7" w:rsidP="00C17FDA">
      <w:pPr>
        <w:pStyle w:val="NoSpacing"/>
        <w:rPr>
          <w:b/>
          <w:lang w:eastAsia="tr-TR"/>
        </w:rPr>
      </w:pPr>
      <w:r w:rsidRPr="00C17FDA">
        <w:rPr>
          <w:b/>
          <w:lang w:eastAsia="tr-TR"/>
        </w:rPr>
        <w:t xml:space="preserve"> 8. Köy ve kentteki toplumsal yapı ile ilgili aşağıdakilerden  hangisi </w:t>
      </w:r>
      <w:r w:rsidRPr="00C17FDA">
        <w:rPr>
          <w:b/>
          <w:u w:val="single"/>
          <w:lang w:eastAsia="tr-TR"/>
        </w:rPr>
        <w:t>yanlıştır</w:t>
      </w:r>
      <w:r w:rsidRPr="00C17FDA">
        <w:rPr>
          <w:b/>
          <w:lang w:eastAsia="tr-TR"/>
        </w:rPr>
        <w:t xml:space="preserve">? </w:t>
      </w:r>
    </w:p>
    <w:p w:rsidR="003E10D7" w:rsidRPr="00C17FDA" w:rsidRDefault="003E10D7" w:rsidP="00C17FDA">
      <w:pPr>
        <w:pStyle w:val="NoSpacing"/>
        <w:rPr>
          <w:b/>
          <w:lang w:eastAsia="tr-TR"/>
        </w:rPr>
      </w:pPr>
    </w:p>
    <w:p w:rsidR="003E10D7" w:rsidRPr="00C17FDA" w:rsidRDefault="003E10D7" w:rsidP="00C17FDA">
      <w:pPr>
        <w:pStyle w:val="NoSpacing"/>
        <w:rPr>
          <w:lang w:eastAsia="tr-TR"/>
        </w:rPr>
      </w:pPr>
      <w:r w:rsidRPr="00C17FDA">
        <w:rPr>
          <w:lang w:eastAsia="tr-TR"/>
        </w:rPr>
        <w:t>A) Köy, tarıma ve hayvancılığa; kent, sanayi, ticaret ve hizmete dayalı bir ekonomiye sahiptir.</w:t>
      </w:r>
    </w:p>
    <w:p w:rsidR="003E10D7" w:rsidRPr="00C17FDA" w:rsidRDefault="003E10D7" w:rsidP="00C17FDA">
      <w:pPr>
        <w:pStyle w:val="NoSpacing"/>
        <w:rPr>
          <w:lang w:eastAsia="tr-TR"/>
        </w:rPr>
      </w:pPr>
      <w:r w:rsidRPr="00C17FDA">
        <w:rPr>
          <w:lang w:eastAsia="tr-TR"/>
        </w:rPr>
        <w:t>B) Köyde nüfus yoğunluğu az; kentte ise oldukça yoğun görülür.</w:t>
      </w:r>
    </w:p>
    <w:p w:rsidR="003E10D7" w:rsidRPr="00C17FDA" w:rsidRDefault="003E10D7" w:rsidP="00C17FDA">
      <w:pPr>
        <w:pStyle w:val="NoSpacing"/>
        <w:rPr>
          <w:lang w:eastAsia="tr-TR"/>
        </w:rPr>
      </w:pPr>
      <w:r w:rsidRPr="00C17FDA">
        <w:rPr>
          <w:lang w:eastAsia="tr-TR"/>
        </w:rPr>
        <w:t>C) Köyde birincil ilişkiler; kentte ise ikincil ilişkiler hakimdir.</w:t>
      </w:r>
    </w:p>
    <w:p w:rsidR="003E10D7" w:rsidRPr="00C17FDA" w:rsidRDefault="003E10D7" w:rsidP="00C17FDA">
      <w:pPr>
        <w:pStyle w:val="NoSpacing"/>
        <w:rPr>
          <w:lang w:eastAsia="tr-TR"/>
        </w:rPr>
      </w:pPr>
      <w:r w:rsidRPr="00C17FDA">
        <w:rPr>
          <w:lang w:eastAsia="tr-TR"/>
        </w:rPr>
        <w:t>D)Köyde statü değiştirme çok sık; kentte ise oldukça sınırlı görülür.</w:t>
      </w:r>
    </w:p>
    <w:p w:rsidR="003E10D7" w:rsidRPr="00C17FDA" w:rsidRDefault="003E10D7" w:rsidP="00C17FDA">
      <w:pPr>
        <w:pStyle w:val="NoSpacing"/>
        <w:rPr>
          <w:lang w:eastAsia="tr-TR"/>
        </w:rPr>
      </w:pPr>
      <w:r w:rsidRPr="00C17FDA">
        <w:rPr>
          <w:lang w:eastAsia="tr-TR"/>
        </w:rPr>
        <w:t>E) Köyde cinsiyete dayalı doğal iş bölümü; kentte ise teknik iş bölümü vardır.</w:t>
      </w:r>
    </w:p>
    <w:p w:rsidR="003E10D7" w:rsidRDefault="003E10D7" w:rsidP="00C17FDA">
      <w:pPr>
        <w:pStyle w:val="NoSpacing"/>
        <w:rPr>
          <w:lang w:eastAsia="tr-TR"/>
        </w:rPr>
      </w:pPr>
    </w:p>
    <w:p w:rsidR="003E10D7" w:rsidRPr="004F3656" w:rsidRDefault="003E10D7" w:rsidP="00C17FDA">
      <w:pPr>
        <w:pStyle w:val="NoSpacing"/>
        <w:rPr>
          <w:b/>
          <w:lang w:eastAsia="tr-TR"/>
        </w:rPr>
      </w:pPr>
      <w:r w:rsidRPr="004F3656">
        <w:rPr>
          <w:b/>
          <w:lang w:eastAsia="tr-TR"/>
        </w:rPr>
        <w:t>9. Toplumsal yaşamın düzenli olabilmesi için insanların toplumsal statülerinin gerektirdiği rolleri yerine getirmesi , toplumsal değer ve normlara uyması gerekir.</w:t>
      </w:r>
    </w:p>
    <w:p w:rsidR="003E10D7" w:rsidRPr="004F3656" w:rsidRDefault="003E10D7" w:rsidP="00C17FDA">
      <w:pPr>
        <w:pStyle w:val="NoSpacing"/>
        <w:rPr>
          <w:b/>
          <w:lang w:eastAsia="tr-TR"/>
        </w:rPr>
      </w:pPr>
      <w:r w:rsidRPr="004F3656">
        <w:rPr>
          <w:b/>
          <w:lang w:eastAsia="tr-TR"/>
        </w:rPr>
        <w:t>Bunlar gerçekleşmediğinde görülen durum aşağıdakilerden hangisidir?</w:t>
      </w:r>
    </w:p>
    <w:p w:rsidR="003E10D7" w:rsidRDefault="003E10D7" w:rsidP="00C17FDA">
      <w:pPr>
        <w:pStyle w:val="NoSpacing"/>
        <w:rPr>
          <w:lang w:eastAsia="tr-TR"/>
        </w:rPr>
      </w:pPr>
      <w:r>
        <w:rPr>
          <w:lang w:eastAsia="tr-TR"/>
        </w:rPr>
        <w:t>A)Toplumsal kontrol</w:t>
      </w:r>
    </w:p>
    <w:p w:rsidR="003E10D7" w:rsidRDefault="003E10D7" w:rsidP="00C17FDA">
      <w:pPr>
        <w:pStyle w:val="NoSpacing"/>
        <w:rPr>
          <w:lang w:eastAsia="tr-TR"/>
        </w:rPr>
      </w:pPr>
      <w:r>
        <w:rPr>
          <w:lang w:eastAsia="tr-TR"/>
        </w:rPr>
        <w:t>B)Toplumsal sapma</w:t>
      </w:r>
    </w:p>
    <w:p w:rsidR="003E10D7" w:rsidRDefault="003E10D7" w:rsidP="00C17FDA">
      <w:pPr>
        <w:pStyle w:val="NoSpacing"/>
        <w:rPr>
          <w:lang w:eastAsia="tr-TR"/>
        </w:rPr>
      </w:pPr>
      <w:r>
        <w:rPr>
          <w:lang w:eastAsia="tr-TR"/>
        </w:rPr>
        <w:t>C)Toplumsal Çatışma</w:t>
      </w:r>
    </w:p>
    <w:p w:rsidR="003E10D7" w:rsidRDefault="003E10D7" w:rsidP="00C17FDA">
      <w:pPr>
        <w:pStyle w:val="NoSpacing"/>
        <w:rPr>
          <w:lang w:eastAsia="tr-TR"/>
        </w:rPr>
      </w:pPr>
      <w:r>
        <w:rPr>
          <w:lang w:eastAsia="tr-TR"/>
        </w:rPr>
        <w:t>D)Toplumsal Uzlaşma</w:t>
      </w:r>
    </w:p>
    <w:p w:rsidR="003E10D7" w:rsidRDefault="003E10D7" w:rsidP="00C17FDA">
      <w:pPr>
        <w:pStyle w:val="NoSpacing"/>
        <w:rPr>
          <w:lang w:eastAsia="tr-TR"/>
        </w:rPr>
      </w:pPr>
      <w:r>
        <w:rPr>
          <w:lang w:eastAsia="tr-TR"/>
        </w:rPr>
        <w:t>E)Rol Çatışması</w:t>
      </w:r>
    </w:p>
    <w:p w:rsidR="003E10D7" w:rsidRDefault="003E10D7" w:rsidP="00C17FDA">
      <w:pPr>
        <w:pStyle w:val="NoSpacing"/>
        <w:rPr>
          <w:lang w:eastAsia="tr-TR"/>
        </w:rPr>
      </w:pPr>
    </w:p>
    <w:p w:rsidR="003E10D7" w:rsidRPr="004F3656" w:rsidRDefault="003E10D7" w:rsidP="00C17FDA">
      <w:pPr>
        <w:pStyle w:val="NoSpacing"/>
        <w:rPr>
          <w:b/>
          <w:lang w:eastAsia="tr-TR"/>
        </w:rPr>
      </w:pPr>
      <w:r w:rsidRPr="004F3656">
        <w:rPr>
          <w:b/>
          <w:lang w:eastAsia="tr-TR"/>
        </w:rPr>
        <w:t>10.insan davranışlarının normlara ve topluma uyma amacıyla yönlendirilmesinde ödül, ikna, eğitme gibi olumlu ya da ceza, emir, zorlama gibi olumsuz mekanizmalar uygulanır.</w:t>
      </w:r>
    </w:p>
    <w:p w:rsidR="003E10D7" w:rsidRPr="004F3656" w:rsidRDefault="003E10D7" w:rsidP="00C17FDA">
      <w:pPr>
        <w:pStyle w:val="NoSpacing"/>
        <w:rPr>
          <w:b/>
          <w:lang w:eastAsia="tr-TR"/>
        </w:rPr>
      </w:pPr>
      <w:r w:rsidRPr="004F3656">
        <w:rPr>
          <w:b/>
          <w:lang w:eastAsia="tr-TR"/>
        </w:rPr>
        <w:t>Bu durumu en iyi ifade eden kavram aşağıdakilerden hangisidir?</w:t>
      </w:r>
    </w:p>
    <w:p w:rsidR="003E10D7" w:rsidRDefault="003E10D7" w:rsidP="00C17FDA">
      <w:pPr>
        <w:pStyle w:val="NoSpacing"/>
        <w:rPr>
          <w:lang w:eastAsia="tr-TR"/>
        </w:rPr>
      </w:pPr>
      <w:r>
        <w:rPr>
          <w:lang w:eastAsia="tr-TR"/>
        </w:rPr>
        <w:t>A)Toplumsal Kontrol</w:t>
      </w:r>
    </w:p>
    <w:p w:rsidR="003E10D7" w:rsidRDefault="003E10D7" w:rsidP="00C17FDA">
      <w:pPr>
        <w:pStyle w:val="NoSpacing"/>
        <w:rPr>
          <w:lang w:eastAsia="tr-TR"/>
        </w:rPr>
      </w:pPr>
      <w:r>
        <w:rPr>
          <w:lang w:eastAsia="tr-TR"/>
        </w:rPr>
        <w:t>B)Toplumsal Norm</w:t>
      </w:r>
    </w:p>
    <w:p w:rsidR="003E10D7" w:rsidRDefault="003E10D7" w:rsidP="00C17FDA">
      <w:pPr>
        <w:pStyle w:val="NoSpacing"/>
        <w:rPr>
          <w:lang w:eastAsia="tr-TR"/>
        </w:rPr>
      </w:pPr>
      <w:r>
        <w:rPr>
          <w:lang w:eastAsia="tr-TR"/>
        </w:rPr>
        <w:t>C)Toplumsal Değer</w:t>
      </w:r>
    </w:p>
    <w:p w:rsidR="003E10D7" w:rsidRDefault="003E10D7" w:rsidP="00C17FDA">
      <w:pPr>
        <w:pStyle w:val="NoSpacing"/>
        <w:rPr>
          <w:lang w:eastAsia="tr-TR"/>
        </w:rPr>
      </w:pPr>
      <w:r>
        <w:rPr>
          <w:lang w:eastAsia="tr-TR"/>
        </w:rPr>
        <w:t>D)Toplumsal Prestij</w:t>
      </w:r>
    </w:p>
    <w:p w:rsidR="003E10D7" w:rsidRDefault="003E10D7" w:rsidP="00C17FDA">
      <w:pPr>
        <w:pStyle w:val="NoSpacing"/>
        <w:rPr>
          <w:lang w:eastAsia="tr-TR"/>
        </w:rPr>
      </w:pPr>
      <w:r>
        <w:rPr>
          <w:lang w:eastAsia="tr-TR"/>
        </w:rPr>
        <w:t>E)Toplumsal Sapma</w:t>
      </w:r>
    </w:p>
    <w:p w:rsidR="003E10D7" w:rsidRDefault="003E10D7" w:rsidP="00C17FDA">
      <w:pPr>
        <w:pStyle w:val="NoSpacing"/>
        <w:rPr>
          <w:lang w:eastAsia="tr-TR"/>
        </w:rPr>
      </w:pPr>
    </w:p>
    <w:p w:rsidR="003E10D7" w:rsidRPr="004F3656" w:rsidRDefault="003E10D7" w:rsidP="00C17FDA">
      <w:pPr>
        <w:pStyle w:val="NoSpacing"/>
        <w:rPr>
          <w:b/>
          <w:lang w:eastAsia="tr-TR"/>
        </w:rPr>
      </w:pPr>
      <w:r w:rsidRPr="004F3656">
        <w:rPr>
          <w:b/>
          <w:lang w:eastAsia="tr-TR"/>
        </w:rPr>
        <w:t>11. Açık sınıf tabakalşması, günümüzün demokratik toplumlarında yaygın olan tabakalaşma şeklidir. Aşağıdakilerden hangisi bu tabakalaşma için söylendiğinde yanlış olur.</w:t>
      </w:r>
    </w:p>
    <w:p w:rsidR="003E10D7" w:rsidRDefault="003E10D7" w:rsidP="00C17FDA">
      <w:pPr>
        <w:pStyle w:val="NoSpacing"/>
        <w:rPr>
          <w:lang w:eastAsia="tr-TR"/>
        </w:rPr>
      </w:pPr>
      <w:r>
        <w:rPr>
          <w:lang w:eastAsia="tr-TR"/>
        </w:rPr>
        <w:t>A)Rekabete ve insanların hukuksal eşitliğine dayanır.</w:t>
      </w:r>
    </w:p>
    <w:p w:rsidR="003E10D7" w:rsidRDefault="003E10D7" w:rsidP="00C17FDA">
      <w:pPr>
        <w:pStyle w:val="NoSpacing"/>
        <w:rPr>
          <w:lang w:eastAsia="tr-TR"/>
        </w:rPr>
      </w:pPr>
      <w:r>
        <w:rPr>
          <w:lang w:eastAsia="tr-TR"/>
        </w:rPr>
        <w:t>B)Servet ve ekonomik değerler ön plana çıkmıştır.</w:t>
      </w:r>
    </w:p>
    <w:p w:rsidR="003E10D7" w:rsidRDefault="003E10D7" w:rsidP="00C17FDA">
      <w:pPr>
        <w:pStyle w:val="NoSpacing"/>
        <w:rPr>
          <w:lang w:eastAsia="tr-TR"/>
        </w:rPr>
      </w:pPr>
      <w:r>
        <w:rPr>
          <w:lang w:eastAsia="tr-TR"/>
        </w:rPr>
        <w:t>C)Mesleki farklılaşma ve üretim araçları önemlidir.</w:t>
      </w:r>
    </w:p>
    <w:p w:rsidR="003E10D7" w:rsidRDefault="003E10D7" w:rsidP="00C17FDA">
      <w:pPr>
        <w:pStyle w:val="NoSpacing"/>
        <w:rPr>
          <w:lang w:eastAsia="tr-TR"/>
        </w:rPr>
      </w:pPr>
      <w:r>
        <w:rPr>
          <w:lang w:eastAsia="tr-TR"/>
        </w:rPr>
        <w:t>D)Toplumsal sınıfların hukuki bir dayağı vardır.</w:t>
      </w:r>
    </w:p>
    <w:p w:rsidR="003E10D7" w:rsidRDefault="003E10D7" w:rsidP="00C17FDA">
      <w:pPr>
        <w:pStyle w:val="NoSpacing"/>
        <w:rPr>
          <w:lang w:eastAsia="tr-TR"/>
        </w:rPr>
      </w:pPr>
      <w:r>
        <w:rPr>
          <w:lang w:eastAsia="tr-TR"/>
        </w:rPr>
        <w:t>E)Fırsat eşitliği ve girişim özgürlüğü önemlidir.</w:t>
      </w:r>
    </w:p>
    <w:p w:rsidR="003E10D7" w:rsidRDefault="003E10D7" w:rsidP="00C17FDA">
      <w:pPr>
        <w:pStyle w:val="NoSpacing"/>
        <w:rPr>
          <w:lang w:eastAsia="tr-TR"/>
        </w:rPr>
      </w:pPr>
    </w:p>
    <w:p w:rsidR="003E10D7" w:rsidRPr="004F3656" w:rsidRDefault="003E10D7" w:rsidP="00C17FDA">
      <w:pPr>
        <w:pStyle w:val="NoSpacing"/>
        <w:rPr>
          <w:b/>
          <w:lang w:eastAsia="tr-TR"/>
        </w:rPr>
      </w:pPr>
      <w:r w:rsidRPr="004F3656">
        <w:rPr>
          <w:b/>
          <w:lang w:eastAsia="tr-TR"/>
        </w:rPr>
        <w:t>12. Toplumsal gelişme hem ekonomik büyümeyi hem de sosyal ve kültürel gelişmeyi kapsar.</w:t>
      </w:r>
    </w:p>
    <w:p w:rsidR="003E10D7" w:rsidRPr="004F3656" w:rsidRDefault="003E10D7" w:rsidP="00C17FDA">
      <w:pPr>
        <w:pStyle w:val="NoSpacing"/>
        <w:rPr>
          <w:b/>
          <w:lang w:eastAsia="tr-TR"/>
        </w:rPr>
      </w:pPr>
      <w:r w:rsidRPr="004F3656">
        <w:rPr>
          <w:b/>
          <w:lang w:eastAsia="tr-TR"/>
        </w:rPr>
        <w:t>Buna göre aşağıdakilerden hangisi toplumsal gelişmeyle birlikte görülmez.</w:t>
      </w:r>
    </w:p>
    <w:p w:rsidR="003E10D7" w:rsidRDefault="003E10D7" w:rsidP="00C17FDA">
      <w:pPr>
        <w:pStyle w:val="NoSpacing"/>
        <w:rPr>
          <w:lang w:eastAsia="tr-TR"/>
        </w:rPr>
      </w:pPr>
      <w:r>
        <w:rPr>
          <w:lang w:eastAsia="tr-TR"/>
        </w:rPr>
        <w:t>A)Ekonomik büyüme</w:t>
      </w:r>
    </w:p>
    <w:p w:rsidR="003E10D7" w:rsidRDefault="003E10D7" w:rsidP="00C17FDA">
      <w:pPr>
        <w:pStyle w:val="NoSpacing"/>
        <w:rPr>
          <w:lang w:eastAsia="tr-TR"/>
        </w:rPr>
      </w:pPr>
      <w:r>
        <w:rPr>
          <w:lang w:eastAsia="tr-TR"/>
        </w:rPr>
        <w:t>B)Orta tabakalaşma</w:t>
      </w:r>
    </w:p>
    <w:p w:rsidR="003E10D7" w:rsidRDefault="003E10D7" w:rsidP="00C17FDA">
      <w:pPr>
        <w:pStyle w:val="NoSpacing"/>
        <w:rPr>
          <w:lang w:eastAsia="tr-TR"/>
        </w:rPr>
      </w:pPr>
      <w:r>
        <w:rPr>
          <w:lang w:eastAsia="tr-TR"/>
        </w:rPr>
        <w:t>C)Toplumsal bütünleşme</w:t>
      </w:r>
    </w:p>
    <w:p w:rsidR="003E10D7" w:rsidRDefault="003E10D7" w:rsidP="00C17FDA">
      <w:pPr>
        <w:pStyle w:val="NoSpacing"/>
        <w:rPr>
          <w:lang w:eastAsia="tr-TR"/>
        </w:rPr>
      </w:pPr>
      <w:r>
        <w:rPr>
          <w:lang w:eastAsia="tr-TR"/>
        </w:rPr>
        <w:t>D)Demokratikleşme</w:t>
      </w:r>
    </w:p>
    <w:p w:rsidR="003E10D7" w:rsidRDefault="003E10D7" w:rsidP="00C17FDA">
      <w:pPr>
        <w:pStyle w:val="NoSpacing"/>
        <w:rPr>
          <w:lang w:eastAsia="tr-TR"/>
        </w:rPr>
      </w:pPr>
      <w:r>
        <w:rPr>
          <w:lang w:eastAsia="tr-TR"/>
        </w:rPr>
        <w:t>E)Toplumsal Bütünleşme</w:t>
      </w:r>
    </w:p>
    <w:p w:rsidR="003E10D7" w:rsidRDefault="003E10D7" w:rsidP="00C17FDA">
      <w:pPr>
        <w:pStyle w:val="NoSpacing"/>
        <w:rPr>
          <w:lang w:eastAsia="tr-TR"/>
        </w:rPr>
      </w:pPr>
    </w:p>
    <w:p w:rsidR="003E10D7" w:rsidRPr="002136BE" w:rsidRDefault="003E10D7" w:rsidP="00C17FDA">
      <w:pPr>
        <w:pStyle w:val="NoSpacing"/>
        <w:rPr>
          <w:b/>
          <w:lang w:eastAsia="tr-TR"/>
        </w:rPr>
      </w:pPr>
      <w:r w:rsidRPr="002136BE">
        <w:rPr>
          <w:b/>
          <w:lang w:eastAsia="tr-TR"/>
        </w:rPr>
        <w:t>13. Yakın yıllarda Türkiye ve Ermenistan’ daki  depremler, Mozambik ve Bengladeş’teki sel baskınları, Afrikadaki kıtlıklarla Orta Amerika’daki kasırgalar tüm dünyanın yardımını gerektirmektedir.</w:t>
      </w:r>
    </w:p>
    <w:p w:rsidR="003E10D7" w:rsidRPr="002136BE" w:rsidRDefault="003E10D7" w:rsidP="00C17FDA">
      <w:pPr>
        <w:pStyle w:val="NoSpacing"/>
        <w:rPr>
          <w:b/>
          <w:lang w:eastAsia="tr-TR"/>
        </w:rPr>
      </w:pPr>
      <w:r w:rsidRPr="002136BE">
        <w:rPr>
          <w:b/>
          <w:lang w:eastAsia="tr-TR"/>
        </w:rPr>
        <w:t>Bu yardımların istenmesi ve gerçekleşmesi aşağıdakilerden hangisinin bir sonucudur?</w:t>
      </w:r>
    </w:p>
    <w:p w:rsidR="003E10D7" w:rsidRDefault="003E10D7" w:rsidP="00C17FDA">
      <w:pPr>
        <w:pStyle w:val="NoSpacing"/>
        <w:rPr>
          <w:lang w:eastAsia="tr-TR"/>
        </w:rPr>
      </w:pPr>
      <w:r>
        <w:rPr>
          <w:lang w:eastAsia="tr-TR"/>
        </w:rPr>
        <w:t>A)Toplumsal değişmenin</w:t>
      </w:r>
    </w:p>
    <w:p w:rsidR="003E10D7" w:rsidRDefault="003E10D7" w:rsidP="00C17FDA">
      <w:pPr>
        <w:pStyle w:val="NoSpacing"/>
        <w:rPr>
          <w:lang w:eastAsia="tr-TR"/>
        </w:rPr>
      </w:pPr>
      <w:r>
        <w:rPr>
          <w:lang w:eastAsia="tr-TR"/>
        </w:rPr>
        <w:t>B)Toplumsal gelişmenin</w:t>
      </w:r>
    </w:p>
    <w:p w:rsidR="003E10D7" w:rsidRDefault="003E10D7" w:rsidP="00C17FDA">
      <w:pPr>
        <w:pStyle w:val="NoSpacing"/>
        <w:rPr>
          <w:lang w:eastAsia="tr-TR"/>
        </w:rPr>
      </w:pPr>
      <w:r>
        <w:rPr>
          <w:lang w:eastAsia="tr-TR"/>
        </w:rPr>
        <w:t>C)Modernleşmenin</w:t>
      </w:r>
    </w:p>
    <w:p w:rsidR="003E10D7" w:rsidRDefault="003E10D7" w:rsidP="00C17FDA">
      <w:pPr>
        <w:pStyle w:val="NoSpacing"/>
        <w:rPr>
          <w:lang w:eastAsia="tr-TR"/>
        </w:rPr>
      </w:pPr>
      <w:r>
        <w:rPr>
          <w:lang w:eastAsia="tr-TR"/>
        </w:rPr>
        <w:t>D)Küreselleşmenin</w:t>
      </w:r>
    </w:p>
    <w:p w:rsidR="003E10D7" w:rsidRDefault="003E10D7" w:rsidP="00C17FDA">
      <w:pPr>
        <w:pStyle w:val="NoSpacing"/>
        <w:rPr>
          <w:lang w:eastAsia="tr-TR"/>
        </w:rPr>
      </w:pPr>
      <w:r>
        <w:rPr>
          <w:lang w:eastAsia="tr-TR"/>
        </w:rPr>
        <w:t>E)Toplumsallaşmanın bütünleşmesi.</w:t>
      </w:r>
    </w:p>
    <w:p w:rsidR="003E10D7" w:rsidRDefault="003E10D7" w:rsidP="00C17FDA">
      <w:pPr>
        <w:pStyle w:val="NoSpacing"/>
        <w:rPr>
          <w:lang w:eastAsia="tr-TR"/>
        </w:rPr>
      </w:pPr>
    </w:p>
    <w:p w:rsidR="003E10D7" w:rsidRPr="00EA102B" w:rsidRDefault="003E10D7" w:rsidP="00C17FDA">
      <w:pPr>
        <w:pStyle w:val="NoSpacing"/>
        <w:rPr>
          <w:b/>
          <w:lang w:eastAsia="tr-TR"/>
        </w:rPr>
      </w:pPr>
      <w:r w:rsidRPr="00EA102B">
        <w:rPr>
          <w:b/>
          <w:lang w:eastAsia="tr-TR"/>
        </w:rPr>
        <w:t>14. Toplumlarda eskiden büyük değişme yaratan doğal afetlerin teknoloji sayesinde olumsuz etkileri azalmıştır.</w:t>
      </w:r>
    </w:p>
    <w:p w:rsidR="003E10D7" w:rsidRPr="00EA102B" w:rsidRDefault="003E10D7" w:rsidP="00C17FDA">
      <w:pPr>
        <w:pStyle w:val="NoSpacing"/>
        <w:rPr>
          <w:b/>
          <w:lang w:eastAsia="tr-TR"/>
        </w:rPr>
      </w:pPr>
      <w:r w:rsidRPr="00EA102B">
        <w:rPr>
          <w:b/>
          <w:lang w:eastAsia="tr-TR"/>
        </w:rPr>
        <w:t>Bu örnekten yola çıkarak değişmeyle ilgili öncelikle aşağıdaki yargılardan hangisine ulaşılabilir.</w:t>
      </w:r>
    </w:p>
    <w:p w:rsidR="003E10D7" w:rsidRDefault="003E10D7" w:rsidP="008379C7">
      <w:pPr>
        <w:pStyle w:val="NoSpacing"/>
        <w:rPr>
          <w:lang w:eastAsia="tr-TR"/>
        </w:rPr>
      </w:pPr>
      <w:r>
        <w:rPr>
          <w:lang w:eastAsia="tr-TR"/>
        </w:rPr>
        <w:t>A)Toplumsal değişme üzerine teknolojinin etkisi yoktur.</w:t>
      </w:r>
    </w:p>
    <w:p w:rsidR="003E10D7" w:rsidRDefault="003E10D7" w:rsidP="008379C7">
      <w:pPr>
        <w:pStyle w:val="NoSpacing"/>
        <w:rPr>
          <w:lang w:eastAsia="tr-TR"/>
        </w:rPr>
      </w:pPr>
      <w:r>
        <w:rPr>
          <w:lang w:eastAsia="tr-TR"/>
        </w:rPr>
        <w:t>B)Teknolojik gelişmeler toplumlara göre farklılık gösterir.</w:t>
      </w:r>
    </w:p>
    <w:p w:rsidR="003E10D7" w:rsidRDefault="003E10D7" w:rsidP="008379C7">
      <w:pPr>
        <w:pStyle w:val="NoSpacing"/>
        <w:rPr>
          <w:lang w:eastAsia="tr-TR"/>
        </w:rPr>
      </w:pPr>
      <w:r>
        <w:rPr>
          <w:lang w:eastAsia="tr-TR"/>
        </w:rPr>
        <w:t>C)Teknoloji toplumsal değişmeyi etkiler.</w:t>
      </w:r>
    </w:p>
    <w:p w:rsidR="003E10D7" w:rsidRDefault="003E10D7" w:rsidP="008379C7">
      <w:pPr>
        <w:pStyle w:val="NoSpacing"/>
        <w:rPr>
          <w:lang w:eastAsia="tr-TR"/>
        </w:rPr>
      </w:pPr>
      <w:r>
        <w:rPr>
          <w:lang w:eastAsia="tr-TR"/>
        </w:rPr>
        <w:t>D)Toplumsal değişmeyi teknoloji dışındaki etkenler de etkiler.</w:t>
      </w:r>
    </w:p>
    <w:p w:rsidR="003E10D7" w:rsidRDefault="003E10D7" w:rsidP="008379C7">
      <w:pPr>
        <w:pStyle w:val="NoSpacing"/>
        <w:rPr>
          <w:lang w:eastAsia="tr-TR"/>
        </w:rPr>
      </w:pPr>
      <w:r>
        <w:rPr>
          <w:lang w:eastAsia="tr-TR"/>
        </w:rPr>
        <w:t>E)Toplumsal değişme teknoloji sayesinde yavaşlamıştır.</w:t>
      </w:r>
    </w:p>
    <w:p w:rsidR="003E10D7" w:rsidRDefault="003E10D7" w:rsidP="008379C7">
      <w:pPr>
        <w:pStyle w:val="NoSpacing"/>
        <w:rPr>
          <w:lang w:eastAsia="tr-TR"/>
        </w:rPr>
      </w:pPr>
    </w:p>
    <w:p w:rsidR="003E10D7" w:rsidRPr="00BC6CC5" w:rsidRDefault="003E10D7" w:rsidP="008379C7">
      <w:pPr>
        <w:pStyle w:val="NoSpacing"/>
        <w:rPr>
          <w:b/>
          <w:lang w:eastAsia="tr-TR"/>
        </w:rPr>
      </w:pPr>
      <w:r w:rsidRPr="00BC6CC5">
        <w:rPr>
          <w:b/>
          <w:lang w:eastAsia="tr-TR"/>
        </w:rPr>
        <w:t>15. Toplumsallaşma sürecinde çeşitli unsurlar etkilidir. Bu süreçte en etkili olan unsur aşağıdakilerden hangisidir?</w:t>
      </w:r>
    </w:p>
    <w:p w:rsidR="003E10D7" w:rsidRPr="00BC6CC5" w:rsidRDefault="003E10D7" w:rsidP="008379C7">
      <w:pPr>
        <w:pStyle w:val="NoSpacing"/>
        <w:rPr>
          <w:b/>
          <w:lang w:eastAsia="tr-TR"/>
        </w:rPr>
      </w:pPr>
      <w:r w:rsidRPr="00BC6CC5">
        <w:rPr>
          <w:b/>
          <w:lang w:eastAsia="tr-TR"/>
        </w:rPr>
        <w:t>A)Aile</w:t>
      </w:r>
    </w:p>
    <w:p w:rsidR="003E10D7" w:rsidRDefault="003E10D7" w:rsidP="008379C7">
      <w:pPr>
        <w:pStyle w:val="NoSpacing"/>
        <w:rPr>
          <w:lang w:eastAsia="tr-TR"/>
        </w:rPr>
      </w:pPr>
      <w:r>
        <w:rPr>
          <w:lang w:eastAsia="tr-TR"/>
        </w:rPr>
        <w:t>B)Ekonomi</w:t>
      </w:r>
    </w:p>
    <w:p w:rsidR="003E10D7" w:rsidRDefault="003E10D7" w:rsidP="008379C7">
      <w:pPr>
        <w:pStyle w:val="NoSpacing"/>
        <w:rPr>
          <w:lang w:eastAsia="tr-TR"/>
        </w:rPr>
      </w:pPr>
      <w:r>
        <w:rPr>
          <w:lang w:eastAsia="tr-TR"/>
        </w:rPr>
        <w:t>C)Okul</w:t>
      </w:r>
    </w:p>
    <w:p w:rsidR="003E10D7" w:rsidRDefault="003E10D7" w:rsidP="008379C7">
      <w:pPr>
        <w:pStyle w:val="NoSpacing"/>
        <w:rPr>
          <w:lang w:eastAsia="tr-TR"/>
        </w:rPr>
      </w:pPr>
      <w:r>
        <w:rPr>
          <w:lang w:eastAsia="tr-TR"/>
        </w:rPr>
        <w:t>D)Siyaset</w:t>
      </w:r>
    </w:p>
    <w:p w:rsidR="003E10D7" w:rsidRDefault="003E10D7" w:rsidP="008379C7">
      <w:pPr>
        <w:pStyle w:val="NoSpacing"/>
        <w:rPr>
          <w:lang w:eastAsia="tr-TR"/>
        </w:rPr>
      </w:pPr>
      <w:r>
        <w:rPr>
          <w:lang w:eastAsia="tr-TR"/>
        </w:rPr>
        <w:t>E)Din</w:t>
      </w:r>
    </w:p>
    <w:p w:rsidR="003E10D7" w:rsidRDefault="003E10D7" w:rsidP="008379C7">
      <w:pPr>
        <w:pStyle w:val="NoSpacing"/>
        <w:rPr>
          <w:lang w:eastAsia="tr-TR"/>
        </w:rPr>
      </w:pPr>
    </w:p>
    <w:p w:rsidR="003E10D7" w:rsidRPr="00BC6CC5" w:rsidRDefault="003E10D7" w:rsidP="008379C7">
      <w:pPr>
        <w:pStyle w:val="NoSpacing"/>
        <w:rPr>
          <w:b/>
          <w:lang w:eastAsia="tr-TR"/>
        </w:rPr>
      </w:pPr>
      <w:r w:rsidRPr="00BC6CC5">
        <w:rPr>
          <w:b/>
          <w:lang w:eastAsia="tr-TR"/>
        </w:rPr>
        <w:t>16. I. Bir tabakadan diğerine geçme</w:t>
      </w:r>
    </w:p>
    <w:p w:rsidR="003E10D7" w:rsidRPr="00BC6CC5" w:rsidRDefault="003E10D7" w:rsidP="008379C7">
      <w:pPr>
        <w:pStyle w:val="NoSpacing"/>
        <w:rPr>
          <w:b/>
          <w:lang w:eastAsia="tr-TR"/>
        </w:rPr>
      </w:pPr>
      <w:r w:rsidRPr="00BC6CC5">
        <w:rPr>
          <w:b/>
          <w:lang w:eastAsia="tr-TR"/>
        </w:rPr>
        <w:t xml:space="preserve">     II. Toplumu oluşturan hiyerarşik yapı</w:t>
      </w:r>
    </w:p>
    <w:p w:rsidR="003E10D7" w:rsidRPr="00BC6CC5" w:rsidRDefault="003E10D7" w:rsidP="008379C7">
      <w:pPr>
        <w:pStyle w:val="NoSpacing"/>
        <w:rPr>
          <w:b/>
          <w:lang w:eastAsia="tr-TR"/>
        </w:rPr>
      </w:pPr>
      <w:r w:rsidRPr="00BC6CC5">
        <w:rPr>
          <w:b/>
          <w:lang w:eastAsia="tr-TR"/>
        </w:rPr>
        <w:t xml:space="preserve">     III. Nüfusun toprak üzerinde yer değiştirmesi</w:t>
      </w:r>
    </w:p>
    <w:p w:rsidR="003E10D7" w:rsidRPr="00BC6CC5" w:rsidRDefault="003E10D7" w:rsidP="008379C7">
      <w:pPr>
        <w:pStyle w:val="NoSpacing"/>
        <w:rPr>
          <w:b/>
          <w:lang w:eastAsia="tr-TR"/>
        </w:rPr>
      </w:pPr>
      <w:r w:rsidRPr="00BC6CC5">
        <w:rPr>
          <w:b/>
          <w:lang w:eastAsia="tr-TR"/>
        </w:rPr>
        <w:t xml:space="preserve">     IV. Aynı tabakada iş değiştirme</w:t>
      </w:r>
    </w:p>
    <w:p w:rsidR="003E10D7" w:rsidRDefault="003E10D7" w:rsidP="008379C7">
      <w:pPr>
        <w:pStyle w:val="NoSpacing"/>
        <w:rPr>
          <w:b/>
          <w:lang w:eastAsia="tr-TR"/>
        </w:rPr>
      </w:pPr>
      <w:r w:rsidRPr="00BC6CC5">
        <w:rPr>
          <w:b/>
          <w:lang w:eastAsia="tr-TR"/>
        </w:rPr>
        <w:t>Yukarıda aşağıdaki kavramlardan hangisinin özelliği verilmemiştir?</w:t>
      </w:r>
    </w:p>
    <w:p w:rsidR="003E10D7" w:rsidRDefault="003E10D7" w:rsidP="008379C7">
      <w:pPr>
        <w:pStyle w:val="NoSpacing"/>
        <w:rPr>
          <w:lang w:eastAsia="tr-TR"/>
        </w:rPr>
      </w:pPr>
      <w:r>
        <w:rPr>
          <w:lang w:eastAsia="tr-TR"/>
        </w:rPr>
        <w:t>A)Toplumsal alanda yatay hareketlilik</w:t>
      </w:r>
    </w:p>
    <w:p w:rsidR="003E10D7" w:rsidRDefault="003E10D7" w:rsidP="008379C7">
      <w:pPr>
        <w:pStyle w:val="NoSpacing"/>
        <w:rPr>
          <w:lang w:eastAsia="tr-TR"/>
        </w:rPr>
      </w:pPr>
      <w:r>
        <w:rPr>
          <w:lang w:eastAsia="tr-TR"/>
        </w:rPr>
        <w:t>B)Dikey hareketlilik</w:t>
      </w:r>
    </w:p>
    <w:p w:rsidR="003E10D7" w:rsidRDefault="003E10D7" w:rsidP="008379C7">
      <w:pPr>
        <w:pStyle w:val="NoSpacing"/>
        <w:rPr>
          <w:lang w:eastAsia="tr-TR"/>
        </w:rPr>
      </w:pPr>
      <w:r>
        <w:rPr>
          <w:lang w:eastAsia="tr-TR"/>
        </w:rPr>
        <w:t>C)Toplumsal tabakalaşma</w:t>
      </w:r>
    </w:p>
    <w:p w:rsidR="003E10D7" w:rsidRDefault="003E10D7" w:rsidP="008379C7">
      <w:pPr>
        <w:pStyle w:val="NoSpacing"/>
        <w:rPr>
          <w:lang w:eastAsia="tr-TR"/>
        </w:rPr>
      </w:pPr>
      <w:r>
        <w:rPr>
          <w:lang w:eastAsia="tr-TR"/>
        </w:rPr>
        <w:t>D)Coğrafi alanda yatay hareketlilik</w:t>
      </w:r>
    </w:p>
    <w:p w:rsidR="003E10D7" w:rsidRPr="00BC6CC5" w:rsidRDefault="003E10D7" w:rsidP="008379C7">
      <w:pPr>
        <w:pStyle w:val="NoSpacing"/>
        <w:rPr>
          <w:lang w:eastAsia="tr-TR"/>
        </w:rPr>
      </w:pPr>
      <w:r>
        <w:rPr>
          <w:lang w:eastAsia="tr-TR"/>
        </w:rPr>
        <w:t>E)Toplumsal sınıf</w:t>
      </w:r>
      <w:bookmarkStart w:id="0" w:name="_GoBack"/>
      <w:bookmarkEnd w:id="0"/>
    </w:p>
    <w:p w:rsidR="003E10D7" w:rsidRDefault="003E10D7" w:rsidP="00C17FDA">
      <w:pPr>
        <w:pStyle w:val="NoSpacing"/>
        <w:rPr>
          <w:lang w:eastAsia="tr-TR"/>
        </w:rPr>
      </w:pPr>
    </w:p>
    <w:p w:rsidR="003E10D7" w:rsidRPr="00C17FDA" w:rsidRDefault="003E10D7" w:rsidP="00C17FDA">
      <w:pPr>
        <w:pStyle w:val="NoSpacing"/>
        <w:rPr>
          <w:lang w:eastAsia="tr-TR"/>
        </w:rPr>
      </w:pPr>
    </w:p>
    <w:p w:rsidR="003E10D7" w:rsidRPr="00C17FDA" w:rsidRDefault="003E10D7" w:rsidP="00C17FDA">
      <w:pPr>
        <w:pStyle w:val="NoSpacing"/>
        <w:rPr>
          <w:lang w:eastAsia="tr-TR"/>
        </w:rPr>
      </w:pPr>
    </w:p>
    <w:p w:rsidR="003E10D7" w:rsidRDefault="003E10D7" w:rsidP="00FD2889">
      <w:pPr>
        <w:rPr>
          <w:sz w:val="18"/>
          <w:szCs w:val="18"/>
        </w:rPr>
      </w:pPr>
      <w:hyperlink r:id="rId5" w:history="1">
        <w:r>
          <w:rPr>
            <w:rStyle w:val="Hyperlink"/>
            <w:sz w:val="18"/>
            <w:szCs w:val="18"/>
          </w:rPr>
          <w:t>www.sorubak.com</w:t>
        </w:r>
      </w:hyperlink>
      <w:r>
        <w:rPr>
          <w:sz w:val="18"/>
          <w:szCs w:val="18"/>
        </w:rPr>
        <w:t xml:space="preserve"> </w:t>
      </w:r>
    </w:p>
    <w:p w:rsidR="003E10D7" w:rsidRPr="00C17FDA" w:rsidRDefault="003E10D7" w:rsidP="00C17FDA">
      <w:pPr>
        <w:pStyle w:val="NoSpacing"/>
      </w:pPr>
    </w:p>
    <w:sectPr w:rsidR="003E10D7" w:rsidRPr="00C17FDA" w:rsidSect="00C17FDA">
      <w:type w:val="continuous"/>
      <w:pgSz w:w="11906" w:h="16838"/>
      <w:pgMar w:top="426" w:right="424" w:bottom="720" w:left="709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C070F"/>
    <w:multiLevelType w:val="hybridMultilevel"/>
    <w:tmpl w:val="1D2458A6"/>
    <w:lvl w:ilvl="0" w:tplc="09E039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7554B4"/>
    <w:multiLevelType w:val="hybridMultilevel"/>
    <w:tmpl w:val="373A22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CD7DE4"/>
    <w:multiLevelType w:val="hybridMultilevel"/>
    <w:tmpl w:val="D79AB5EA"/>
    <w:lvl w:ilvl="0" w:tplc="36E8CD9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33B5"/>
    <w:rsid w:val="00056D2A"/>
    <w:rsid w:val="001865EC"/>
    <w:rsid w:val="002136BE"/>
    <w:rsid w:val="003E10D7"/>
    <w:rsid w:val="00427644"/>
    <w:rsid w:val="004F3656"/>
    <w:rsid w:val="006D2B03"/>
    <w:rsid w:val="006D6A56"/>
    <w:rsid w:val="007F159D"/>
    <w:rsid w:val="008379C7"/>
    <w:rsid w:val="00AC285C"/>
    <w:rsid w:val="00BC6CC5"/>
    <w:rsid w:val="00C17FDA"/>
    <w:rsid w:val="00C25F52"/>
    <w:rsid w:val="00C558EA"/>
    <w:rsid w:val="00C70F9F"/>
    <w:rsid w:val="00EA102B"/>
    <w:rsid w:val="00EB33B5"/>
    <w:rsid w:val="00F82D9F"/>
    <w:rsid w:val="00FB2A3B"/>
    <w:rsid w:val="00FD251F"/>
    <w:rsid w:val="00FD2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A3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82D9F"/>
    <w:pPr>
      <w:ind w:left="720"/>
      <w:contextualSpacing/>
    </w:pPr>
  </w:style>
  <w:style w:type="paragraph" w:styleId="NoSpacing">
    <w:name w:val="No Spacing"/>
    <w:uiPriority w:val="99"/>
    <w:qFormat/>
    <w:rsid w:val="00C17FDA"/>
    <w:rPr>
      <w:lang w:eastAsia="en-US"/>
    </w:rPr>
  </w:style>
  <w:style w:type="character" w:styleId="Hyperlink">
    <w:name w:val="Hyperlink"/>
    <w:basedOn w:val="DefaultParagraphFont"/>
    <w:uiPriority w:val="99"/>
    <w:rsid w:val="00FD288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892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92</TotalTime>
  <Pages>2</Pages>
  <Words>955</Words>
  <Characters>5444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REHBERLIK</dc:creator>
  <cp:keywords/>
  <dc:description/>
  <cp:lastModifiedBy>BİRSEN</cp:lastModifiedBy>
  <cp:revision>11</cp:revision>
  <dcterms:created xsi:type="dcterms:W3CDTF">2015-01-05T10:19:00Z</dcterms:created>
  <dcterms:modified xsi:type="dcterms:W3CDTF">2015-10-25T20:08:00Z</dcterms:modified>
</cp:coreProperties>
</file>