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F2A" w:rsidRPr="00E60732" w:rsidRDefault="00445F2A" w:rsidP="00E60732">
      <w:pPr>
        <w:pStyle w:val="NoSpacing"/>
        <w:jc w:val="center"/>
        <w:rPr>
          <w:sz w:val="20"/>
        </w:rPr>
      </w:pPr>
      <w:r w:rsidRPr="00E60732">
        <w:rPr>
          <w:sz w:val="20"/>
        </w:rPr>
        <w:t xml:space="preserve">ŞEHİT AHMET ALTUNOĞLU ANADOLU İMAM HATİP LİSESİ </w:t>
      </w:r>
      <w:r>
        <w:rPr>
          <w:sz w:val="20"/>
        </w:rPr>
        <w:t xml:space="preserve">2015-2016 </w:t>
      </w:r>
      <w:r w:rsidRPr="00E60732">
        <w:rPr>
          <w:sz w:val="20"/>
        </w:rPr>
        <w:t xml:space="preserve"> EĞİTİM ÖĞRETİM YILI</w:t>
      </w:r>
    </w:p>
    <w:p w:rsidR="00445F2A" w:rsidRPr="00E60732" w:rsidRDefault="00445F2A" w:rsidP="00E60732">
      <w:pPr>
        <w:pStyle w:val="NoSpacing"/>
        <w:jc w:val="center"/>
        <w:rPr>
          <w:b/>
        </w:rPr>
      </w:pPr>
      <w:r>
        <w:rPr>
          <w:b/>
        </w:rPr>
        <w:t>MATEMATİK-11</w:t>
      </w:r>
      <w:r w:rsidRPr="00E60732">
        <w:rPr>
          <w:b/>
        </w:rPr>
        <w:t xml:space="preserve"> </w:t>
      </w:r>
      <w:r w:rsidRPr="00E60732">
        <w:t>ORTAK SINAVI</w:t>
      </w:r>
    </w:p>
    <w:p w:rsidR="00445F2A" w:rsidRDefault="00445F2A" w:rsidP="00E60732">
      <w:pPr>
        <w:pStyle w:val="NoSpacing"/>
        <w:jc w:val="center"/>
      </w:pPr>
    </w:p>
    <w:p w:rsidR="00445F2A" w:rsidRPr="00E60732" w:rsidRDefault="00445F2A" w:rsidP="00E60732">
      <w:pPr>
        <w:pStyle w:val="NoSpacing"/>
        <w:rPr>
          <w:b/>
        </w:rPr>
      </w:pPr>
      <w:r w:rsidRPr="00E60732">
        <w:rPr>
          <w:b/>
        </w:rPr>
        <w:t xml:space="preserve">ADI-SOYADI:         </w:t>
      </w:r>
      <w:r w:rsidRPr="00E60732">
        <w:rPr>
          <w:b/>
        </w:rPr>
        <w:tab/>
      </w:r>
      <w:r w:rsidRPr="00E60732">
        <w:rPr>
          <w:b/>
        </w:rPr>
        <w:tab/>
      </w:r>
      <w:r w:rsidRPr="00E60732">
        <w:rPr>
          <w:b/>
        </w:rPr>
        <w:tab/>
      </w:r>
      <w:r w:rsidRPr="00E60732">
        <w:rPr>
          <w:b/>
        </w:rPr>
        <w:tab/>
        <w:t>SINIF-NO: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04 / 11 / 2015</w:t>
      </w:r>
    </w:p>
    <w:p w:rsidR="00445F2A" w:rsidRDefault="00445F2A" w:rsidP="00E60732">
      <w:pPr>
        <w:pStyle w:val="NoSpacing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60"/>
        <w:gridCol w:w="1060"/>
        <w:gridCol w:w="1060"/>
        <w:gridCol w:w="1060"/>
        <w:gridCol w:w="1063"/>
        <w:gridCol w:w="1061"/>
        <w:gridCol w:w="1061"/>
        <w:gridCol w:w="1061"/>
        <w:gridCol w:w="1061"/>
        <w:gridCol w:w="1061"/>
        <w:gridCol w:w="38"/>
      </w:tblGrid>
      <w:tr w:rsidR="00445F2A" w:rsidRPr="00D86EDB" w:rsidTr="00D86EDB">
        <w:trPr>
          <w:gridAfter w:val="1"/>
          <w:wAfter w:w="38" w:type="dxa"/>
        </w:trPr>
        <w:tc>
          <w:tcPr>
            <w:tcW w:w="1060" w:type="dxa"/>
            <w:vAlign w:val="center"/>
          </w:tcPr>
          <w:p w:rsidR="00445F2A" w:rsidRPr="00D86EDB" w:rsidRDefault="00445F2A" w:rsidP="00D86EDB">
            <w:pPr>
              <w:pStyle w:val="NoSpacing"/>
              <w:jc w:val="center"/>
            </w:pPr>
            <w:r w:rsidRPr="00D86EDB">
              <w:t>1</w:t>
            </w:r>
          </w:p>
        </w:tc>
        <w:tc>
          <w:tcPr>
            <w:tcW w:w="1060" w:type="dxa"/>
            <w:vAlign w:val="center"/>
          </w:tcPr>
          <w:p w:rsidR="00445F2A" w:rsidRPr="00D86EDB" w:rsidRDefault="00445F2A" w:rsidP="00D86EDB">
            <w:pPr>
              <w:pStyle w:val="NoSpacing"/>
              <w:jc w:val="center"/>
            </w:pPr>
            <w:r w:rsidRPr="00D86EDB">
              <w:t>2</w:t>
            </w:r>
          </w:p>
        </w:tc>
        <w:tc>
          <w:tcPr>
            <w:tcW w:w="1060" w:type="dxa"/>
            <w:vAlign w:val="center"/>
          </w:tcPr>
          <w:p w:rsidR="00445F2A" w:rsidRPr="00D86EDB" w:rsidRDefault="00445F2A" w:rsidP="00D86EDB">
            <w:pPr>
              <w:pStyle w:val="NoSpacing"/>
              <w:jc w:val="center"/>
            </w:pPr>
            <w:r w:rsidRPr="00D86EDB">
              <w:t>3</w:t>
            </w:r>
          </w:p>
        </w:tc>
        <w:tc>
          <w:tcPr>
            <w:tcW w:w="1060" w:type="dxa"/>
            <w:vAlign w:val="center"/>
          </w:tcPr>
          <w:p w:rsidR="00445F2A" w:rsidRPr="00D86EDB" w:rsidRDefault="00445F2A" w:rsidP="00D86EDB">
            <w:pPr>
              <w:pStyle w:val="NoSpacing"/>
              <w:jc w:val="center"/>
            </w:pPr>
            <w:r w:rsidRPr="00D86EDB">
              <w:t>4</w:t>
            </w:r>
          </w:p>
        </w:tc>
        <w:tc>
          <w:tcPr>
            <w:tcW w:w="1061" w:type="dxa"/>
            <w:vAlign w:val="center"/>
          </w:tcPr>
          <w:p w:rsidR="00445F2A" w:rsidRPr="00D86EDB" w:rsidRDefault="00445F2A" w:rsidP="00D86EDB">
            <w:pPr>
              <w:pStyle w:val="NoSpacing"/>
              <w:jc w:val="center"/>
            </w:pPr>
            <w:r w:rsidRPr="00D86EDB">
              <w:t>5</w:t>
            </w:r>
          </w:p>
        </w:tc>
        <w:tc>
          <w:tcPr>
            <w:tcW w:w="1061" w:type="dxa"/>
            <w:vAlign w:val="center"/>
          </w:tcPr>
          <w:p w:rsidR="00445F2A" w:rsidRPr="00D86EDB" w:rsidRDefault="00445F2A" w:rsidP="00D86EDB">
            <w:pPr>
              <w:pStyle w:val="NoSpacing"/>
              <w:jc w:val="center"/>
            </w:pPr>
            <w:r w:rsidRPr="00D86EDB">
              <w:t>6</w:t>
            </w:r>
          </w:p>
        </w:tc>
        <w:tc>
          <w:tcPr>
            <w:tcW w:w="1061" w:type="dxa"/>
            <w:vAlign w:val="center"/>
          </w:tcPr>
          <w:p w:rsidR="00445F2A" w:rsidRPr="00D86EDB" w:rsidRDefault="00445F2A" w:rsidP="00D86EDB">
            <w:pPr>
              <w:pStyle w:val="NoSpacing"/>
              <w:jc w:val="center"/>
            </w:pPr>
            <w:r w:rsidRPr="00D86EDB">
              <w:t>7</w:t>
            </w:r>
          </w:p>
        </w:tc>
        <w:tc>
          <w:tcPr>
            <w:tcW w:w="1061" w:type="dxa"/>
            <w:vAlign w:val="center"/>
          </w:tcPr>
          <w:p w:rsidR="00445F2A" w:rsidRPr="00D86EDB" w:rsidRDefault="00445F2A" w:rsidP="00D86EDB">
            <w:pPr>
              <w:pStyle w:val="NoSpacing"/>
              <w:jc w:val="center"/>
            </w:pPr>
            <w:r w:rsidRPr="00D86EDB">
              <w:t>8</w:t>
            </w:r>
          </w:p>
        </w:tc>
        <w:tc>
          <w:tcPr>
            <w:tcW w:w="1061" w:type="dxa"/>
            <w:vAlign w:val="center"/>
          </w:tcPr>
          <w:p w:rsidR="00445F2A" w:rsidRPr="00D86EDB" w:rsidRDefault="00445F2A" w:rsidP="00D86EDB">
            <w:pPr>
              <w:pStyle w:val="NoSpacing"/>
              <w:jc w:val="center"/>
            </w:pPr>
            <w:r w:rsidRPr="00D86EDB">
              <w:t>9</w:t>
            </w:r>
          </w:p>
        </w:tc>
        <w:tc>
          <w:tcPr>
            <w:tcW w:w="1061" w:type="dxa"/>
            <w:vAlign w:val="center"/>
          </w:tcPr>
          <w:p w:rsidR="00445F2A" w:rsidRPr="00D86EDB" w:rsidRDefault="00445F2A" w:rsidP="00D86EDB">
            <w:pPr>
              <w:pStyle w:val="NoSpacing"/>
              <w:jc w:val="center"/>
            </w:pPr>
            <w:r w:rsidRPr="00D86EDB">
              <w:t>10</w:t>
            </w:r>
          </w:p>
        </w:tc>
      </w:tr>
      <w:tr w:rsidR="00445F2A" w:rsidRPr="00D86EDB" w:rsidTr="00D86EDB">
        <w:trPr>
          <w:gridAfter w:val="1"/>
          <w:wAfter w:w="38" w:type="dxa"/>
        </w:trPr>
        <w:tc>
          <w:tcPr>
            <w:tcW w:w="1060" w:type="dxa"/>
          </w:tcPr>
          <w:p w:rsidR="00445F2A" w:rsidRPr="00D86EDB" w:rsidRDefault="00445F2A" w:rsidP="00E60732">
            <w:pPr>
              <w:pStyle w:val="NoSpacing"/>
            </w:pPr>
          </w:p>
        </w:tc>
        <w:tc>
          <w:tcPr>
            <w:tcW w:w="1060" w:type="dxa"/>
          </w:tcPr>
          <w:p w:rsidR="00445F2A" w:rsidRPr="00D86EDB" w:rsidRDefault="00445F2A" w:rsidP="00E60732">
            <w:pPr>
              <w:pStyle w:val="NoSpacing"/>
            </w:pPr>
          </w:p>
        </w:tc>
        <w:tc>
          <w:tcPr>
            <w:tcW w:w="1060" w:type="dxa"/>
          </w:tcPr>
          <w:p w:rsidR="00445F2A" w:rsidRPr="00D86EDB" w:rsidRDefault="00445F2A" w:rsidP="00E60732">
            <w:pPr>
              <w:pStyle w:val="NoSpacing"/>
            </w:pPr>
          </w:p>
        </w:tc>
        <w:tc>
          <w:tcPr>
            <w:tcW w:w="1060" w:type="dxa"/>
          </w:tcPr>
          <w:p w:rsidR="00445F2A" w:rsidRPr="00D86EDB" w:rsidRDefault="00445F2A" w:rsidP="00E60732">
            <w:pPr>
              <w:pStyle w:val="NoSpacing"/>
            </w:pPr>
          </w:p>
        </w:tc>
        <w:tc>
          <w:tcPr>
            <w:tcW w:w="1061" w:type="dxa"/>
          </w:tcPr>
          <w:p w:rsidR="00445F2A" w:rsidRPr="00D86EDB" w:rsidRDefault="00445F2A" w:rsidP="00E60732">
            <w:pPr>
              <w:pStyle w:val="NoSpacing"/>
            </w:pPr>
          </w:p>
        </w:tc>
        <w:tc>
          <w:tcPr>
            <w:tcW w:w="1061" w:type="dxa"/>
          </w:tcPr>
          <w:p w:rsidR="00445F2A" w:rsidRPr="00D86EDB" w:rsidRDefault="00445F2A" w:rsidP="00E60732">
            <w:pPr>
              <w:pStyle w:val="NoSpacing"/>
            </w:pPr>
          </w:p>
        </w:tc>
        <w:tc>
          <w:tcPr>
            <w:tcW w:w="1061" w:type="dxa"/>
          </w:tcPr>
          <w:p w:rsidR="00445F2A" w:rsidRPr="00D86EDB" w:rsidRDefault="00445F2A" w:rsidP="00E60732">
            <w:pPr>
              <w:pStyle w:val="NoSpacing"/>
            </w:pPr>
          </w:p>
        </w:tc>
        <w:tc>
          <w:tcPr>
            <w:tcW w:w="1061" w:type="dxa"/>
          </w:tcPr>
          <w:p w:rsidR="00445F2A" w:rsidRPr="00D86EDB" w:rsidRDefault="00445F2A" w:rsidP="00E60732">
            <w:pPr>
              <w:pStyle w:val="NoSpacing"/>
            </w:pPr>
          </w:p>
        </w:tc>
        <w:tc>
          <w:tcPr>
            <w:tcW w:w="1061" w:type="dxa"/>
          </w:tcPr>
          <w:p w:rsidR="00445F2A" w:rsidRPr="00D86EDB" w:rsidRDefault="00445F2A" w:rsidP="00E60732">
            <w:pPr>
              <w:pStyle w:val="NoSpacing"/>
            </w:pPr>
          </w:p>
        </w:tc>
        <w:tc>
          <w:tcPr>
            <w:tcW w:w="1061" w:type="dxa"/>
          </w:tcPr>
          <w:p w:rsidR="00445F2A" w:rsidRPr="00D86EDB" w:rsidRDefault="00445F2A" w:rsidP="00E60732">
            <w:pPr>
              <w:pStyle w:val="NoSpacing"/>
            </w:pPr>
          </w:p>
        </w:tc>
      </w:tr>
      <w:tr w:rsidR="00445F2A" w:rsidRPr="00D86EDB" w:rsidTr="00D86EDB">
        <w:trPr>
          <w:trHeight w:val="3170"/>
        </w:trPr>
        <w:tc>
          <w:tcPr>
            <w:tcW w:w="5303" w:type="dxa"/>
            <w:gridSpan w:val="5"/>
          </w:tcPr>
          <w:p w:rsidR="00445F2A" w:rsidRPr="00D86EDB" w:rsidRDefault="00445F2A" w:rsidP="00E60732">
            <w:pPr>
              <w:pStyle w:val="NoSpacing"/>
            </w:pPr>
            <w:r w:rsidRPr="00D86EDB">
              <w:t>1-)</w:t>
            </w:r>
          </w:p>
          <w:p w:rsidR="00445F2A" w:rsidRPr="00D86EDB" w:rsidRDefault="00445F2A" w:rsidP="00E60732">
            <w:pPr>
              <w:pStyle w:val="NoSpacing"/>
            </w:pPr>
            <w:r w:rsidRPr="00D86EDB"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3" o:spid="_x0000_i1025" type="#_x0000_t75" style="width:224.25pt;height:27.75pt;visibility:visible">
                  <v:imagedata r:id="rId4" o:title=""/>
                </v:shape>
              </w:pict>
            </w:r>
          </w:p>
          <w:p w:rsidR="00445F2A" w:rsidRPr="00D86EDB" w:rsidRDefault="00445F2A" w:rsidP="00E60732">
            <w:pPr>
              <w:pStyle w:val="NoSpacing"/>
            </w:pPr>
          </w:p>
        </w:tc>
        <w:tc>
          <w:tcPr>
            <w:tcW w:w="5303" w:type="dxa"/>
            <w:gridSpan w:val="6"/>
          </w:tcPr>
          <w:p w:rsidR="00445F2A" w:rsidRPr="00D86EDB" w:rsidRDefault="00445F2A" w:rsidP="00E60732">
            <w:pPr>
              <w:pStyle w:val="NoSpacing"/>
            </w:pPr>
          </w:p>
        </w:tc>
      </w:tr>
      <w:tr w:rsidR="00445F2A" w:rsidRPr="00D86EDB" w:rsidTr="00D86EDB">
        <w:trPr>
          <w:trHeight w:val="3170"/>
        </w:trPr>
        <w:tc>
          <w:tcPr>
            <w:tcW w:w="5303" w:type="dxa"/>
            <w:gridSpan w:val="5"/>
          </w:tcPr>
          <w:p w:rsidR="00445F2A" w:rsidRPr="00D86EDB" w:rsidRDefault="00445F2A" w:rsidP="00E60732">
            <w:pPr>
              <w:pStyle w:val="NoSpacing"/>
            </w:pPr>
            <w:r w:rsidRPr="00D86EDB">
              <w:t>2-)</w:t>
            </w:r>
          </w:p>
          <w:p w:rsidR="00445F2A" w:rsidRPr="00D86EDB" w:rsidRDefault="00445F2A" w:rsidP="00E60732">
            <w:pPr>
              <w:pStyle w:val="NoSpacing"/>
            </w:pPr>
            <w:r w:rsidRPr="00D86EDB">
              <w:rPr>
                <w:noProof/>
                <w:lang w:eastAsia="tr-TR"/>
              </w:rPr>
              <w:pict>
                <v:shape id="Resim 1" o:spid="_x0000_i1026" type="#_x0000_t75" style="width:243pt;height:52.5pt;visibility:visible">
                  <v:imagedata r:id="rId5" o:title=""/>
                </v:shape>
              </w:pict>
            </w:r>
          </w:p>
          <w:p w:rsidR="00445F2A" w:rsidRPr="00D86EDB" w:rsidRDefault="00445F2A" w:rsidP="00E60732">
            <w:pPr>
              <w:pStyle w:val="NoSpacing"/>
            </w:pPr>
          </w:p>
          <w:p w:rsidR="00445F2A" w:rsidRPr="00D86EDB" w:rsidRDefault="00445F2A" w:rsidP="00E60732">
            <w:pPr>
              <w:pStyle w:val="NoSpacing"/>
            </w:pPr>
          </w:p>
        </w:tc>
        <w:tc>
          <w:tcPr>
            <w:tcW w:w="5303" w:type="dxa"/>
            <w:gridSpan w:val="6"/>
          </w:tcPr>
          <w:p w:rsidR="00445F2A" w:rsidRPr="00D86EDB" w:rsidRDefault="00445F2A" w:rsidP="00E60732">
            <w:pPr>
              <w:pStyle w:val="NoSpacing"/>
            </w:pPr>
          </w:p>
        </w:tc>
      </w:tr>
      <w:tr w:rsidR="00445F2A" w:rsidRPr="00D86EDB" w:rsidTr="00D86EDB">
        <w:trPr>
          <w:trHeight w:val="3170"/>
        </w:trPr>
        <w:tc>
          <w:tcPr>
            <w:tcW w:w="5303" w:type="dxa"/>
            <w:gridSpan w:val="5"/>
          </w:tcPr>
          <w:p w:rsidR="00445F2A" w:rsidRPr="00D86EDB" w:rsidRDefault="00445F2A" w:rsidP="00E60732">
            <w:pPr>
              <w:pStyle w:val="NoSpacing"/>
            </w:pPr>
            <w:r w:rsidRPr="00D86EDB">
              <w:t>3-)</w:t>
            </w:r>
          </w:p>
          <w:p w:rsidR="00445F2A" w:rsidRPr="00D86EDB" w:rsidRDefault="00445F2A" w:rsidP="00E60732">
            <w:pPr>
              <w:pStyle w:val="NoSpacing"/>
            </w:pPr>
            <w:r w:rsidRPr="00D86EDB">
              <w:rPr>
                <w:noProof/>
                <w:lang w:eastAsia="tr-TR"/>
              </w:rPr>
              <w:pict>
                <v:shape id="Resim 9" o:spid="_x0000_i1027" type="#_x0000_t75" style="width:211.5pt;height:58.5pt;visibility:visible">
                  <v:imagedata r:id="rId6" o:title=""/>
                </v:shape>
              </w:pict>
            </w:r>
          </w:p>
          <w:p w:rsidR="00445F2A" w:rsidRPr="00D86EDB" w:rsidRDefault="00445F2A" w:rsidP="00E60732">
            <w:pPr>
              <w:pStyle w:val="NoSpacing"/>
            </w:pPr>
          </w:p>
        </w:tc>
        <w:tc>
          <w:tcPr>
            <w:tcW w:w="5303" w:type="dxa"/>
            <w:gridSpan w:val="6"/>
          </w:tcPr>
          <w:p w:rsidR="00445F2A" w:rsidRPr="00D86EDB" w:rsidRDefault="00445F2A" w:rsidP="00E60732">
            <w:pPr>
              <w:pStyle w:val="NoSpacing"/>
            </w:pPr>
          </w:p>
        </w:tc>
      </w:tr>
      <w:tr w:rsidR="00445F2A" w:rsidRPr="00D86EDB" w:rsidTr="00D86EDB">
        <w:trPr>
          <w:trHeight w:val="3170"/>
        </w:trPr>
        <w:tc>
          <w:tcPr>
            <w:tcW w:w="5303" w:type="dxa"/>
            <w:gridSpan w:val="5"/>
          </w:tcPr>
          <w:p w:rsidR="00445F2A" w:rsidRPr="00D86EDB" w:rsidRDefault="00445F2A" w:rsidP="00E60732">
            <w:pPr>
              <w:pStyle w:val="NoSpacing"/>
            </w:pPr>
            <w:r w:rsidRPr="00D86EDB">
              <w:t>4-)</w:t>
            </w:r>
          </w:p>
          <w:p w:rsidR="00445F2A" w:rsidRPr="00D86EDB" w:rsidRDefault="00445F2A" w:rsidP="00E60732">
            <w:pPr>
              <w:pStyle w:val="NoSpacing"/>
            </w:pPr>
            <w:r w:rsidRPr="00D86EDB">
              <w:rPr>
                <w:noProof/>
                <w:lang w:eastAsia="tr-TR"/>
              </w:rPr>
              <w:pict>
                <v:shape id="Resim 15" o:spid="_x0000_i1028" type="#_x0000_t75" style="width:199.5pt;height:40.5pt;visibility:visible">
                  <v:imagedata r:id="rId7" o:title=""/>
                </v:shape>
              </w:pict>
            </w:r>
          </w:p>
          <w:p w:rsidR="00445F2A" w:rsidRPr="00D86EDB" w:rsidRDefault="00445F2A" w:rsidP="00E60732">
            <w:pPr>
              <w:pStyle w:val="NoSpacing"/>
            </w:pPr>
          </w:p>
        </w:tc>
        <w:tc>
          <w:tcPr>
            <w:tcW w:w="5303" w:type="dxa"/>
            <w:gridSpan w:val="6"/>
          </w:tcPr>
          <w:p w:rsidR="00445F2A" w:rsidRPr="00D86EDB" w:rsidRDefault="00445F2A" w:rsidP="00E60732">
            <w:pPr>
              <w:pStyle w:val="NoSpacing"/>
            </w:pPr>
          </w:p>
        </w:tc>
      </w:tr>
    </w:tbl>
    <w:p w:rsidR="00445F2A" w:rsidRDefault="00445F2A" w:rsidP="00E60732">
      <w:pPr>
        <w:pStyle w:val="NoSpacing"/>
      </w:pPr>
    </w:p>
    <w:p w:rsidR="00445F2A" w:rsidRDefault="00445F2A" w:rsidP="00E60732">
      <w:pPr>
        <w:pStyle w:val="NoSpacing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03"/>
        <w:gridCol w:w="5303"/>
      </w:tblGrid>
      <w:tr w:rsidR="00445F2A" w:rsidRPr="00D86EDB" w:rsidTr="00D86EDB">
        <w:trPr>
          <w:trHeight w:val="2470"/>
        </w:trPr>
        <w:tc>
          <w:tcPr>
            <w:tcW w:w="5303" w:type="dxa"/>
          </w:tcPr>
          <w:p w:rsidR="00445F2A" w:rsidRPr="00D86EDB" w:rsidRDefault="00445F2A" w:rsidP="00E60732">
            <w:pPr>
              <w:pStyle w:val="NoSpacing"/>
            </w:pPr>
            <w:r w:rsidRPr="00D86EDB">
              <w:t>5-)</w:t>
            </w:r>
          </w:p>
          <w:p w:rsidR="00445F2A" w:rsidRPr="00D86EDB" w:rsidRDefault="00445F2A" w:rsidP="00E60732">
            <w:pPr>
              <w:pStyle w:val="NoSpacing"/>
            </w:pPr>
            <w:r w:rsidRPr="00D86EDB">
              <w:rPr>
                <w:noProof/>
                <w:lang w:eastAsia="tr-TR"/>
              </w:rPr>
              <w:pict>
                <v:shape id="Resim 18" o:spid="_x0000_i1029" type="#_x0000_t75" style="width:198.75pt;height:57pt;visibility:visible">
                  <v:imagedata r:id="rId8" o:title=""/>
                </v:shape>
              </w:pict>
            </w:r>
          </w:p>
          <w:p w:rsidR="00445F2A" w:rsidRPr="00D86EDB" w:rsidRDefault="00445F2A" w:rsidP="00F226A9">
            <w:pPr>
              <w:pStyle w:val="NoSpacing"/>
            </w:pPr>
          </w:p>
        </w:tc>
        <w:tc>
          <w:tcPr>
            <w:tcW w:w="5303" w:type="dxa"/>
          </w:tcPr>
          <w:p w:rsidR="00445F2A" w:rsidRPr="00D86EDB" w:rsidRDefault="00445F2A" w:rsidP="00E60732">
            <w:pPr>
              <w:pStyle w:val="NoSpacing"/>
            </w:pPr>
          </w:p>
        </w:tc>
      </w:tr>
      <w:tr w:rsidR="00445F2A" w:rsidRPr="00D86EDB" w:rsidTr="00D86EDB">
        <w:trPr>
          <w:trHeight w:val="2470"/>
        </w:trPr>
        <w:tc>
          <w:tcPr>
            <w:tcW w:w="5303" w:type="dxa"/>
          </w:tcPr>
          <w:p w:rsidR="00445F2A" w:rsidRPr="00D86EDB" w:rsidRDefault="00445F2A" w:rsidP="00E60732">
            <w:pPr>
              <w:pStyle w:val="NoSpacing"/>
            </w:pPr>
            <w:r w:rsidRPr="00D86EDB">
              <w:t>6-)</w:t>
            </w:r>
          </w:p>
          <w:p w:rsidR="00445F2A" w:rsidRPr="00D86EDB" w:rsidRDefault="00445F2A" w:rsidP="00E60732">
            <w:pPr>
              <w:pStyle w:val="NoSpacing"/>
            </w:pPr>
            <w:r w:rsidRPr="00D86EDB">
              <w:rPr>
                <w:noProof/>
                <w:lang w:eastAsia="tr-TR"/>
              </w:rPr>
              <w:pict>
                <v:shape id="Resim 4" o:spid="_x0000_i1030" type="#_x0000_t75" style="width:238.5pt;height:28.5pt;visibility:visible">
                  <v:imagedata r:id="rId9" o:title=""/>
                </v:shape>
              </w:pict>
            </w:r>
          </w:p>
          <w:p w:rsidR="00445F2A" w:rsidRPr="00D86EDB" w:rsidRDefault="00445F2A" w:rsidP="00E60732">
            <w:pPr>
              <w:pStyle w:val="NoSpacing"/>
            </w:pPr>
          </w:p>
        </w:tc>
        <w:tc>
          <w:tcPr>
            <w:tcW w:w="5303" w:type="dxa"/>
          </w:tcPr>
          <w:p w:rsidR="00445F2A" w:rsidRPr="00D86EDB" w:rsidRDefault="00445F2A" w:rsidP="00E60732">
            <w:pPr>
              <w:pStyle w:val="NoSpacing"/>
            </w:pPr>
          </w:p>
        </w:tc>
      </w:tr>
      <w:tr w:rsidR="00445F2A" w:rsidRPr="00D86EDB" w:rsidTr="00D86EDB">
        <w:trPr>
          <w:trHeight w:val="2470"/>
        </w:trPr>
        <w:tc>
          <w:tcPr>
            <w:tcW w:w="5303" w:type="dxa"/>
          </w:tcPr>
          <w:p w:rsidR="00445F2A" w:rsidRPr="00D86EDB" w:rsidRDefault="00445F2A" w:rsidP="00E60732">
            <w:pPr>
              <w:pStyle w:val="NoSpacing"/>
            </w:pPr>
            <w:r w:rsidRPr="00D86EDB">
              <w:t>7-)</w:t>
            </w:r>
          </w:p>
          <w:p w:rsidR="00445F2A" w:rsidRPr="00D86EDB" w:rsidRDefault="00445F2A" w:rsidP="00D86EDB">
            <w:pPr>
              <w:spacing w:after="0" w:line="240" w:lineRule="auto"/>
            </w:pPr>
            <w:r w:rsidRPr="00D86EDB">
              <w:rPr>
                <w:rFonts w:eastAsia="Times New Roman"/>
                <w:position w:val="-14"/>
              </w:rPr>
              <w:object w:dxaOrig="1300" w:dyaOrig="400">
                <v:shape id="_x0000_i1031" type="#_x0000_t75" style="width:65.25pt;height:20.25pt" o:ole="">
                  <v:imagedata r:id="rId10" o:title=""/>
                </v:shape>
                <o:OLEObject Type="Embed" ProgID="Equation.DSMT4" ShapeID="_x0000_i1031" DrawAspect="Content" ObjectID="_1506935945" r:id="rId11"/>
              </w:object>
            </w:r>
            <w:r w:rsidRPr="00D86EDB">
              <w:t xml:space="preserve">  </w:t>
            </w:r>
          </w:p>
          <w:p w:rsidR="00445F2A" w:rsidRPr="00D86EDB" w:rsidRDefault="00445F2A" w:rsidP="00D86EDB">
            <w:pPr>
              <w:spacing w:after="0" w:line="240" w:lineRule="auto"/>
            </w:pPr>
            <w:r w:rsidRPr="00D86EDB">
              <w:t>eşitliğini sağlayan  z  karmaşık sayıların geometrik yerini karmaşık düzlemde gösteriniz.</w:t>
            </w:r>
          </w:p>
        </w:tc>
        <w:tc>
          <w:tcPr>
            <w:tcW w:w="5303" w:type="dxa"/>
          </w:tcPr>
          <w:p w:rsidR="00445F2A" w:rsidRPr="00D86EDB" w:rsidRDefault="00445F2A" w:rsidP="00E60732">
            <w:pPr>
              <w:pStyle w:val="NoSpacing"/>
            </w:pPr>
          </w:p>
        </w:tc>
      </w:tr>
      <w:tr w:rsidR="00445F2A" w:rsidRPr="00D86EDB" w:rsidTr="00D86EDB">
        <w:trPr>
          <w:trHeight w:val="2470"/>
        </w:trPr>
        <w:tc>
          <w:tcPr>
            <w:tcW w:w="5303" w:type="dxa"/>
          </w:tcPr>
          <w:p w:rsidR="00445F2A" w:rsidRPr="00D86EDB" w:rsidRDefault="00445F2A" w:rsidP="00E60732">
            <w:pPr>
              <w:pStyle w:val="NoSpacing"/>
            </w:pPr>
            <w:r w:rsidRPr="00D86EDB">
              <w:t>8-)</w:t>
            </w:r>
          </w:p>
          <w:p w:rsidR="00445F2A" w:rsidRPr="00D86EDB" w:rsidRDefault="00445F2A" w:rsidP="00E60732">
            <w:pPr>
              <w:pStyle w:val="NoSpacing"/>
            </w:pPr>
            <w:r w:rsidRPr="00D86EDB">
              <w:rPr>
                <w:noProof/>
                <w:lang w:eastAsia="tr-TR"/>
              </w:rPr>
              <w:pict>
                <v:shape id="Resim 12" o:spid="_x0000_i1032" type="#_x0000_t75" style="width:223.5pt;height:46.5pt;visibility:visible">
                  <v:imagedata r:id="rId12" o:title=""/>
                </v:shape>
              </w:pict>
            </w:r>
          </w:p>
        </w:tc>
        <w:tc>
          <w:tcPr>
            <w:tcW w:w="5303" w:type="dxa"/>
          </w:tcPr>
          <w:p w:rsidR="00445F2A" w:rsidRPr="00D86EDB" w:rsidRDefault="00445F2A" w:rsidP="00E60732">
            <w:pPr>
              <w:pStyle w:val="NoSpacing"/>
            </w:pPr>
          </w:p>
        </w:tc>
      </w:tr>
      <w:tr w:rsidR="00445F2A" w:rsidRPr="00D86EDB" w:rsidTr="00D86EDB">
        <w:trPr>
          <w:trHeight w:val="2470"/>
        </w:trPr>
        <w:tc>
          <w:tcPr>
            <w:tcW w:w="5303" w:type="dxa"/>
          </w:tcPr>
          <w:p w:rsidR="00445F2A" w:rsidRPr="00D86EDB" w:rsidRDefault="00445F2A" w:rsidP="00E60732">
            <w:pPr>
              <w:pStyle w:val="NoSpacing"/>
            </w:pPr>
            <w:r w:rsidRPr="00D86EDB">
              <w:t>9-)</w:t>
            </w:r>
          </w:p>
          <w:p w:rsidR="00445F2A" w:rsidRPr="00D86EDB" w:rsidRDefault="00445F2A" w:rsidP="00E60732">
            <w:pPr>
              <w:pStyle w:val="NoSpacing"/>
            </w:pPr>
            <w:r w:rsidRPr="00D86EDB">
              <w:rPr>
                <w:noProof/>
                <w:lang w:eastAsia="tr-TR"/>
              </w:rPr>
              <w:pict>
                <v:shape id="Resim 16" o:spid="_x0000_i1033" type="#_x0000_t75" style="width:240.75pt;height:35.25pt;visibility:visible">
                  <v:imagedata r:id="rId13" o:title=""/>
                </v:shape>
              </w:pict>
            </w:r>
          </w:p>
          <w:p w:rsidR="00445F2A" w:rsidRPr="00D86EDB" w:rsidRDefault="00445F2A" w:rsidP="00E60732">
            <w:pPr>
              <w:pStyle w:val="NoSpacing"/>
            </w:pPr>
          </w:p>
        </w:tc>
        <w:tc>
          <w:tcPr>
            <w:tcW w:w="5303" w:type="dxa"/>
          </w:tcPr>
          <w:p w:rsidR="00445F2A" w:rsidRPr="00D86EDB" w:rsidRDefault="00445F2A" w:rsidP="00E60732">
            <w:pPr>
              <w:pStyle w:val="NoSpacing"/>
            </w:pPr>
          </w:p>
        </w:tc>
      </w:tr>
      <w:tr w:rsidR="00445F2A" w:rsidRPr="00D86EDB" w:rsidTr="00D86EDB">
        <w:trPr>
          <w:trHeight w:val="2470"/>
        </w:trPr>
        <w:tc>
          <w:tcPr>
            <w:tcW w:w="5303" w:type="dxa"/>
          </w:tcPr>
          <w:p w:rsidR="00445F2A" w:rsidRPr="00D86EDB" w:rsidRDefault="00445F2A" w:rsidP="00E60732">
            <w:pPr>
              <w:pStyle w:val="NoSpacing"/>
            </w:pPr>
            <w:r w:rsidRPr="00D86EDB">
              <w:t>10-)</w:t>
            </w:r>
          </w:p>
          <w:p w:rsidR="00445F2A" w:rsidRPr="00D86EDB" w:rsidRDefault="00445F2A" w:rsidP="00E60732">
            <w:pPr>
              <w:pStyle w:val="NoSpacing"/>
            </w:pPr>
            <w:r w:rsidRPr="00D86EDB">
              <w:rPr>
                <w:noProof/>
                <w:lang w:eastAsia="tr-TR"/>
              </w:rPr>
              <w:pict>
                <v:shape id="Resim 33" o:spid="_x0000_i1034" type="#_x0000_t75" style="width:159pt;height:33.75pt;visibility:visible">
                  <v:imagedata r:id="rId14" o:title=""/>
                </v:shape>
              </w:pict>
            </w:r>
          </w:p>
          <w:p w:rsidR="00445F2A" w:rsidRPr="00D86EDB" w:rsidRDefault="00445F2A" w:rsidP="00E60732">
            <w:pPr>
              <w:pStyle w:val="NoSpacing"/>
            </w:pPr>
          </w:p>
          <w:p w:rsidR="00445F2A" w:rsidRPr="00D86EDB" w:rsidRDefault="00445F2A" w:rsidP="00E60732">
            <w:pPr>
              <w:pStyle w:val="NoSpacing"/>
            </w:pPr>
          </w:p>
        </w:tc>
        <w:tc>
          <w:tcPr>
            <w:tcW w:w="5303" w:type="dxa"/>
          </w:tcPr>
          <w:p w:rsidR="00445F2A" w:rsidRPr="00D86EDB" w:rsidRDefault="00445F2A" w:rsidP="00E60732">
            <w:pPr>
              <w:pStyle w:val="NoSpacing"/>
            </w:pPr>
          </w:p>
        </w:tc>
      </w:tr>
    </w:tbl>
    <w:p w:rsidR="00445F2A" w:rsidRDefault="00445F2A" w:rsidP="00E60732">
      <w:pPr>
        <w:pStyle w:val="NoSpacing"/>
      </w:pPr>
    </w:p>
    <w:sectPr w:rsidR="00445F2A" w:rsidSect="00E6073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0732"/>
    <w:rsid w:val="0000047D"/>
    <w:rsid w:val="000029F1"/>
    <w:rsid w:val="0000356D"/>
    <w:rsid w:val="00003998"/>
    <w:rsid w:val="000078A6"/>
    <w:rsid w:val="00013650"/>
    <w:rsid w:val="00013F09"/>
    <w:rsid w:val="00013FD9"/>
    <w:rsid w:val="00014874"/>
    <w:rsid w:val="00016859"/>
    <w:rsid w:val="00017247"/>
    <w:rsid w:val="00017C5C"/>
    <w:rsid w:val="00020470"/>
    <w:rsid w:val="00021755"/>
    <w:rsid w:val="00021E92"/>
    <w:rsid w:val="000234BA"/>
    <w:rsid w:val="00023906"/>
    <w:rsid w:val="00024205"/>
    <w:rsid w:val="000265AE"/>
    <w:rsid w:val="0003091C"/>
    <w:rsid w:val="00031AE3"/>
    <w:rsid w:val="00031F42"/>
    <w:rsid w:val="000321F9"/>
    <w:rsid w:val="00033745"/>
    <w:rsid w:val="00036C6B"/>
    <w:rsid w:val="000441D3"/>
    <w:rsid w:val="0004448C"/>
    <w:rsid w:val="00044FE8"/>
    <w:rsid w:val="000456CC"/>
    <w:rsid w:val="00045A7B"/>
    <w:rsid w:val="00045F55"/>
    <w:rsid w:val="0004623C"/>
    <w:rsid w:val="00046DB5"/>
    <w:rsid w:val="00047750"/>
    <w:rsid w:val="00050BC7"/>
    <w:rsid w:val="00052316"/>
    <w:rsid w:val="000543DF"/>
    <w:rsid w:val="00054538"/>
    <w:rsid w:val="000556DD"/>
    <w:rsid w:val="000562FD"/>
    <w:rsid w:val="00061FC9"/>
    <w:rsid w:val="00063F44"/>
    <w:rsid w:val="000651F8"/>
    <w:rsid w:val="000651FB"/>
    <w:rsid w:val="000673A7"/>
    <w:rsid w:val="00067529"/>
    <w:rsid w:val="000700F2"/>
    <w:rsid w:val="000716DA"/>
    <w:rsid w:val="00071F3B"/>
    <w:rsid w:val="000728C7"/>
    <w:rsid w:val="00072D4C"/>
    <w:rsid w:val="00072FB9"/>
    <w:rsid w:val="000739CA"/>
    <w:rsid w:val="000740C1"/>
    <w:rsid w:val="00074D32"/>
    <w:rsid w:val="000758BD"/>
    <w:rsid w:val="000762A7"/>
    <w:rsid w:val="000764AE"/>
    <w:rsid w:val="00076867"/>
    <w:rsid w:val="00080CB0"/>
    <w:rsid w:val="0008135F"/>
    <w:rsid w:val="00081500"/>
    <w:rsid w:val="00082380"/>
    <w:rsid w:val="00082908"/>
    <w:rsid w:val="00084276"/>
    <w:rsid w:val="00084B3C"/>
    <w:rsid w:val="00085C2C"/>
    <w:rsid w:val="00086548"/>
    <w:rsid w:val="0008674C"/>
    <w:rsid w:val="00086C80"/>
    <w:rsid w:val="00087067"/>
    <w:rsid w:val="00087853"/>
    <w:rsid w:val="00090000"/>
    <w:rsid w:val="00092246"/>
    <w:rsid w:val="00094488"/>
    <w:rsid w:val="0009450E"/>
    <w:rsid w:val="00097362"/>
    <w:rsid w:val="000A00A5"/>
    <w:rsid w:val="000A16EF"/>
    <w:rsid w:val="000A1B74"/>
    <w:rsid w:val="000A240E"/>
    <w:rsid w:val="000A4E77"/>
    <w:rsid w:val="000A5BBB"/>
    <w:rsid w:val="000A6575"/>
    <w:rsid w:val="000A76B1"/>
    <w:rsid w:val="000B1254"/>
    <w:rsid w:val="000B2B38"/>
    <w:rsid w:val="000B31E6"/>
    <w:rsid w:val="000C01D4"/>
    <w:rsid w:val="000C2F18"/>
    <w:rsid w:val="000C6C6C"/>
    <w:rsid w:val="000D0A19"/>
    <w:rsid w:val="000D1E69"/>
    <w:rsid w:val="000D2B72"/>
    <w:rsid w:val="000D6AF3"/>
    <w:rsid w:val="000D6F3F"/>
    <w:rsid w:val="000D7999"/>
    <w:rsid w:val="000E13CF"/>
    <w:rsid w:val="000E19D9"/>
    <w:rsid w:val="000E1BB6"/>
    <w:rsid w:val="000E26CA"/>
    <w:rsid w:val="000E307A"/>
    <w:rsid w:val="000E373E"/>
    <w:rsid w:val="000E4BD5"/>
    <w:rsid w:val="000F0841"/>
    <w:rsid w:val="000F12E9"/>
    <w:rsid w:val="000F1E38"/>
    <w:rsid w:val="000F3A19"/>
    <w:rsid w:val="000F3A81"/>
    <w:rsid w:val="000F3BE4"/>
    <w:rsid w:val="000F3E19"/>
    <w:rsid w:val="000F4AA8"/>
    <w:rsid w:val="000F4DE1"/>
    <w:rsid w:val="000F5D2A"/>
    <w:rsid w:val="000F6DA1"/>
    <w:rsid w:val="00100AE4"/>
    <w:rsid w:val="0010198E"/>
    <w:rsid w:val="0010268D"/>
    <w:rsid w:val="00102D79"/>
    <w:rsid w:val="00103639"/>
    <w:rsid w:val="00104120"/>
    <w:rsid w:val="00104E31"/>
    <w:rsid w:val="00105BCC"/>
    <w:rsid w:val="0010667E"/>
    <w:rsid w:val="00111DAD"/>
    <w:rsid w:val="00112DB2"/>
    <w:rsid w:val="00112EC6"/>
    <w:rsid w:val="00113A1F"/>
    <w:rsid w:val="00113FF9"/>
    <w:rsid w:val="00115B97"/>
    <w:rsid w:val="0011709F"/>
    <w:rsid w:val="001177B5"/>
    <w:rsid w:val="0012214C"/>
    <w:rsid w:val="00122B18"/>
    <w:rsid w:val="001232F0"/>
    <w:rsid w:val="001248CB"/>
    <w:rsid w:val="001249E2"/>
    <w:rsid w:val="00124EAC"/>
    <w:rsid w:val="00125BF8"/>
    <w:rsid w:val="001264EB"/>
    <w:rsid w:val="00130572"/>
    <w:rsid w:val="001305EE"/>
    <w:rsid w:val="00136CA4"/>
    <w:rsid w:val="00137C84"/>
    <w:rsid w:val="001434C5"/>
    <w:rsid w:val="001444A7"/>
    <w:rsid w:val="00145D37"/>
    <w:rsid w:val="0015123B"/>
    <w:rsid w:val="00151FE5"/>
    <w:rsid w:val="001527F1"/>
    <w:rsid w:val="001528CF"/>
    <w:rsid w:val="00153D99"/>
    <w:rsid w:val="00157127"/>
    <w:rsid w:val="0015725C"/>
    <w:rsid w:val="00157524"/>
    <w:rsid w:val="00160DCE"/>
    <w:rsid w:val="00163A58"/>
    <w:rsid w:val="00164057"/>
    <w:rsid w:val="00164750"/>
    <w:rsid w:val="00164E22"/>
    <w:rsid w:val="001660D0"/>
    <w:rsid w:val="00167407"/>
    <w:rsid w:val="00170198"/>
    <w:rsid w:val="001710CD"/>
    <w:rsid w:val="001724DE"/>
    <w:rsid w:val="00172605"/>
    <w:rsid w:val="00174B6F"/>
    <w:rsid w:val="00174BE6"/>
    <w:rsid w:val="0017656C"/>
    <w:rsid w:val="001775A2"/>
    <w:rsid w:val="00177D52"/>
    <w:rsid w:val="001802DC"/>
    <w:rsid w:val="00180FEB"/>
    <w:rsid w:val="0018236D"/>
    <w:rsid w:val="0018387D"/>
    <w:rsid w:val="0018448D"/>
    <w:rsid w:val="00187E9B"/>
    <w:rsid w:val="00190873"/>
    <w:rsid w:val="00190BC6"/>
    <w:rsid w:val="00192871"/>
    <w:rsid w:val="00195F99"/>
    <w:rsid w:val="001A37F1"/>
    <w:rsid w:val="001A6245"/>
    <w:rsid w:val="001A6451"/>
    <w:rsid w:val="001A6513"/>
    <w:rsid w:val="001A75D0"/>
    <w:rsid w:val="001A7D4A"/>
    <w:rsid w:val="001B1EB7"/>
    <w:rsid w:val="001B252B"/>
    <w:rsid w:val="001B3D12"/>
    <w:rsid w:val="001B4337"/>
    <w:rsid w:val="001B597D"/>
    <w:rsid w:val="001B7AC4"/>
    <w:rsid w:val="001B7DF4"/>
    <w:rsid w:val="001C11D5"/>
    <w:rsid w:val="001C3FAE"/>
    <w:rsid w:val="001C4330"/>
    <w:rsid w:val="001C5578"/>
    <w:rsid w:val="001C7F6A"/>
    <w:rsid w:val="001D03AB"/>
    <w:rsid w:val="001D04F2"/>
    <w:rsid w:val="001D4776"/>
    <w:rsid w:val="001D4820"/>
    <w:rsid w:val="001D4F3B"/>
    <w:rsid w:val="001D77A4"/>
    <w:rsid w:val="001E00A4"/>
    <w:rsid w:val="001E00F0"/>
    <w:rsid w:val="001E2A56"/>
    <w:rsid w:val="001E352E"/>
    <w:rsid w:val="001E3EF9"/>
    <w:rsid w:val="001E41EF"/>
    <w:rsid w:val="001E431A"/>
    <w:rsid w:val="001E58B9"/>
    <w:rsid w:val="001F3DD8"/>
    <w:rsid w:val="001F42F0"/>
    <w:rsid w:val="001F7F2C"/>
    <w:rsid w:val="00207519"/>
    <w:rsid w:val="00213304"/>
    <w:rsid w:val="00213825"/>
    <w:rsid w:val="00215E84"/>
    <w:rsid w:val="002163E0"/>
    <w:rsid w:val="00216E16"/>
    <w:rsid w:val="00216FD3"/>
    <w:rsid w:val="00222CC8"/>
    <w:rsid w:val="00222F9A"/>
    <w:rsid w:val="00223C8F"/>
    <w:rsid w:val="00224C43"/>
    <w:rsid w:val="00226888"/>
    <w:rsid w:val="0023174A"/>
    <w:rsid w:val="00232B99"/>
    <w:rsid w:val="00234677"/>
    <w:rsid w:val="00235C47"/>
    <w:rsid w:val="00236032"/>
    <w:rsid w:val="00237049"/>
    <w:rsid w:val="00237E4D"/>
    <w:rsid w:val="00241574"/>
    <w:rsid w:val="002415B1"/>
    <w:rsid w:val="002416CC"/>
    <w:rsid w:val="00242583"/>
    <w:rsid w:val="002432CF"/>
    <w:rsid w:val="00243CF9"/>
    <w:rsid w:val="002457D2"/>
    <w:rsid w:val="002458B9"/>
    <w:rsid w:val="00245CEB"/>
    <w:rsid w:val="00246CB5"/>
    <w:rsid w:val="00250803"/>
    <w:rsid w:val="00251CE3"/>
    <w:rsid w:val="00252941"/>
    <w:rsid w:val="00260FA6"/>
    <w:rsid w:val="0026286E"/>
    <w:rsid w:val="00263423"/>
    <w:rsid w:val="00264045"/>
    <w:rsid w:val="0026556A"/>
    <w:rsid w:val="00265765"/>
    <w:rsid w:val="00270252"/>
    <w:rsid w:val="00272B4F"/>
    <w:rsid w:val="002746B9"/>
    <w:rsid w:val="00274CFA"/>
    <w:rsid w:val="00277F48"/>
    <w:rsid w:val="00280A80"/>
    <w:rsid w:val="00280DA7"/>
    <w:rsid w:val="00281858"/>
    <w:rsid w:val="00281FF2"/>
    <w:rsid w:val="002824B9"/>
    <w:rsid w:val="0028462C"/>
    <w:rsid w:val="00285528"/>
    <w:rsid w:val="002901D9"/>
    <w:rsid w:val="00290C8A"/>
    <w:rsid w:val="002934F9"/>
    <w:rsid w:val="0029538C"/>
    <w:rsid w:val="00297243"/>
    <w:rsid w:val="0029792E"/>
    <w:rsid w:val="00297C69"/>
    <w:rsid w:val="002A4EFD"/>
    <w:rsid w:val="002A59B6"/>
    <w:rsid w:val="002A60E7"/>
    <w:rsid w:val="002A6483"/>
    <w:rsid w:val="002A69EE"/>
    <w:rsid w:val="002A77B9"/>
    <w:rsid w:val="002B3E2E"/>
    <w:rsid w:val="002B40AC"/>
    <w:rsid w:val="002B55CA"/>
    <w:rsid w:val="002B5C7C"/>
    <w:rsid w:val="002B6DAB"/>
    <w:rsid w:val="002B7935"/>
    <w:rsid w:val="002C25CC"/>
    <w:rsid w:val="002C5F6B"/>
    <w:rsid w:val="002C77B2"/>
    <w:rsid w:val="002D082D"/>
    <w:rsid w:val="002D1757"/>
    <w:rsid w:val="002D1F39"/>
    <w:rsid w:val="002D3BD7"/>
    <w:rsid w:val="002D525C"/>
    <w:rsid w:val="002D5408"/>
    <w:rsid w:val="002D5B38"/>
    <w:rsid w:val="002E3AE7"/>
    <w:rsid w:val="002E4664"/>
    <w:rsid w:val="002E4FC8"/>
    <w:rsid w:val="002E555F"/>
    <w:rsid w:val="002E618E"/>
    <w:rsid w:val="002E649E"/>
    <w:rsid w:val="002E7300"/>
    <w:rsid w:val="002F0304"/>
    <w:rsid w:val="002F0D28"/>
    <w:rsid w:val="002F30AB"/>
    <w:rsid w:val="002F519E"/>
    <w:rsid w:val="002F58AF"/>
    <w:rsid w:val="002F78BF"/>
    <w:rsid w:val="002F7ADE"/>
    <w:rsid w:val="003004CB"/>
    <w:rsid w:val="003020DF"/>
    <w:rsid w:val="00302C87"/>
    <w:rsid w:val="00302E71"/>
    <w:rsid w:val="00303776"/>
    <w:rsid w:val="0030378D"/>
    <w:rsid w:val="00304170"/>
    <w:rsid w:val="00304207"/>
    <w:rsid w:val="003044CC"/>
    <w:rsid w:val="003045EC"/>
    <w:rsid w:val="00304910"/>
    <w:rsid w:val="00305065"/>
    <w:rsid w:val="0030517B"/>
    <w:rsid w:val="00305D24"/>
    <w:rsid w:val="0030633E"/>
    <w:rsid w:val="00307A0E"/>
    <w:rsid w:val="00310216"/>
    <w:rsid w:val="003160DC"/>
    <w:rsid w:val="00316B99"/>
    <w:rsid w:val="00316DB5"/>
    <w:rsid w:val="0031738A"/>
    <w:rsid w:val="003175D9"/>
    <w:rsid w:val="00317B8B"/>
    <w:rsid w:val="00317F48"/>
    <w:rsid w:val="003211DF"/>
    <w:rsid w:val="00323779"/>
    <w:rsid w:val="00324612"/>
    <w:rsid w:val="00325453"/>
    <w:rsid w:val="003303E6"/>
    <w:rsid w:val="0033214B"/>
    <w:rsid w:val="00332449"/>
    <w:rsid w:val="0033363F"/>
    <w:rsid w:val="00333949"/>
    <w:rsid w:val="00335503"/>
    <w:rsid w:val="00337196"/>
    <w:rsid w:val="00345713"/>
    <w:rsid w:val="00346B50"/>
    <w:rsid w:val="00350A9D"/>
    <w:rsid w:val="00354D61"/>
    <w:rsid w:val="003550BD"/>
    <w:rsid w:val="003571BC"/>
    <w:rsid w:val="00361846"/>
    <w:rsid w:val="003619FB"/>
    <w:rsid w:val="00361B97"/>
    <w:rsid w:val="00361FB9"/>
    <w:rsid w:val="003629DD"/>
    <w:rsid w:val="003647EC"/>
    <w:rsid w:val="00367595"/>
    <w:rsid w:val="00367BBF"/>
    <w:rsid w:val="00367E4F"/>
    <w:rsid w:val="00373538"/>
    <w:rsid w:val="003746F1"/>
    <w:rsid w:val="00375CB8"/>
    <w:rsid w:val="003761A9"/>
    <w:rsid w:val="003767C0"/>
    <w:rsid w:val="003808DE"/>
    <w:rsid w:val="0038139A"/>
    <w:rsid w:val="003819C5"/>
    <w:rsid w:val="0038297D"/>
    <w:rsid w:val="00383B1F"/>
    <w:rsid w:val="00386FAC"/>
    <w:rsid w:val="00387F0E"/>
    <w:rsid w:val="00387FB7"/>
    <w:rsid w:val="0039313E"/>
    <w:rsid w:val="003938A5"/>
    <w:rsid w:val="00393FE7"/>
    <w:rsid w:val="003947A8"/>
    <w:rsid w:val="00396097"/>
    <w:rsid w:val="00396C57"/>
    <w:rsid w:val="0039701B"/>
    <w:rsid w:val="003A09C4"/>
    <w:rsid w:val="003A1B99"/>
    <w:rsid w:val="003A2ED9"/>
    <w:rsid w:val="003A65C0"/>
    <w:rsid w:val="003A6AA2"/>
    <w:rsid w:val="003B09FF"/>
    <w:rsid w:val="003B1A30"/>
    <w:rsid w:val="003B4522"/>
    <w:rsid w:val="003B5F12"/>
    <w:rsid w:val="003C0435"/>
    <w:rsid w:val="003C1C58"/>
    <w:rsid w:val="003C2640"/>
    <w:rsid w:val="003C2879"/>
    <w:rsid w:val="003C2CA7"/>
    <w:rsid w:val="003C45A3"/>
    <w:rsid w:val="003C4D92"/>
    <w:rsid w:val="003C68EE"/>
    <w:rsid w:val="003D05D1"/>
    <w:rsid w:val="003D1C36"/>
    <w:rsid w:val="003D21E7"/>
    <w:rsid w:val="003D3459"/>
    <w:rsid w:val="003D42C7"/>
    <w:rsid w:val="003D4B72"/>
    <w:rsid w:val="003E248A"/>
    <w:rsid w:val="003E36E7"/>
    <w:rsid w:val="003E3A17"/>
    <w:rsid w:val="003E4348"/>
    <w:rsid w:val="003E5361"/>
    <w:rsid w:val="003E5901"/>
    <w:rsid w:val="003E629C"/>
    <w:rsid w:val="003E6923"/>
    <w:rsid w:val="003E72CB"/>
    <w:rsid w:val="003E738D"/>
    <w:rsid w:val="003E7996"/>
    <w:rsid w:val="003F075A"/>
    <w:rsid w:val="003F1EC0"/>
    <w:rsid w:val="003F2AEE"/>
    <w:rsid w:val="003F319B"/>
    <w:rsid w:val="003F31A0"/>
    <w:rsid w:val="003F35D1"/>
    <w:rsid w:val="003F3888"/>
    <w:rsid w:val="003F6149"/>
    <w:rsid w:val="003F6916"/>
    <w:rsid w:val="0040134C"/>
    <w:rsid w:val="00407135"/>
    <w:rsid w:val="00407A46"/>
    <w:rsid w:val="00407EC3"/>
    <w:rsid w:val="00411C02"/>
    <w:rsid w:val="00412918"/>
    <w:rsid w:val="00417EF0"/>
    <w:rsid w:val="00421F92"/>
    <w:rsid w:val="004248EC"/>
    <w:rsid w:val="00425CD5"/>
    <w:rsid w:val="00425F9A"/>
    <w:rsid w:val="0042793F"/>
    <w:rsid w:val="00430154"/>
    <w:rsid w:val="00430E7D"/>
    <w:rsid w:val="00431987"/>
    <w:rsid w:val="00431F1D"/>
    <w:rsid w:val="00431F4A"/>
    <w:rsid w:val="0043478D"/>
    <w:rsid w:val="004368B8"/>
    <w:rsid w:val="00440897"/>
    <w:rsid w:val="00440A45"/>
    <w:rsid w:val="00441720"/>
    <w:rsid w:val="00442D9D"/>
    <w:rsid w:val="00445070"/>
    <w:rsid w:val="00445ACF"/>
    <w:rsid w:val="00445F2A"/>
    <w:rsid w:val="00447586"/>
    <w:rsid w:val="0045006A"/>
    <w:rsid w:val="00452ED6"/>
    <w:rsid w:val="00455C41"/>
    <w:rsid w:val="00455DC1"/>
    <w:rsid w:val="0046243D"/>
    <w:rsid w:val="004638C5"/>
    <w:rsid w:val="00463D55"/>
    <w:rsid w:val="00464DF3"/>
    <w:rsid w:val="00464E19"/>
    <w:rsid w:val="00466769"/>
    <w:rsid w:val="004672AD"/>
    <w:rsid w:val="00467C56"/>
    <w:rsid w:val="00467F67"/>
    <w:rsid w:val="00472B9D"/>
    <w:rsid w:val="00475FA6"/>
    <w:rsid w:val="00477C27"/>
    <w:rsid w:val="00480052"/>
    <w:rsid w:val="004807FD"/>
    <w:rsid w:val="0048178C"/>
    <w:rsid w:val="0048312E"/>
    <w:rsid w:val="00485B1E"/>
    <w:rsid w:val="00486106"/>
    <w:rsid w:val="00487DFC"/>
    <w:rsid w:val="00491916"/>
    <w:rsid w:val="00491B12"/>
    <w:rsid w:val="00492744"/>
    <w:rsid w:val="004947D5"/>
    <w:rsid w:val="004962D3"/>
    <w:rsid w:val="004A146A"/>
    <w:rsid w:val="004A565B"/>
    <w:rsid w:val="004A736E"/>
    <w:rsid w:val="004A7BAC"/>
    <w:rsid w:val="004B0BF9"/>
    <w:rsid w:val="004B104B"/>
    <w:rsid w:val="004B1A7D"/>
    <w:rsid w:val="004B35D1"/>
    <w:rsid w:val="004B4B22"/>
    <w:rsid w:val="004B7886"/>
    <w:rsid w:val="004C2E0A"/>
    <w:rsid w:val="004C4FDA"/>
    <w:rsid w:val="004C5C38"/>
    <w:rsid w:val="004C625A"/>
    <w:rsid w:val="004C691A"/>
    <w:rsid w:val="004C7A8F"/>
    <w:rsid w:val="004D0002"/>
    <w:rsid w:val="004D1279"/>
    <w:rsid w:val="004D14C8"/>
    <w:rsid w:val="004D154F"/>
    <w:rsid w:val="004D245E"/>
    <w:rsid w:val="004D36B7"/>
    <w:rsid w:val="004D3CE0"/>
    <w:rsid w:val="004D58B8"/>
    <w:rsid w:val="004D6AFF"/>
    <w:rsid w:val="004D75C0"/>
    <w:rsid w:val="004E0414"/>
    <w:rsid w:val="004E1211"/>
    <w:rsid w:val="004E132E"/>
    <w:rsid w:val="004E1C0F"/>
    <w:rsid w:val="004E20FB"/>
    <w:rsid w:val="004E2C17"/>
    <w:rsid w:val="004E323E"/>
    <w:rsid w:val="004E3743"/>
    <w:rsid w:val="004E5D81"/>
    <w:rsid w:val="004E6F2C"/>
    <w:rsid w:val="004F1E0F"/>
    <w:rsid w:val="004F343A"/>
    <w:rsid w:val="004F5287"/>
    <w:rsid w:val="005006B8"/>
    <w:rsid w:val="00501545"/>
    <w:rsid w:val="00502A2F"/>
    <w:rsid w:val="00502DDE"/>
    <w:rsid w:val="005034E8"/>
    <w:rsid w:val="005040B7"/>
    <w:rsid w:val="0050587A"/>
    <w:rsid w:val="00505DB0"/>
    <w:rsid w:val="00505F76"/>
    <w:rsid w:val="00506236"/>
    <w:rsid w:val="0051265E"/>
    <w:rsid w:val="00515074"/>
    <w:rsid w:val="00515802"/>
    <w:rsid w:val="0051622A"/>
    <w:rsid w:val="0051735D"/>
    <w:rsid w:val="00520FA6"/>
    <w:rsid w:val="005221CC"/>
    <w:rsid w:val="005221D0"/>
    <w:rsid w:val="00522241"/>
    <w:rsid w:val="00523D45"/>
    <w:rsid w:val="005246FA"/>
    <w:rsid w:val="00530CA6"/>
    <w:rsid w:val="0053187C"/>
    <w:rsid w:val="00532B0F"/>
    <w:rsid w:val="00533174"/>
    <w:rsid w:val="005339EF"/>
    <w:rsid w:val="005367A2"/>
    <w:rsid w:val="0054144D"/>
    <w:rsid w:val="00541590"/>
    <w:rsid w:val="005417AA"/>
    <w:rsid w:val="0054360C"/>
    <w:rsid w:val="00543B9F"/>
    <w:rsid w:val="00544222"/>
    <w:rsid w:val="00544680"/>
    <w:rsid w:val="00544CAC"/>
    <w:rsid w:val="00546606"/>
    <w:rsid w:val="005477A7"/>
    <w:rsid w:val="00550A56"/>
    <w:rsid w:val="00551327"/>
    <w:rsid w:val="00551557"/>
    <w:rsid w:val="005543DC"/>
    <w:rsid w:val="00555372"/>
    <w:rsid w:val="00557D91"/>
    <w:rsid w:val="005606E8"/>
    <w:rsid w:val="00562DB4"/>
    <w:rsid w:val="0056400E"/>
    <w:rsid w:val="0056415F"/>
    <w:rsid w:val="00564BC1"/>
    <w:rsid w:val="005654A3"/>
    <w:rsid w:val="00565592"/>
    <w:rsid w:val="00566AE9"/>
    <w:rsid w:val="005706F4"/>
    <w:rsid w:val="00571A66"/>
    <w:rsid w:val="005723BC"/>
    <w:rsid w:val="00574130"/>
    <w:rsid w:val="005759E2"/>
    <w:rsid w:val="005770B2"/>
    <w:rsid w:val="0057750C"/>
    <w:rsid w:val="00581CFA"/>
    <w:rsid w:val="005820E5"/>
    <w:rsid w:val="0058316A"/>
    <w:rsid w:val="00584E08"/>
    <w:rsid w:val="00584F2E"/>
    <w:rsid w:val="005858DE"/>
    <w:rsid w:val="0058624B"/>
    <w:rsid w:val="005863CC"/>
    <w:rsid w:val="005908BF"/>
    <w:rsid w:val="0059195E"/>
    <w:rsid w:val="005921AA"/>
    <w:rsid w:val="005944E8"/>
    <w:rsid w:val="005963D3"/>
    <w:rsid w:val="00597EEC"/>
    <w:rsid w:val="005A2EC6"/>
    <w:rsid w:val="005A3072"/>
    <w:rsid w:val="005A7621"/>
    <w:rsid w:val="005B1032"/>
    <w:rsid w:val="005B187A"/>
    <w:rsid w:val="005B1C00"/>
    <w:rsid w:val="005B57A5"/>
    <w:rsid w:val="005C1F85"/>
    <w:rsid w:val="005C59C8"/>
    <w:rsid w:val="005C66F1"/>
    <w:rsid w:val="005C77A7"/>
    <w:rsid w:val="005C7B32"/>
    <w:rsid w:val="005D257E"/>
    <w:rsid w:val="005D34C7"/>
    <w:rsid w:val="005D39B1"/>
    <w:rsid w:val="005D3B6C"/>
    <w:rsid w:val="005D68BC"/>
    <w:rsid w:val="005E566C"/>
    <w:rsid w:val="005E6A28"/>
    <w:rsid w:val="005E6B0F"/>
    <w:rsid w:val="005E6CE1"/>
    <w:rsid w:val="005E7C17"/>
    <w:rsid w:val="005F1782"/>
    <w:rsid w:val="005F378D"/>
    <w:rsid w:val="005F39A2"/>
    <w:rsid w:val="005F4D0F"/>
    <w:rsid w:val="005F60BA"/>
    <w:rsid w:val="00601532"/>
    <w:rsid w:val="0061270C"/>
    <w:rsid w:val="006133A7"/>
    <w:rsid w:val="0061448E"/>
    <w:rsid w:val="00615D4D"/>
    <w:rsid w:val="00621E7F"/>
    <w:rsid w:val="00624DD7"/>
    <w:rsid w:val="00624E64"/>
    <w:rsid w:val="006265EA"/>
    <w:rsid w:val="00627837"/>
    <w:rsid w:val="006300B5"/>
    <w:rsid w:val="00631215"/>
    <w:rsid w:val="006318C0"/>
    <w:rsid w:val="006320C9"/>
    <w:rsid w:val="00632C82"/>
    <w:rsid w:val="00632CDB"/>
    <w:rsid w:val="006334D9"/>
    <w:rsid w:val="00634518"/>
    <w:rsid w:val="00634D5D"/>
    <w:rsid w:val="00635AC4"/>
    <w:rsid w:val="00637C11"/>
    <w:rsid w:val="00643155"/>
    <w:rsid w:val="0064684C"/>
    <w:rsid w:val="00650498"/>
    <w:rsid w:val="00655101"/>
    <w:rsid w:val="0066183C"/>
    <w:rsid w:val="00661A8F"/>
    <w:rsid w:val="0066396C"/>
    <w:rsid w:val="00663BD1"/>
    <w:rsid w:val="006645D5"/>
    <w:rsid w:val="0066485C"/>
    <w:rsid w:val="006653EF"/>
    <w:rsid w:val="00667CE8"/>
    <w:rsid w:val="006705A4"/>
    <w:rsid w:val="00671F5F"/>
    <w:rsid w:val="00672AD9"/>
    <w:rsid w:val="00673D56"/>
    <w:rsid w:val="00675C5A"/>
    <w:rsid w:val="00676E88"/>
    <w:rsid w:val="00677D50"/>
    <w:rsid w:val="006803A5"/>
    <w:rsid w:val="006806F4"/>
    <w:rsid w:val="00681537"/>
    <w:rsid w:val="00682EA0"/>
    <w:rsid w:val="00683497"/>
    <w:rsid w:val="0068583A"/>
    <w:rsid w:val="00686354"/>
    <w:rsid w:val="0069194C"/>
    <w:rsid w:val="00691A1A"/>
    <w:rsid w:val="006921C3"/>
    <w:rsid w:val="006931E6"/>
    <w:rsid w:val="00693335"/>
    <w:rsid w:val="00693DC5"/>
    <w:rsid w:val="006970A3"/>
    <w:rsid w:val="00697A3A"/>
    <w:rsid w:val="00697FD3"/>
    <w:rsid w:val="006A1A54"/>
    <w:rsid w:val="006A42AA"/>
    <w:rsid w:val="006A4799"/>
    <w:rsid w:val="006A55D3"/>
    <w:rsid w:val="006A6209"/>
    <w:rsid w:val="006A688E"/>
    <w:rsid w:val="006A6DD1"/>
    <w:rsid w:val="006A7C17"/>
    <w:rsid w:val="006A7F8D"/>
    <w:rsid w:val="006B13F7"/>
    <w:rsid w:val="006B3C94"/>
    <w:rsid w:val="006B44D6"/>
    <w:rsid w:val="006B6F8B"/>
    <w:rsid w:val="006B7CFD"/>
    <w:rsid w:val="006C15AF"/>
    <w:rsid w:val="006C36A4"/>
    <w:rsid w:val="006C3EC5"/>
    <w:rsid w:val="006C4361"/>
    <w:rsid w:val="006C52BF"/>
    <w:rsid w:val="006C6AA0"/>
    <w:rsid w:val="006C6BAA"/>
    <w:rsid w:val="006D0CC3"/>
    <w:rsid w:val="006D1151"/>
    <w:rsid w:val="006E0196"/>
    <w:rsid w:val="006E05DA"/>
    <w:rsid w:val="006E26AB"/>
    <w:rsid w:val="006E2E89"/>
    <w:rsid w:val="006E42A1"/>
    <w:rsid w:val="006E5E74"/>
    <w:rsid w:val="006F48E4"/>
    <w:rsid w:val="006F4FB9"/>
    <w:rsid w:val="00701BBD"/>
    <w:rsid w:val="00702484"/>
    <w:rsid w:val="00702DA3"/>
    <w:rsid w:val="00702FBC"/>
    <w:rsid w:val="007052FA"/>
    <w:rsid w:val="007058C5"/>
    <w:rsid w:val="00707CA1"/>
    <w:rsid w:val="00707D89"/>
    <w:rsid w:val="00707EA2"/>
    <w:rsid w:val="0071082D"/>
    <w:rsid w:val="00711629"/>
    <w:rsid w:val="007145C2"/>
    <w:rsid w:val="007147F3"/>
    <w:rsid w:val="00714B12"/>
    <w:rsid w:val="007157D8"/>
    <w:rsid w:val="00715C7E"/>
    <w:rsid w:val="0071680A"/>
    <w:rsid w:val="00716D48"/>
    <w:rsid w:val="00716DD0"/>
    <w:rsid w:val="00716F0C"/>
    <w:rsid w:val="00720AFA"/>
    <w:rsid w:val="00722471"/>
    <w:rsid w:val="00722A17"/>
    <w:rsid w:val="00722DB4"/>
    <w:rsid w:val="00723406"/>
    <w:rsid w:val="007253F8"/>
    <w:rsid w:val="00727B50"/>
    <w:rsid w:val="00731FAE"/>
    <w:rsid w:val="007323B5"/>
    <w:rsid w:val="00733F02"/>
    <w:rsid w:val="00736867"/>
    <w:rsid w:val="007400C8"/>
    <w:rsid w:val="00741B09"/>
    <w:rsid w:val="007447C5"/>
    <w:rsid w:val="007459B8"/>
    <w:rsid w:val="00747377"/>
    <w:rsid w:val="00752F92"/>
    <w:rsid w:val="00752FEE"/>
    <w:rsid w:val="00753C8D"/>
    <w:rsid w:val="007544F0"/>
    <w:rsid w:val="00755DFC"/>
    <w:rsid w:val="00756AB2"/>
    <w:rsid w:val="00761FE2"/>
    <w:rsid w:val="00763848"/>
    <w:rsid w:val="00763FD3"/>
    <w:rsid w:val="00764706"/>
    <w:rsid w:val="00764A8D"/>
    <w:rsid w:val="00765126"/>
    <w:rsid w:val="00767E89"/>
    <w:rsid w:val="0077045D"/>
    <w:rsid w:val="00770EF4"/>
    <w:rsid w:val="00772421"/>
    <w:rsid w:val="00773E6C"/>
    <w:rsid w:val="0077634C"/>
    <w:rsid w:val="00776CD2"/>
    <w:rsid w:val="00781F28"/>
    <w:rsid w:val="00783379"/>
    <w:rsid w:val="00783524"/>
    <w:rsid w:val="007836DA"/>
    <w:rsid w:val="00784109"/>
    <w:rsid w:val="00784991"/>
    <w:rsid w:val="00784999"/>
    <w:rsid w:val="00787B44"/>
    <w:rsid w:val="00787BA9"/>
    <w:rsid w:val="00794853"/>
    <w:rsid w:val="0079520F"/>
    <w:rsid w:val="007967DA"/>
    <w:rsid w:val="007978FD"/>
    <w:rsid w:val="007A3153"/>
    <w:rsid w:val="007A4FC2"/>
    <w:rsid w:val="007A642F"/>
    <w:rsid w:val="007A66F1"/>
    <w:rsid w:val="007A6845"/>
    <w:rsid w:val="007A7296"/>
    <w:rsid w:val="007B25CD"/>
    <w:rsid w:val="007B2E80"/>
    <w:rsid w:val="007B2F29"/>
    <w:rsid w:val="007B6A54"/>
    <w:rsid w:val="007C09D3"/>
    <w:rsid w:val="007C2483"/>
    <w:rsid w:val="007C4330"/>
    <w:rsid w:val="007C4A31"/>
    <w:rsid w:val="007C4F9F"/>
    <w:rsid w:val="007C702B"/>
    <w:rsid w:val="007C712C"/>
    <w:rsid w:val="007C759B"/>
    <w:rsid w:val="007D0A1B"/>
    <w:rsid w:val="007D3A65"/>
    <w:rsid w:val="007D63A4"/>
    <w:rsid w:val="007D6FB1"/>
    <w:rsid w:val="007D7F47"/>
    <w:rsid w:val="007E3B1F"/>
    <w:rsid w:val="007E5328"/>
    <w:rsid w:val="007E5344"/>
    <w:rsid w:val="007E6DDF"/>
    <w:rsid w:val="007F082A"/>
    <w:rsid w:val="007F09EA"/>
    <w:rsid w:val="007F57D5"/>
    <w:rsid w:val="007F5D32"/>
    <w:rsid w:val="007F6346"/>
    <w:rsid w:val="007F6497"/>
    <w:rsid w:val="007F7721"/>
    <w:rsid w:val="007F7E92"/>
    <w:rsid w:val="00800567"/>
    <w:rsid w:val="008008BB"/>
    <w:rsid w:val="00800EEA"/>
    <w:rsid w:val="008013C9"/>
    <w:rsid w:val="00802D88"/>
    <w:rsid w:val="008073C4"/>
    <w:rsid w:val="00811557"/>
    <w:rsid w:val="00822D3D"/>
    <w:rsid w:val="008243DC"/>
    <w:rsid w:val="00824DF1"/>
    <w:rsid w:val="0083483E"/>
    <w:rsid w:val="0083540F"/>
    <w:rsid w:val="00836B04"/>
    <w:rsid w:val="00836B93"/>
    <w:rsid w:val="00836F28"/>
    <w:rsid w:val="00837ABF"/>
    <w:rsid w:val="00837F99"/>
    <w:rsid w:val="008403DF"/>
    <w:rsid w:val="008433B2"/>
    <w:rsid w:val="00845591"/>
    <w:rsid w:val="00845B4F"/>
    <w:rsid w:val="00845F8D"/>
    <w:rsid w:val="00852FDE"/>
    <w:rsid w:val="00854398"/>
    <w:rsid w:val="008556DC"/>
    <w:rsid w:val="008560F8"/>
    <w:rsid w:val="008565E9"/>
    <w:rsid w:val="008568B2"/>
    <w:rsid w:val="00861736"/>
    <w:rsid w:val="00861A38"/>
    <w:rsid w:val="00862346"/>
    <w:rsid w:val="0086467B"/>
    <w:rsid w:val="008665DB"/>
    <w:rsid w:val="0086760F"/>
    <w:rsid w:val="0087154F"/>
    <w:rsid w:val="008715CA"/>
    <w:rsid w:val="00871F5A"/>
    <w:rsid w:val="0087282F"/>
    <w:rsid w:val="008737D4"/>
    <w:rsid w:val="0087575B"/>
    <w:rsid w:val="00875BBA"/>
    <w:rsid w:val="00876704"/>
    <w:rsid w:val="00876896"/>
    <w:rsid w:val="008771B2"/>
    <w:rsid w:val="00877298"/>
    <w:rsid w:val="00877A4A"/>
    <w:rsid w:val="00877B96"/>
    <w:rsid w:val="00881059"/>
    <w:rsid w:val="00881953"/>
    <w:rsid w:val="00882445"/>
    <w:rsid w:val="008838A9"/>
    <w:rsid w:val="008845F7"/>
    <w:rsid w:val="00887498"/>
    <w:rsid w:val="008909E8"/>
    <w:rsid w:val="0089109E"/>
    <w:rsid w:val="008944E5"/>
    <w:rsid w:val="00894706"/>
    <w:rsid w:val="00894B4B"/>
    <w:rsid w:val="00895350"/>
    <w:rsid w:val="00897860"/>
    <w:rsid w:val="008A0826"/>
    <w:rsid w:val="008A10E3"/>
    <w:rsid w:val="008A1ED2"/>
    <w:rsid w:val="008A2DFC"/>
    <w:rsid w:val="008A4762"/>
    <w:rsid w:val="008A54A2"/>
    <w:rsid w:val="008A5765"/>
    <w:rsid w:val="008A5E82"/>
    <w:rsid w:val="008B0703"/>
    <w:rsid w:val="008B0878"/>
    <w:rsid w:val="008B0912"/>
    <w:rsid w:val="008B09AA"/>
    <w:rsid w:val="008B0B2B"/>
    <w:rsid w:val="008B3288"/>
    <w:rsid w:val="008B417F"/>
    <w:rsid w:val="008C0253"/>
    <w:rsid w:val="008C2232"/>
    <w:rsid w:val="008C28FF"/>
    <w:rsid w:val="008C4644"/>
    <w:rsid w:val="008C6494"/>
    <w:rsid w:val="008D11B8"/>
    <w:rsid w:val="008D245E"/>
    <w:rsid w:val="008D3DEF"/>
    <w:rsid w:val="008D43C5"/>
    <w:rsid w:val="008D45B9"/>
    <w:rsid w:val="008D79E5"/>
    <w:rsid w:val="008E0092"/>
    <w:rsid w:val="008E0571"/>
    <w:rsid w:val="008E2A37"/>
    <w:rsid w:val="008E4491"/>
    <w:rsid w:val="008E5109"/>
    <w:rsid w:val="008E5E13"/>
    <w:rsid w:val="008E69C4"/>
    <w:rsid w:val="008E7F2C"/>
    <w:rsid w:val="008F1589"/>
    <w:rsid w:val="008F16C4"/>
    <w:rsid w:val="008F244C"/>
    <w:rsid w:val="008F34E8"/>
    <w:rsid w:val="008F40E7"/>
    <w:rsid w:val="008F53E1"/>
    <w:rsid w:val="00901A41"/>
    <w:rsid w:val="00902262"/>
    <w:rsid w:val="00902551"/>
    <w:rsid w:val="00903253"/>
    <w:rsid w:val="0090756C"/>
    <w:rsid w:val="00910714"/>
    <w:rsid w:val="009123F1"/>
    <w:rsid w:val="00913253"/>
    <w:rsid w:val="00915FBD"/>
    <w:rsid w:val="00916721"/>
    <w:rsid w:val="00917B03"/>
    <w:rsid w:val="00920B21"/>
    <w:rsid w:val="00920E0B"/>
    <w:rsid w:val="00920F8A"/>
    <w:rsid w:val="00923324"/>
    <w:rsid w:val="00923552"/>
    <w:rsid w:val="00924E62"/>
    <w:rsid w:val="00925675"/>
    <w:rsid w:val="00925B79"/>
    <w:rsid w:val="009300CD"/>
    <w:rsid w:val="009301A6"/>
    <w:rsid w:val="0093067F"/>
    <w:rsid w:val="009333C2"/>
    <w:rsid w:val="00933714"/>
    <w:rsid w:val="009344C3"/>
    <w:rsid w:val="009408F4"/>
    <w:rsid w:val="00940AC6"/>
    <w:rsid w:val="00941EAD"/>
    <w:rsid w:val="00942A57"/>
    <w:rsid w:val="009441B5"/>
    <w:rsid w:val="00944249"/>
    <w:rsid w:val="009459F1"/>
    <w:rsid w:val="00946C1C"/>
    <w:rsid w:val="009505F3"/>
    <w:rsid w:val="00950FC0"/>
    <w:rsid w:val="009517EB"/>
    <w:rsid w:val="00952304"/>
    <w:rsid w:val="009523C2"/>
    <w:rsid w:val="00952E92"/>
    <w:rsid w:val="009540FF"/>
    <w:rsid w:val="0095675E"/>
    <w:rsid w:val="00956A16"/>
    <w:rsid w:val="00962E23"/>
    <w:rsid w:val="009631AC"/>
    <w:rsid w:val="00967340"/>
    <w:rsid w:val="009710D0"/>
    <w:rsid w:val="00973615"/>
    <w:rsid w:val="00975AC8"/>
    <w:rsid w:val="009770C5"/>
    <w:rsid w:val="00977D30"/>
    <w:rsid w:val="009805D1"/>
    <w:rsid w:val="00984966"/>
    <w:rsid w:val="0098609D"/>
    <w:rsid w:val="009861D8"/>
    <w:rsid w:val="0098769C"/>
    <w:rsid w:val="0099069D"/>
    <w:rsid w:val="009917A0"/>
    <w:rsid w:val="00994AC5"/>
    <w:rsid w:val="00997179"/>
    <w:rsid w:val="009A0537"/>
    <w:rsid w:val="009A0AB5"/>
    <w:rsid w:val="009A1B6D"/>
    <w:rsid w:val="009A4E3B"/>
    <w:rsid w:val="009A56B8"/>
    <w:rsid w:val="009A5703"/>
    <w:rsid w:val="009A7215"/>
    <w:rsid w:val="009B2F17"/>
    <w:rsid w:val="009B3086"/>
    <w:rsid w:val="009B4188"/>
    <w:rsid w:val="009B64B0"/>
    <w:rsid w:val="009B69FB"/>
    <w:rsid w:val="009C0A5C"/>
    <w:rsid w:val="009C149C"/>
    <w:rsid w:val="009C2A55"/>
    <w:rsid w:val="009C3777"/>
    <w:rsid w:val="009C4820"/>
    <w:rsid w:val="009C4F47"/>
    <w:rsid w:val="009C5CB8"/>
    <w:rsid w:val="009D0C86"/>
    <w:rsid w:val="009D1EA7"/>
    <w:rsid w:val="009D1EE0"/>
    <w:rsid w:val="009D22CF"/>
    <w:rsid w:val="009D29EC"/>
    <w:rsid w:val="009D3077"/>
    <w:rsid w:val="009D3104"/>
    <w:rsid w:val="009D37D3"/>
    <w:rsid w:val="009D3F2B"/>
    <w:rsid w:val="009D53EF"/>
    <w:rsid w:val="009D6891"/>
    <w:rsid w:val="009D6F75"/>
    <w:rsid w:val="009E0B66"/>
    <w:rsid w:val="009E24B7"/>
    <w:rsid w:val="009E269E"/>
    <w:rsid w:val="009E41F5"/>
    <w:rsid w:val="009E4B19"/>
    <w:rsid w:val="009E5C0B"/>
    <w:rsid w:val="009E6833"/>
    <w:rsid w:val="009F03E2"/>
    <w:rsid w:val="009F0E0D"/>
    <w:rsid w:val="009F25CE"/>
    <w:rsid w:val="009F3676"/>
    <w:rsid w:val="009F3E1B"/>
    <w:rsid w:val="009F4442"/>
    <w:rsid w:val="009F545D"/>
    <w:rsid w:val="009F6A00"/>
    <w:rsid w:val="009F6F18"/>
    <w:rsid w:val="009F75B1"/>
    <w:rsid w:val="009F75F7"/>
    <w:rsid w:val="00A00646"/>
    <w:rsid w:val="00A01A29"/>
    <w:rsid w:val="00A01B5D"/>
    <w:rsid w:val="00A03333"/>
    <w:rsid w:val="00A036D3"/>
    <w:rsid w:val="00A04047"/>
    <w:rsid w:val="00A047BA"/>
    <w:rsid w:val="00A048D5"/>
    <w:rsid w:val="00A04BAC"/>
    <w:rsid w:val="00A0737D"/>
    <w:rsid w:val="00A10BB9"/>
    <w:rsid w:val="00A1350A"/>
    <w:rsid w:val="00A16619"/>
    <w:rsid w:val="00A16793"/>
    <w:rsid w:val="00A17723"/>
    <w:rsid w:val="00A204ED"/>
    <w:rsid w:val="00A21084"/>
    <w:rsid w:val="00A2134D"/>
    <w:rsid w:val="00A220A8"/>
    <w:rsid w:val="00A230F7"/>
    <w:rsid w:val="00A256DE"/>
    <w:rsid w:val="00A26DE8"/>
    <w:rsid w:val="00A327FB"/>
    <w:rsid w:val="00A34A36"/>
    <w:rsid w:val="00A352BB"/>
    <w:rsid w:val="00A3745B"/>
    <w:rsid w:val="00A41DD4"/>
    <w:rsid w:val="00A41E91"/>
    <w:rsid w:val="00A476D6"/>
    <w:rsid w:val="00A51F34"/>
    <w:rsid w:val="00A5490F"/>
    <w:rsid w:val="00A55148"/>
    <w:rsid w:val="00A559F1"/>
    <w:rsid w:val="00A55F82"/>
    <w:rsid w:val="00A61939"/>
    <w:rsid w:val="00A61999"/>
    <w:rsid w:val="00A64419"/>
    <w:rsid w:val="00A64AC0"/>
    <w:rsid w:val="00A708C9"/>
    <w:rsid w:val="00A712EB"/>
    <w:rsid w:val="00A712F4"/>
    <w:rsid w:val="00A717DB"/>
    <w:rsid w:val="00A722AB"/>
    <w:rsid w:val="00A754AB"/>
    <w:rsid w:val="00A76C7C"/>
    <w:rsid w:val="00A8172B"/>
    <w:rsid w:val="00A83413"/>
    <w:rsid w:val="00A84A16"/>
    <w:rsid w:val="00A84F15"/>
    <w:rsid w:val="00A923A5"/>
    <w:rsid w:val="00A92544"/>
    <w:rsid w:val="00A9444E"/>
    <w:rsid w:val="00A9612C"/>
    <w:rsid w:val="00A9660B"/>
    <w:rsid w:val="00A96B90"/>
    <w:rsid w:val="00A97069"/>
    <w:rsid w:val="00AA0D5A"/>
    <w:rsid w:val="00AA22C3"/>
    <w:rsid w:val="00AA33D2"/>
    <w:rsid w:val="00AA3ABF"/>
    <w:rsid w:val="00AA4398"/>
    <w:rsid w:val="00AA5145"/>
    <w:rsid w:val="00AA567B"/>
    <w:rsid w:val="00AA6360"/>
    <w:rsid w:val="00AB0323"/>
    <w:rsid w:val="00AB2527"/>
    <w:rsid w:val="00AB30B4"/>
    <w:rsid w:val="00AB3EAA"/>
    <w:rsid w:val="00AC2798"/>
    <w:rsid w:val="00AC3913"/>
    <w:rsid w:val="00AC6964"/>
    <w:rsid w:val="00AD159E"/>
    <w:rsid w:val="00AD1BB1"/>
    <w:rsid w:val="00AD2E99"/>
    <w:rsid w:val="00AD554E"/>
    <w:rsid w:val="00AD73B8"/>
    <w:rsid w:val="00AE3056"/>
    <w:rsid w:val="00AE3E3F"/>
    <w:rsid w:val="00AE48F0"/>
    <w:rsid w:val="00AE4D6C"/>
    <w:rsid w:val="00AE5ACC"/>
    <w:rsid w:val="00AE5C5F"/>
    <w:rsid w:val="00AE7700"/>
    <w:rsid w:val="00AF1704"/>
    <w:rsid w:val="00AF1D55"/>
    <w:rsid w:val="00AF22C9"/>
    <w:rsid w:val="00AF2D66"/>
    <w:rsid w:val="00AF39DB"/>
    <w:rsid w:val="00AF5ECB"/>
    <w:rsid w:val="00AF79EA"/>
    <w:rsid w:val="00B005FB"/>
    <w:rsid w:val="00B0139E"/>
    <w:rsid w:val="00B029DD"/>
    <w:rsid w:val="00B0347C"/>
    <w:rsid w:val="00B03E2C"/>
    <w:rsid w:val="00B05C41"/>
    <w:rsid w:val="00B06512"/>
    <w:rsid w:val="00B0687C"/>
    <w:rsid w:val="00B06B97"/>
    <w:rsid w:val="00B07E11"/>
    <w:rsid w:val="00B10D2B"/>
    <w:rsid w:val="00B12116"/>
    <w:rsid w:val="00B12E30"/>
    <w:rsid w:val="00B13BBF"/>
    <w:rsid w:val="00B162C6"/>
    <w:rsid w:val="00B16AA7"/>
    <w:rsid w:val="00B173CA"/>
    <w:rsid w:val="00B2115D"/>
    <w:rsid w:val="00B212CC"/>
    <w:rsid w:val="00B22B79"/>
    <w:rsid w:val="00B2345E"/>
    <w:rsid w:val="00B24185"/>
    <w:rsid w:val="00B27037"/>
    <w:rsid w:val="00B2728C"/>
    <w:rsid w:val="00B279A5"/>
    <w:rsid w:val="00B27EB2"/>
    <w:rsid w:val="00B300DD"/>
    <w:rsid w:val="00B333BB"/>
    <w:rsid w:val="00B36F22"/>
    <w:rsid w:val="00B37E53"/>
    <w:rsid w:val="00B402C9"/>
    <w:rsid w:val="00B40D47"/>
    <w:rsid w:val="00B41358"/>
    <w:rsid w:val="00B42A4D"/>
    <w:rsid w:val="00B45DEA"/>
    <w:rsid w:val="00B46A1B"/>
    <w:rsid w:val="00B47897"/>
    <w:rsid w:val="00B51E6A"/>
    <w:rsid w:val="00B5222D"/>
    <w:rsid w:val="00B527AD"/>
    <w:rsid w:val="00B54FD4"/>
    <w:rsid w:val="00B554A0"/>
    <w:rsid w:val="00B56449"/>
    <w:rsid w:val="00B60942"/>
    <w:rsid w:val="00B6117C"/>
    <w:rsid w:val="00B612CF"/>
    <w:rsid w:val="00B62970"/>
    <w:rsid w:val="00B63967"/>
    <w:rsid w:val="00B64577"/>
    <w:rsid w:val="00B652BE"/>
    <w:rsid w:val="00B6571F"/>
    <w:rsid w:val="00B6603C"/>
    <w:rsid w:val="00B662DA"/>
    <w:rsid w:val="00B6707C"/>
    <w:rsid w:val="00B70385"/>
    <w:rsid w:val="00B71052"/>
    <w:rsid w:val="00B71639"/>
    <w:rsid w:val="00B72160"/>
    <w:rsid w:val="00B73079"/>
    <w:rsid w:val="00B762D2"/>
    <w:rsid w:val="00B762EC"/>
    <w:rsid w:val="00B77D47"/>
    <w:rsid w:val="00B77E5E"/>
    <w:rsid w:val="00B81830"/>
    <w:rsid w:val="00B820B4"/>
    <w:rsid w:val="00B82DF6"/>
    <w:rsid w:val="00B85390"/>
    <w:rsid w:val="00B87183"/>
    <w:rsid w:val="00B907B9"/>
    <w:rsid w:val="00B909E4"/>
    <w:rsid w:val="00B92951"/>
    <w:rsid w:val="00B92F2B"/>
    <w:rsid w:val="00B93A1F"/>
    <w:rsid w:val="00B93D14"/>
    <w:rsid w:val="00B95586"/>
    <w:rsid w:val="00B957A5"/>
    <w:rsid w:val="00B95C0F"/>
    <w:rsid w:val="00B96539"/>
    <w:rsid w:val="00BA0AE9"/>
    <w:rsid w:val="00BA24F4"/>
    <w:rsid w:val="00BA4AE4"/>
    <w:rsid w:val="00BA62A3"/>
    <w:rsid w:val="00BB7AAC"/>
    <w:rsid w:val="00BC0233"/>
    <w:rsid w:val="00BC0D5F"/>
    <w:rsid w:val="00BC0DDA"/>
    <w:rsid w:val="00BC10B5"/>
    <w:rsid w:val="00BC1BBB"/>
    <w:rsid w:val="00BC2D77"/>
    <w:rsid w:val="00BC407A"/>
    <w:rsid w:val="00BC5C08"/>
    <w:rsid w:val="00BC5E1E"/>
    <w:rsid w:val="00BC63CE"/>
    <w:rsid w:val="00BC6DF4"/>
    <w:rsid w:val="00BD01F9"/>
    <w:rsid w:val="00BD0934"/>
    <w:rsid w:val="00BD1010"/>
    <w:rsid w:val="00BD11A3"/>
    <w:rsid w:val="00BD2673"/>
    <w:rsid w:val="00BD4B70"/>
    <w:rsid w:val="00BD5A55"/>
    <w:rsid w:val="00BD7196"/>
    <w:rsid w:val="00BE3B6A"/>
    <w:rsid w:val="00BE44D6"/>
    <w:rsid w:val="00BE4A34"/>
    <w:rsid w:val="00BE56C5"/>
    <w:rsid w:val="00BE5D9B"/>
    <w:rsid w:val="00BE634F"/>
    <w:rsid w:val="00BE73CF"/>
    <w:rsid w:val="00BE7476"/>
    <w:rsid w:val="00BE7E81"/>
    <w:rsid w:val="00BF00AD"/>
    <w:rsid w:val="00BF03A7"/>
    <w:rsid w:val="00BF1011"/>
    <w:rsid w:val="00BF1AD3"/>
    <w:rsid w:val="00BF1FE4"/>
    <w:rsid w:val="00BF3305"/>
    <w:rsid w:val="00BF42B0"/>
    <w:rsid w:val="00BF635B"/>
    <w:rsid w:val="00C00C94"/>
    <w:rsid w:val="00C035AB"/>
    <w:rsid w:val="00C05090"/>
    <w:rsid w:val="00C059D3"/>
    <w:rsid w:val="00C05F2A"/>
    <w:rsid w:val="00C06595"/>
    <w:rsid w:val="00C069CF"/>
    <w:rsid w:val="00C107A6"/>
    <w:rsid w:val="00C13663"/>
    <w:rsid w:val="00C16BC0"/>
    <w:rsid w:val="00C1780F"/>
    <w:rsid w:val="00C204D5"/>
    <w:rsid w:val="00C20C79"/>
    <w:rsid w:val="00C2178C"/>
    <w:rsid w:val="00C21D6A"/>
    <w:rsid w:val="00C22257"/>
    <w:rsid w:val="00C22324"/>
    <w:rsid w:val="00C233EE"/>
    <w:rsid w:val="00C23CC2"/>
    <w:rsid w:val="00C23F70"/>
    <w:rsid w:val="00C2607B"/>
    <w:rsid w:val="00C2674D"/>
    <w:rsid w:val="00C27ABA"/>
    <w:rsid w:val="00C3172E"/>
    <w:rsid w:val="00C3194E"/>
    <w:rsid w:val="00C3316F"/>
    <w:rsid w:val="00C36D19"/>
    <w:rsid w:val="00C37C9E"/>
    <w:rsid w:val="00C42209"/>
    <w:rsid w:val="00C451ED"/>
    <w:rsid w:val="00C47A20"/>
    <w:rsid w:val="00C47E1E"/>
    <w:rsid w:val="00C508EF"/>
    <w:rsid w:val="00C53836"/>
    <w:rsid w:val="00C5575F"/>
    <w:rsid w:val="00C5601B"/>
    <w:rsid w:val="00C56153"/>
    <w:rsid w:val="00C6003C"/>
    <w:rsid w:val="00C60953"/>
    <w:rsid w:val="00C6133A"/>
    <w:rsid w:val="00C61B0D"/>
    <w:rsid w:val="00C620B6"/>
    <w:rsid w:val="00C633C7"/>
    <w:rsid w:val="00C656DB"/>
    <w:rsid w:val="00C67091"/>
    <w:rsid w:val="00C70ACD"/>
    <w:rsid w:val="00C70D59"/>
    <w:rsid w:val="00C71858"/>
    <w:rsid w:val="00C71CEF"/>
    <w:rsid w:val="00C729C0"/>
    <w:rsid w:val="00C76511"/>
    <w:rsid w:val="00C7770E"/>
    <w:rsid w:val="00C801E8"/>
    <w:rsid w:val="00C80E1D"/>
    <w:rsid w:val="00C81D5B"/>
    <w:rsid w:val="00C8266C"/>
    <w:rsid w:val="00C82E44"/>
    <w:rsid w:val="00C9261A"/>
    <w:rsid w:val="00C93732"/>
    <w:rsid w:val="00C95FE1"/>
    <w:rsid w:val="00C97E50"/>
    <w:rsid w:val="00CA1755"/>
    <w:rsid w:val="00CA19BD"/>
    <w:rsid w:val="00CA1D1E"/>
    <w:rsid w:val="00CA2C77"/>
    <w:rsid w:val="00CA4FF6"/>
    <w:rsid w:val="00CB04E6"/>
    <w:rsid w:val="00CB267D"/>
    <w:rsid w:val="00CB4464"/>
    <w:rsid w:val="00CB6519"/>
    <w:rsid w:val="00CB7370"/>
    <w:rsid w:val="00CC16F2"/>
    <w:rsid w:val="00CC22AA"/>
    <w:rsid w:val="00CC25A3"/>
    <w:rsid w:val="00CC390E"/>
    <w:rsid w:val="00CC43DB"/>
    <w:rsid w:val="00CD0578"/>
    <w:rsid w:val="00CD1CBA"/>
    <w:rsid w:val="00CD2C7B"/>
    <w:rsid w:val="00CD40FD"/>
    <w:rsid w:val="00CD5F8A"/>
    <w:rsid w:val="00CD7D3F"/>
    <w:rsid w:val="00CE2A0C"/>
    <w:rsid w:val="00CE3B60"/>
    <w:rsid w:val="00CE4DC0"/>
    <w:rsid w:val="00CE587D"/>
    <w:rsid w:val="00CE77BF"/>
    <w:rsid w:val="00CF11E6"/>
    <w:rsid w:val="00CF133F"/>
    <w:rsid w:val="00CF2B44"/>
    <w:rsid w:val="00CF4933"/>
    <w:rsid w:val="00CF4B0F"/>
    <w:rsid w:val="00CF5A21"/>
    <w:rsid w:val="00D0017B"/>
    <w:rsid w:val="00D01131"/>
    <w:rsid w:val="00D0202E"/>
    <w:rsid w:val="00D02F44"/>
    <w:rsid w:val="00D03056"/>
    <w:rsid w:val="00D04865"/>
    <w:rsid w:val="00D0497C"/>
    <w:rsid w:val="00D051F2"/>
    <w:rsid w:val="00D05B6E"/>
    <w:rsid w:val="00D07505"/>
    <w:rsid w:val="00D10C4A"/>
    <w:rsid w:val="00D11435"/>
    <w:rsid w:val="00D11AFC"/>
    <w:rsid w:val="00D11CDC"/>
    <w:rsid w:val="00D14BCB"/>
    <w:rsid w:val="00D15923"/>
    <w:rsid w:val="00D15B63"/>
    <w:rsid w:val="00D170D9"/>
    <w:rsid w:val="00D17E90"/>
    <w:rsid w:val="00D225C0"/>
    <w:rsid w:val="00D2342A"/>
    <w:rsid w:val="00D23B11"/>
    <w:rsid w:val="00D23B90"/>
    <w:rsid w:val="00D2442F"/>
    <w:rsid w:val="00D25AD6"/>
    <w:rsid w:val="00D30848"/>
    <w:rsid w:val="00D30D6A"/>
    <w:rsid w:val="00D31B59"/>
    <w:rsid w:val="00D31CAE"/>
    <w:rsid w:val="00D333D9"/>
    <w:rsid w:val="00D3787C"/>
    <w:rsid w:val="00D378A5"/>
    <w:rsid w:val="00D405EF"/>
    <w:rsid w:val="00D42045"/>
    <w:rsid w:val="00D43981"/>
    <w:rsid w:val="00D44D96"/>
    <w:rsid w:val="00D45281"/>
    <w:rsid w:val="00D459DA"/>
    <w:rsid w:val="00D46D00"/>
    <w:rsid w:val="00D47033"/>
    <w:rsid w:val="00D476F5"/>
    <w:rsid w:val="00D514BA"/>
    <w:rsid w:val="00D5332A"/>
    <w:rsid w:val="00D5345B"/>
    <w:rsid w:val="00D549F8"/>
    <w:rsid w:val="00D5709B"/>
    <w:rsid w:val="00D627C2"/>
    <w:rsid w:val="00D63074"/>
    <w:rsid w:val="00D653C5"/>
    <w:rsid w:val="00D65D73"/>
    <w:rsid w:val="00D66D4C"/>
    <w:rsid w:val="00D67543"/>
    <w:rsid w:val="00D72296"/>
    <w:rsid w:val="00D73F75"/>
    <w:rsid w:val="00D77330"/>
    <w:rsid w:val="00D80AC4"/>
    <w:rsid w:val="00D8138C"/>
    <w:rsid w:val="00D81DBD"/>
    <w:rsid w:val="00D828FD"/>
    <w:rsid w:val="00D84919"/>
    <w:rsid w:val="00D85620"/>
    <w:rsid w:val="00D86EDB"/>
    <w:rsid w:val="00D87C3E"/>
    <w:rsid w:val="00D904D2"/>
    <w:rsid w:val="00D92479"/>
    <w:rsid w:val="00D965F7"/>
    <w:rsid w:val="00DA2ACE"/>
    <w:rsid w:val="00DA3626"/>
    <w:rsid w:val="00DA395F"/>
    <w:rsid w:val="00DA4C6E"/>
    <w:rsid w:val="00DA57B8"/>
    <w:rsid w:val="00DA59BD"/>
    <w:rsid w:val="00DA78FE"/>
    <w:rsid w:val="00DB0D98"/>
    <w:rsid w:val="00DB21D9"/>
    <w:rsid w:val="00DB3459"/>
    <w:rsid w:val="00DB3B88"/>
    <w:rsid w:val="00DB419A"/>
    <w:rsid w:val="00DB493E"/>
    <w:rsid w:val="00DB5B48"/>
    <w:rsid w:val="00DB6282"/>
    <w:rsid w:val="00DB7ACB"/>
    <w:rsid w:val="00DC26D0"/>
    <w:rsid w:val="00DC3ADE"/>
    <w:rsid w:val="00DC4D05"/>
    <w:rsid w:val="00DC4E4C"/>
    <w:rsid w:val="00DC5041"/>
    <w:rsid w:val="00DC5418"/>
    <w:rsid w:val="00DD11FC"/>
    <w:rsid w:val="00DD1A41"/>
    <w:rsid w:val="00DD1BE8"/>
    <w:rsid w:val="00DD2174"/>
    <w:rsid w:val="00DD27C0"/>
    <w:rsid w:val="00DD36BA"/>
    <w:rsid w:val="00DD3CE6"/>
    <w:rsid w:val="00DD7997"/>
    <w:rsid w:val="00DE08FD"/>
    <w:rsid w:val="00DE19F6"/>
    <w:rsid w:val="00DE3BA8"/>
    <w:rsid w:val="00DE480C"/>
    <w:rsid w:val="00DE5645"/>
    <w:rsid w:val="00DF27B1"/>
    <w:rsid w:val="00DF3133"/>
    <w:rsid w:val="00DF422D"/>
    <w:rsid w:val="00DF4313"/>
    <w:rsid w:val="00DF7104"/>
    <w:rsid w:val="00E01BDB"/>
    <w:rsid w:val="00E0251A"/>
    <w:rsid w:val="00E028D0"/>
    <w:rsid w:val="00E04C91"/>
    <w:rsid w:val="00E07690"/>
    <w:rsid w:val="00E109A0"/>
    <w:rsid w:val="00E11239"/>
    <w:rsid w:val="00E12582"/>
    <w:rsid w:val="00E13412"/>
    <w:rsid w:val="00E13E16"/>
    <w:rsid w:val="00E14075"/>
    <w:rsid w:val="00E14535"/>
    <w:rsid w:val="00E15AB6"/>
    <w:rsid w:val="00E15B57"/>
    <w:rsid w:val="00E25C8C"/>
    <w:rsid w:val="00E26031"/>
    <w:rsid w:val="00E31484"/>
    <w:rsid w:val="00E3148A"/>
    <w:rsid w:val="00E34B30"/>
    <w:rsid w:val="00E40415"/>
    <w:rsid w:val="00E41CA5"/>
    <w:rsid w:val="00E4245F"/>
    <w:rsid w:val="00E42CA3"/>
    <w:rsid w:val="00E43D38"/>
    <w:rsid w:val="00E44FD7"/>
    <w:rsid w:val="00E4548B"/>
    <w:rsid w:val="00E47A65"/>
    <w:rsid w:val="00E5052F"/>
    <w:rsid w:val="00E505B1"/>
    <w:rsid w:val="00E53362"/>
    <w:rsid w:val="00E53892"/>
    <w:rsid w:val="00E553BD"/>
    <w:rsid w:val="00E578E7"/>
    <w:rsid w:val="00E60732"/>
    <w:rsid w:val="00E63E01"/>
    <w:rsid w:val="00E6497B"/>
    <w:rsid w:val="00E67412"/>
    <w:rsid w:val="00E72F58"/>
    <w:rsid w:val="00E7539F"/>
    <w:rsid w:val="00E7564C"/>
    <w:rsid w:val="00E81F49"/>
    <w:rsid w:val="00E82C29"/>
    <w:rsid w:val="00E879DD"/>
    <w:rsid w:val="00E90FB9"/>
    <w:rsid w:val="00E92814"/>
    <w:rsid w:val="00E92C14"/>
    <w:rsid w:val="00E92CA2"/>
    <w:rsid w:val="00E974E0"/>
    <w:rsid w:val="00EA0386"/>
    <w:rsid w:val="00EA03D8"/>
    <w:rsid w:val="00EA22DF"/>
    <w:rsid w:val="00EA492F"/>
    <w:rsid w:val="00EA70B6"/>
    <w:rsid w:val="00EA7F73"/>
    <w:rsid w:val="00EB196B"/>
    <w:rsid w:val="00EB1AB4"/>
    <w:rsid w:val="00EB2982"/>
    <w:rsid w:val="00EB299C"/>
    <w:rsid w:val="00EB70C2"/>
    <w:rsid w:val="00EB7450"/>
    <w:rsid w:val="00EC0C4C"/>
    <w:rsid w:val="00EC1D3D"/>
    <w:rsid w:val="00EC2E61"/>
    <w:rsid w:val="00EC3044"/>
    <w:rsid w:val="00EC517D"/>
    <w:rsid w:val="00EC5274"/>
    <w:rsid w:val="00EC5510"/>
    <w:rsid w:val="00EC5E24"/>
    <w:rsid w:val="00ED257D"/>
    <w:rsid w:val="00ED3213"/>
    <w:rsid w:val="00ED3E31"/>
    <w:rsid w:val="00ED4BFB"/>
    <w:rsid w:val="00ED4E8A"/>
    <w:rsid w:val="00ED704B"/>
    <w:rsid w:val="00EE04F2"/>
    <w:rsid w:val="00EE0E40"/>
    <w:rsid w:val="00EE0ECC"/>
    <w:rsid w:val="00EE1349"/>
    <w:rsid w:val="00EE2110"/>
    <w:rsid w:val="00EE2189"/>
    <w:rsid w:val="00EE7E19"/>
    <w:rsid w:val="00EF1544"/>
    <w:rsid w:val="00EF16D8"/>
    <w:rsid w:val="00EF20E6"/>
    <w:rsid w:val="00EF348A"/>
    <w:rsid w:val="00EF6C2B"/>
    <w:rsid w:val="00F01543"/>
    <w:rsid w:val="00F0431F"/>
    <w:rsid w:val="00F04794"/>
    <w:rsid w:val="00F05FB7"/>
    <w:rsid w:val="00F061E5"/>
    <w:rsid w:val="00F06774"/>
    <w:rsid w:val="00F11D91"/>
    <w:rsid w:val="00F137A0"/>
    <w:rsid w:val="00F1384E"/>
    <w:rsid w:val="00F14D4C"/>
    <w:rsid w:val="00F14DB0"/>
    <w:rsid w:val="00F14FD3"/>
    <w:rsid w:val="00F16718"/>
    <w:rsid w:val="00F214D1"/>
    <w:rsid w:val="00F21B2C"/>
    <w:rsid w:val="00F226A9"/>
    <w:rsid w:val="00F22B84"/>
    <w:rsid w:val="00F23409"/>
    <w:rsid w:val="00F238CC"/>
    <w:rsid w:val="00F24B9E"/>
    <w:rsid w:val="00F301C0"/>
    <w:rsid w:val="00F3039E"/>
    <w:rsid w:val="00F32394"/>
    <w:rsid w:val="00F34B7F"/>
    <w:rsid w:val="00F36DF2"/>
    <w:rsid w:val="00F37562"/>
    <w:rsid w:val="00F37A07"/>
    <w:rsid w:val="00F418F4"/>
    <w:rsid w:val="00F44DFD"/>
    <w:rsid w:val="00F45844"/>
    <w:rsid w:val="00F45EB2"/>
    <w:rsid w:val="00F4605F"/>
    <w:rsid w:val="00F502E6"/>
    <w:rsid w:val="00F516FF"/>
    <w:rsid w:val="00F51C08"/>
    <w:rsid w:val="00F53E1C"/>
    <w:rsid w:val="00F54257"/>
    <w:rsid w:val="00F54D1F"/>
    <w:rsid w:val="00F60E43"/>
    <w:rsid w:val="00F60EC5"/>
    <w:rsid w:val="00F614B1"/>
    <w:rsid w:val="00F6404B"/>
    <w:rsid w:val="00F64134"/>
    <w:rsid w:val="00F641E9"/>
    <w:rsid w:val="00F64AAE"/>
    <w:rsid w:val="00F67C2A"/>
    <w:rsid w:val="00F702A9"/>
    <w:rsid w:val="00F72070"/>
    <w:rsid w:val="00F74424"/>
    <w:rsid w:val="00F7473B"/>
    <w:rsid w:val="00F800E4"/>
    <w:rsid w:val="00F80AD2"/>
    <w:rsid w:val="00F82D9F"/>
    <w:rsid w:val="00F8519D"/>
    <w:rsid w:val="00F853D6"/>
    <w:rsid w:val="00F86DEE"/>
    <w:rsid w:val="00F90703"/>
    <w:rsid w:val="00F93A73"/>
    <w:rsid w:val="00F94EE7"/>
    <w:rsid w:val="00F96935"/>
    <w:rsid w:val="00F96EE9"/>
    <w:rsid w:val="00F97997"/>
    <w:rsid w:val="00F97C9B"/>
    <w:rsid w:val="00FA096C"/>
    <w:rsid w:val="00FA11B8"/>
    <w:rsid w:val="00FA12E6"/>
    <w:rsid w:val="00FA23CC"/>
    <w:rsid w:val="00FA252F"/>
    <w:rsid w:val="00FA284A"/>
    <w:rsid w:val="00FA5718"/>
    <w:rsid w:val="00FA5DBF"/>
    <w:rsid w:val="00FA7FAC"/>
    <w:rsid w:val="00FB1675"/>
    <w:rsid w:val="00FB5A08"/>
    <w:rsid w:val="00FB5A91"/>
    <w:rsid w:val="00FB5E2C"/>
    <w:rsid w:val="00FB61C5"/>
    <w:rsid w:val="00FC0169"/>
    <w:rsid w:val="00FC1B76"/>
    <w:rsid w:val="00FC1CE7"/>
    <w:rsid w:val="00FC2378"/>
    <w:rsid w:val="00FC2D07"/>
    <w:rsid w:val="00FC2F6B"/>
    <w:rsid w:val="00FC3389"/>
    <w:rsid w:val="00FC447C"/>
    <w:rsid w:val="00FC4CA1"/>
    <w:rsid w:val="00FC4F8E"/>
    <w:rsid w:val="00FC5967"/>
    <w:rsid w:val="00FC5CB2"/>
    <w:rsid w:val="00FD119B"/>
    <w:rsid w:val="00FD1DD3"/>
    <w:rsid w:val="00FD2654"/>
    <w:rsid w:val="00FD4CDF"/>
    <w:rsid w:val="00FD56D4"/>
    <w:rsid w:val="00FD63C9"/>
    <w:rsid w:val="00FD723D"/>
    <w:rsid w:val="00FD751C"/>
    <w:rsid w:val="00FE00EE"/>
    <w:rsid w:val="00FE1597"/>
    <w:rsid w:val="00FE26AE"/>
    <w:rsid w:val="00FE27A2"/>
    <w:rsid w:val="00FE29E5"/>
    <w:rsid w:val="00FE3473"/>
    <w:rsid w:val="00FE3510"/>
    <w:rsid w:val="00FE6ECB"/>
    <w:rsid w:val="00FF028A"/>
    <w:rsid w:val="00FF0D98"/>
    <w:rsid w:val="00FF437A"/>
    <w:rsid w:val="00FF5EC3"/>
    <w:rsid w:val="00FF60E3"/>
    <w:rsid w:val="00FF77DC"/>
    <w:rsid w:val="00FF7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AB2"/>
    <w:pPr>
      <w:spacing w:after="200" w:line="276" w:lineRule="auto"/>
    </w:pPr>
    <w:rPr>
      <w:sz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60732"/>
    <w:rPr>
      <w:sz w:val="24"/>
      <w:lang w:eastAsia="en-US"/>
    </w:rPr>
  </w:style>
  <w:style w:type="table" w:styleId="TableGrid">
    <w:name w:val="Table Grid"/>
    <w:basedOn w:val="TableNormal"/>
    <w:uiPriority w:val="99"/>
    <w:rsid w:val="00E6073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11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11A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oleObject" Target="embeddings/oleObject1.bin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wmf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2</Pages>
  <Words>60</Words>
  <Characters>342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KAMENOS</dc:creator>
  <cp:keywords/>
  <dc:description/>
  <cp:lastModifiedBy>BİRSEN</cp:lastModifiedBy>
  <cp:revision>4</cp:revision>
  <dcterms:created xsi:type="dcterms:W3CDTF">2013-10-30T13:29:00Z</dcterms:created>
  <dcterms:modified xsi:type="dcterms:W3CDTF">2015-10-21T09:33:00Z</dcterms:modified>
</cp:coreProperties>
</file>