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9D" w:rsidRDefault="0075749D" w:rsidP="009464DF">
      <w:pPr>
        <w:spacing w:after="0" w:line="240" w:lineRule="auto"/>
        <w:ind w:left="2124" w:firstLine="708"/>
        <w:rPr>
          <w:rFonts w:ascii="Comic Sans MS" w:hAnsi="Comic Sans MS"/>
          <w:b/>
          <w:color w:val="333300"/>
          <w:sz w:val="20"/>
          <w:szCs w:val="20"/>
        </w:rPr>
      </w:pPr>
      <w:r w:rsidRPr="009464DF">
        <w:rPr>
          <w:rFonts w:ascii="Comic Sans MS" w:hAnsi="Comic Sans MS"/>
          <w:b/>
          <w:color w:val="333300"/>
          <w:sz w:val="20"/>
          <w:szCs w:val="20"/>
        </w:rPr>
        <w:t xml:space="preserve">          </w:t>
      </w:r>
      <w:r>
        <w:rPr>
          <w:rFonts w:ascii="Comic Sans MS" w:hAnsi="Comic Sans MS"/>
          <w:b/>
          <w:color w:val="333300"/>
          <w:sz w:val="20"/>
          <w:szCs w:val="20"/>
        </w:rPr>
        <w:t xml:space="preserve">2015-2016 </w:t>
      </w:r>
      <w:r w:rsidRPr="009464DF">
        <w:rPr>
          <w:rFonts w:ascii="Comic Sans MS" w:hAnsi="Comic Sans MS"/>
          <w:b/>
          <w:color w:val="333300"/>
          <w:sz w:val="20"/>
          <w:szCs w:val="20"/>
        </w:rPr>
        <w:t xml:space="preserve"> ACADEMIC YEAR</w:t>
      </w:r>
    </w:p>
    <w:p w:rsidR="0075749D" w:rsidRPr="009464DF" w:rsidRDefault="0075749D" w:rsidP="009464DF">
      <w:pPr>
        <w:spacing w:after="0" w:line="240" w:lineRule="auto"/>
        <w:ind w:left="2124" w:firstLine="708"/>
        <w:rPr>
          <w:rFonts w:ascii="Comic Sans MS" w:hAnsi="Comic Sans MS"/>
          <w:b/>
          <w:color w:val="333300"/>
          <w:sz w:val="20"/>
          <w:szCs w:val="20"/>
        </w:rPr>
      </w:pPr>
      <w:r>
        <w:rPr>
          <w:rFonts w:ascii="Comic Sans MS" w:hAnsi="Comic Sans MS"/>
          <w:b/>
          <w:color w:val="333300"/>
          <w:sz w:val="20"/>
          <w:szCs w:val="20"/>
        </w:rPr>
        <w:t xml:space="preserve">            AKCADAG </w:t>
      </w:r>
      <w:r w:rsidRPr="009464DF">
        <w:rPr>
          <w:rFonts w:ascii="Comic Sans MS" w:hAnsi="Comic Sans MS"/>
          <w:b/>
          <w:color w:val="333300"/>
          <w:sz w:val="20"/>
          <w:szCs w:val="20"/>
        </w:rPr>
        <w:t xml:space="preserve"> HIGH SCHOOL</w:t>
      </w:r>
    </w:p>
    <w:p w:rsidR="0075749D" w:rsidRPr="009464DF" w:rsidRDefault="0075749D" w:rsidP="00CE7B6A">
      <w:pPr>
        <w:spacing w:after="0" w:line="240" w:lineRule="auto"/>
        <w:jc w:val="center"/>
        <w:rPr>
          <w:rFonts w:ascii="Comic Sans MS" w:hAnsi="Comic Sans MS"/>
          <w:b/>
          <w:color w:val="333300"/>
          <w:sz w:val="20"/>
          <w:szCs w:val="20"/>
          <w:vertAlign w:val="superscript"/>
          <w:lang w:val="en-US"/>
        </w:rPr>
      </w:pPr>
      <w:r w:rsidRPr="009464DF">
        <w:rPr>
          <w:rFonts w:ascii="Comic Sans MS" w:hAnsi="Comic Sans MS"/>
          <w:b/>
          <w:color w:val="333300"/>
          <w:sz w:val="20"/>
          <w:szCs w:val="20"/>
        </w:rPr>
        <w:t>THE 1</w:t>
      </w:r>
      <w:r w:rsidRPr="009464DF">
        <w:rPr>
          <w:rFonts w:ascii="Comic Sans MS" w:hAnsi="Comic Sans MS"/>
          <w:b/>
          <w:color w:val="333300"/>
          <w:sz w:val="20"/>
          <w:szCs w:val="20"/>
          <w:vertAlign w:val="superscript"/>
          <w:lang w:val="en-US"/>
        </w:rPr>
        <w:t xml:space="preserve">ST </w:t>
      </w:r>
      <w:r w:rsidRPr="009464DF">
        <w:rPr>
          <w:rFonts w:ascii="Comic Sans MS" w:hAnsi="Comic Sans MS"/>
          <w:b/>
          <w:color w:val="333300"/>
          <w:sz w:val="20"/>
          <w:szCs w:val="20"/>
        </w:rPr>
        <w:t>TERM - THE 1</w:t>
      </w:r>
      <w:r w:rsidRPr="009464DF">
        <w:rPr>
          <w:rFonts w:ascii="Comic Sans MS" w:hAnsi="Comic Sans MS"/>
          <w:b/>
          <w:color w:val="333300"/>
          <w:sz w:val="20"/>
          <w:szCs w:val="20"/>
          <w:vertAlign w:val="superscript"/>
          <w:lang w:val="en-US"/>
        </w:rPr>
        <w:t xml:space="preserve">ST  </w:t>
      </w:r>
      <w:r w:rsidRPr="009464DF">
        <w:rPr>
          <w:rFonts w:ascii="Comic Sans MS" w:hAnsi="Comic Sans MS"/>
          <w:b/>
          <w:color w:val="333300"/>
          <w:sz w:val="20"/>
          <w:szCs w:val="20"/>
        </w:rPr>
        <w:t>WRITTEN ENGLISH EXAM FOR THE 1</w:t>
      </w:r>
      <w:r>
        <w:rPr>
          <w:rFonts w:ascii="Comic Sans MS" w:hAnsi="Comic Sans MS"/>
          <w:b/>
          <w:color w:val="333300"/>
          <w:sz w:val="20"/>
          <w:szCs w:val="20"/>
        </w:rPr>
        <w:t>1</w:t>
      </w:r>
      <w:r w:rsidRPr="009464DF">
        <w:rPr>
          <w:rFonts w:ascii="Comic Sans MS" w:hAnsi="Comic Sans MS"/>
          <w:b/>
          <w:color w:val="333300"/>
          <w:sz w:val="20"/>
          <w:szCs w:val="20"/>
          <w:vertAlign w:val="superscript"/>
          <w:lang w:val="en-US"/>
        </w:rPr>
        <w:t>TH</w:t>
      </w:r>
      <w:r w:rsidRPr="009464DF">
        <w:rPr>
          <w:rFonts w:ascii="Comic Sans MS" w:hAnsi="Comic Sans MS"/>
          <w:b/>
          <w:color w:val="333300"/>
          <w:sz w:val="20"/>
          <w:szCs w:val="20"/>
        </w:rPr>
        <w:t xml:space="preserve"> GRADES</w:t>
      </w:r>
    </w:p>
    <w:p w:rsidR="0075749D" w:rsidRPr="009464DF" w:rsidRDefault="0075749D" w:rsidP="00CE7B6A">
      <w:pPr>
        <w:spacing w:after="0" w:line="240" w:lineRule="auto"/>
        <w:rPr>
          <w:rFonts w:ascii="Comic Sans MS" w:hAnsi="Comic Sans MS"/>
          <w:b/>
          <w:color w:val="333300"/>
          <w:sz w:val="20"/>
          <w:szCs w:val="20"/>
        </w:rPr>
      </w:pPr>
    </w:p>
    <w:p w:rsidR="0075749D" w:rsidRPr="009464DF" w:rsidRDefault="0075749D" w:rsidP="00C2083D">
      <w:pPr>
        <w:spacing w:after="0" w:line="240" w:lineRule="auto"/>
        <w:rPr>
          <w:rFonts w:ascii="Comic Sans MS" w:hAnsi="Comic Sans MS"/>
          <w:b/>
          <w:color w:val="333300"/>
          <w:sz w:val="20"/>
          <w:szCs w:val="20"/>
        </w:rPr>
      </w:pPr>
      <w:r w:rsidRPr="009464DF">
        <w:rPr>
          <w:rFonts w:ascii="Comic Sans MS" w:hAnsi="Comic Sans MS"/>
          <w:b/>
          <w:color w:val="333300"/>
          <w:sz w:val="20"/>
          <w:szCs w:val="20"/>
        </w:rPr>
        <w:t>Name &amp; Surname : ____________________</w:t>
      </w:r>
      <w:r w:rsidRPr="009464DF">
        <w:rPr>
          <w:rFonts w:ascii="Comic Sans MS" w:hAnsi="Comic Sans MS"/>
          <w:b/>
          <w:color w:val="333300"/>
          <w:sz w:val="20"/>
          <w:szCs w:val="20"/>
        </w:rPr>
        <w:tab/>
        <w:t>Class : _____       Number : _____</w:t>
      </w:r>
    </w:p>
    <w:p w:rsidR="0075749D" w:rsidRPr="009464DF" w:rsidRDefault="0075749D" w:rsidP="00A72C5F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4.85pt;margin-top:22.15pt;width:538.3pt;height:159.45pt;z-index:251662848" fillcolor="#fc9" strokecolor="#f60">
            <v:fill r:id="rId5" o:title="" type="pattern"/>
            <v:textbox>
              <w:txbxContent>
                <w:p w:rsidR="0075749D" w:rsidRDefault="0075749D" w:rsidP="007606CE">
                  <w:pPr>
                    <w:spacing w:line="360" w:lineRule="auto"/>
                    <w:ind w:firstLine="708"/>
                  </w:pPr>
                  <w:r w:rsidRPr="004E377E">
                    <w:t>My name is Kate O’Hara. I live on a farm with my mother and father. I like it but I work</w:t>
                  </w:r>
                  <w:r>
                    <w:t xml:space="preserve"> </w:t>
                  </w:r>
                  <w:r w:rsidRPr="004E377E">
                    <w:t>very hard. Every morning I wake up at five o’clock and feed the horses. Then I can go back</w:t>
                  </w:r>
                  <w:r>
                    <w:t xml:space="preserve"> </w:t>
                  </w:r>
                  <w:r w:rsidRPr="004E377E">
                    <w:t>to the house. Mum makes breakfast at 5:30 and I’m not late for breakfast because I don’t like</w:t>
                  </w:r>
                  <w:r>
                    <w:t xml:space="preserve"> </w:t>
                  </w:r>
                  <w:r w:rsidRPr="004E377E">
                    <w:t>cold eggs. After breakfast I help dad for an hour. Then I have a shower and get ready for</w:t>
                  </w:r>
                  <w:r>
                    <w:t xml:space="preserve"> </w:t>
                  </w:r>
                  <w:r w:rsidRPr="004E377E">
                    <w:t xml:space="preserve">school. The school bus leaves at 8:15. I leave home at 8:00.After school I can watch TV for an hour. Then we have </w:t>
                  </w:r>
                  <w:r>
                    <w:t xml:space="preserve">our dinner. We have chicken for </w:t>
                  </w:r>
                  <w:r w:rsidRPr="004E377E">
                    <w:t>dinner but I hate it. I eat it because mum gets angry. After dinner I do my homework. Then I</w:t>
                  </w:r>
                  <w:r>
                    <w:t xml:space="preserve"> </w:t>
                  </w:r>
                  <w:r w:rsidRPr="004E377E">
                    <w:t>go out and feed the horses. I go to bed early because I’m always very tired at the end of the day.</w:t>
                  </w:r>
                </w:p>
                <w:p w:rsidR="0075749D" w:rsidRPr="005B349B" w:rsidRDefault="0075749D" w:rsidP="007606CE">
                  <w:pPr>
                    <w:jc w:val="both"/>
                    <w:rPr>
                      <w:rFonts w:ascii="Tahoma" w:hAnsi="Tahoma" w:cs="Tahoma"/>
                      <w:lang w:val="en-GB"/>
                    </w:rPr>
                  </w:pPr>
                </w:p>
                <w:p w:rsidR="0075749D" w:rsidRPr="005B349B" w:rsidRDefault="0075749D" w:rsidP="007606CE">
                  <w:pPr>
                    <w:jc w:val="both"/>
                    <w:rPr>
                      <w:rFonts w:ascii="Tahoma" w:hAnsi="Tahoma" w:cs="Tahoma"/>
                      <w:lang w:val="en-GB"/>
                    </w:rPr>
                  </w:pPr>
                </w:p>
              </w:txbxContent>
            </v:textbox>
          </v:shape>
        </w:pict>
      </w:r>
      <w:r w:rsidRPr="009464DF">
        <w:rPr>
          <w:rFonts w:ascii="Comic Sans MS" w:hAnsi="Comic Sans MS"/>
          <w:b/>
          <w:sz w:val="20"/>
          <w:szCs w:val="20"/>
        </w:rPr>
        <w:t xml:space="preserve">    A.Read the text and answer the questions (5x4:20)</w:t>
      </w:r>
    </w:p>
    <w:p w:rsidR="0075749D" w:rsidRPr="009464DF" w:rsidRDefault="0075749D" w:rsidP="007606CE">
      <w:pPr>
        <w:rPr>
          <w:rFonts w:ascii="Comic Sans MS" w:hAnsi="Comic Sans MS"/>
          <w:b/>
          <w:sz w:val="20"/>
          <w:szCs w:val="20"/>
        </w:rPr>
      </w:pPr>
    </w:p>
    <w:p w:rsidR="0075749D" w:rsidRPr="009464DF" w:rsidRDefault="0075749D" w:rsidP="00CE7B6A">
      <w:pPr>
        <w:rPr>
          <w:rFonts w:ascii="Comic Sans MS" w:hAnsi="Comic Sans MS"/>
          <w:sz w:val="20"/>
          <w:szCs w:val="20"/>
        </w:rPr>
      </w:pPr>
    </w:p>
    <w:p w:rsidR="0075749D" w:rsidRPr="009464DF" w:rsidRDefault="0075749D" w:rsidP="00CE7B6A">
      <w:pPr>
        <w:rPr>
          <w:rFonts w:ascii="Comic Sans MS" w:hAnsi="Comic Sans MS"/>
          <w:sz w:val="20"/>
          <w:szCs w:val="20"/>
        </w:rPr>
      </w:pPr>
    </w:p>
    <w:p w:rsidR="0075749D" w:rsidRPr="009464DF" w:rsidRDefault="0075749D" w:rsidP="00CE7B6A">
      <w:pPr>
        <w:rPr>
          <w:rFonts w:ascii="Comic Sans MS" w:hAnsi="Comic Sans MS"/>
          <w:sz w:val="20"/>
          <w:szCs w:val="20"/>
        </w:rPr>
      </w:pPr>
    </w:p>
    <w:p w:rsidR="0075749D" w:rsidRPr="009464DF" w:rsidRDefault="0075749D" w:rsidP="00CE7B6A">
      <w:pPr>
        <w:rPr>
          <w:rFonts w:ascii="Comic Sans MS" w:hAnsi="Comic Sans MS"/>
          <w:sz w:val="20"/>
          <w:szCs w:val="20"/>
        </w:rPr>
      </w:pPr>
    </w:p>
    <w:p w:rsidR="0075749D" w:rsidRPr="009464DF" w:rsidRDefault="0075749D" w:rsidP="007606CE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75749D" w:rsidRDefault="0075749D" w:rsidP="007606CE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</w:p>
    <w:p w:rsidR="0075749D" w:rsidRPr="009464DF" w:rsidRDefault="0075749D" w:rsidP="007606C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1.Where does Kate live?</w:t>
      </w:r>
      <w:r w:rsidRPr="009464DF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</w:t>
      </w:r>
    </w:p>
    <w:p w:rsidR="0075749D" w:rsidRPr="009464DF" w:rsidRDefault="0075749D" w:rsidP="007606C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2</w:t>
      </w:r>
      <w:r w:rsidRPr="009464DF">
        <w:rPr>
          <w:rFonts w:ascii="Comic Sans MS" w:hAnsi="Comic Sans MS"/>
          <w:b/>
          <w:sz w:val="20"/>
          <w:szCs w:val="20"/>
        </w:rPr>
        <w:t>.Who makes breakfast every morning?</w:t>
      </w:r>
      <w:r w:rsidRPr="009464DF">
        <w:rPr>
          <w:rFonts w:ascii="Comic Sans MS" w:hAnsi="Comic Sans MS"/>
          <w:sz w:val="20"/>
          <w:szCs w:val="20"/>
        </w:rPr>
        <w:t>................................................................................................</w:t>
      </w:r>
    </w:p>
    <w:p w:rsidR="0075749D" w:rsidRPr="009464DF" w:rsidRDefault="0075749D" w:rsidP="007606C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3.What do they have for dinner?</w:t>
      </w:r>
      <w:r w:rsidRPr="009464DF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</w:t>
      </w:r>
    </w:p>
    <w:p w:rsidR="0075749D" w:rsidRPr="009464DF" w:rsidRDefault="0075749D" w:rsidP="007606CE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4.How long can she watch TV?</w:t>
      </w:r>
      <w:r w:rsidRPr="009464DF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</w:t>
      </w:r>
    </w:p>
    <w:p w:rsidR="0075749D" w:rsidRPr="009464DF" w:rsidRDefault="0075749D" w:rsidP="007606CE">
      <w:pPr>
        <w:tabs>
          <w:tab w:val="left" w:pos="0"/>
        </w:tabs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5.Why isn’t she late for breakfast?</w:t>
      </w:r>
      <w:r w:rsidRPr="009464DF"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</w:t>
      </w:r>
    </w:p>
    <w:p w:rsidR="0075749D" w:rsidRPr="009464DF" w:rsidRDefault="0075749D" w:rsidP="009439B0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B. </w:t>
      </w:r>
      <w:r w:rsidRPr="009464DF">
        <w:rPr>
          <w:rFonts w:ascii="Comic Sans MS" w:hAnsi="Comic Sans MS"/>
          <w:b/>
          <w:sz w:val="20"/>
          <w:szCs w:val="20"/>
          <w:lang w:val="en-US"/>
        </w:rPr>
        <w:t xml:space="preserve"> Fill in the blanks with  </w:t>
      </w:r>
      <w:r w:rsidRPr="009464DF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‘a, an, some, any, how much,how many’ </w:t>
      </w:r>
      <w:r w:rsidRPr="009464DF">
        <w:rPr>
          <w:rFonts w:ascii="Comic Sans MS" w:hAnsi="Comic Sans MS"/>
          <w:b/>
          <w:sz w:val="20"/>
          <w:szCs w:val="20"/>
        </w:rPr>
        <w:t>(9x2:18)</w:t>
      </w:r>
    </w:p>
    <w:p w:rsidR="0075749D" w:rsidRPr="009464DF" w:rsidRDefault="0075749D" w:rsidP="00A72C5F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9464DF">
        <w:rPr>
          <w:rFonts w:ascii="Comic Sans MS" w:hAnsi="Comic Sans MS"/>
          <w:sz w:val="20"/>
          <w:szCs w:val="20"/>
          <w:lang w:val="en-US"/>
        </w:rPr>
        <w:t xml:space="preserve">1. I must go to the bank. I have got ……………….money to buy that dress.                                                                                            </w:t>
      </w:r>
      <w:r w:rsidRPr="009464DF">
        <w:rPr>
          <w:rFonts w:ascii="Comic Sans MS" w:hAnsi="Comic Sans MS"/>
          <w:b/>
          <w:sz w:val="20"/>
          <w:szCs w:val="20"/>
          <w:lang w:val="en-US"/>
        </w:rPr>
        <w:t>2.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 Are there …………………….. cucumbers and tomatoes?   Yes, there are …………….</w:t>
      </w:r>
    </w:p>
    <w:p w:rsidR="0075749D" w:rsidRPr="009464DF" w:rsidRDefault="0075749D" w:rsidP="00A72C5F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9464DF">
        <w:rPr>
          <w:rFonts w:ascii="Comic Sans MS" w:hAnsi="Comic Sans MS"/>
          <w:b/>
          <w:sz w:val="20"/>
          <w:szCs w:val="20"/>
          <w:lang w:val="en-US"/>
        </w:rPr>
        <w:t>3.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It isn’t …………………. old watch. It’s new.                                                                              </w:t>
      </w:r>
    </w:p>
    <w:p w:rsidR="0075749D" w:rsidRPr="009464DF" w:rsidRDefault="0075749D" w:rsidP="00A72C5F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9464DF">
        <w:rPr>
          <w:rFonts w:ascii="Comic Sans MS" w:hAnsi="Comic Sans MS"/>
          <w:sz w:val="20"/>
          <w:szCs w:val="20"/>
          <w:lang w:val="en-US"/>
        </w:rPr>
        <w:t>4</w:t>
      </w:r>
      <w:r w:rsidRPr="009464DF">
        <w:rPr>
          <w:rFonts w:ascii="Comic Sans MS" w:hAnsi="Comic Sans MS"/>
          <w:b/>
          <w:sz w:val="20"/>
          <w:szCs w:val="20"/>
          <w:lang w:val="en-US"/>
        </w:rPr>
        <w:t>…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…………………………… cheese do you need for the cheese cake?                                                                                                                           </w:t>
      </w:r>
      <w:r w:rsidRPr="009464DF">
        <w:rPr>
          <w:rFonts w:ascii="Comic Sans MS" w:hAnsi="Comic Sans MS"/>
          <w:b/>
          <w:sz w:val="20"/>
          <w:szCs w:val="20"/>
          <w:lang w:val="en-US"/>
        </w:rPr>
        <w:t>5.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Thomas always take ……………………….. sugar with his coffee.                                                                                                             </w:t>
      </w:r>
      <w:r w:rsidRPr="009464DF">
        <w:rPr>
          <w:rFonts w:ascii="Comic Sans MS" w:hAnsi="Comic Sans MS"/>
          <w:b/>
          <w:sz w:val="20"/>
          <w:szCs w:val="20"/>
          <w:lang w:val="en-US"/>
        </w:rPr>
        <w:t xml:space="preserve">6. 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Pam doesn’t have ………………………….. folders in her bag.                                                                                                                          </w:t>
      </w:r>
    </w:p>
    <w:p w:rsidR="0075749D" w:rsidRPr="009464DF" w:rsidRDefault="0075749D" w:rsidP="00A72C5F">
      <w:pPr>
        <w:pStyle w:val="ListParagraph"/>
        <w:rPr>
          <w:rFonts w:ascii="Comic Sans MS" w:hAnsi="Comic Sans MS"/>
          <w:b/>
          <w:sz w:val="20"/>
          <w:szCs w:val="20"/>
          <w:lang w:val="en-US"/>
        </w:rPr>
      </w:pPr>
      <w:r w:rsidRPr="009464DF">
        <w:rPr>
          <w:rFonts w:ascii="Comic Sans MS" w:hAnsi="Comic Sans MS"/>
          <w:b/>
          <w:sz w:val="20"/>
          <w:szCs w:val="20"/>
          <w:lang w:val="en-US"/>
        </w:rPr>
        <w:t>7. …………………………………….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 pencils are there in the box?                                                                                                           </w:t>
      </w:r>
    </w:p>
    <w:p w:rsidR="0075749D" w:rsidRPr="009464DF" w:rsidRDefault="0075749D" w:rsidP="00C2083D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9464DF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I can see a lake, a house and …………………… tree .                                                                                                                           </w:t>
      </w:r>
      <w:r w:rsidRPr="009464DF">
        <w:rPr>
          <w:rFonts w:ascii="Comic Sans MS" w:hAnsi="Comic Sans MS"/>
          <w:b/>
          <w:sz w:val="20"/>
          <w:szCs w:val="20"/>
          <w:lang w:val="en-US"/>
        </w:rPr>
        <w:t xml:space="preserve">9. </w:t>
      </w:r>
      <w:r w:rsidRPr="009464DF">
        <w:rPr>
          <w:rFonts w:ascii="Comic Sans MS" w:hAnsi="Comic Sans MS"/>
          <w:sz w:val="20"/>
          <w:szCs w:val="20"/>
          <w:lang w:val="en-US"/>
        </w:rPr>
        <w:t>Are there …………………….. armchairs in the room?</w:t>
      </w:r>
    </w:p>
    <w:p w:rsidR="0075749D" w:rsidRPr="009464DF" w:rsidRDefault="0075749D" w:rsidP="00C2083D">
      <w:pPr>
        <w:pStyle w:val="NoSpacing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C.  Fill in the gaps in the dialogue. (Diyalogdaki boşlukları doldurunuz.) (10x1=10)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Janet: </w:t>
      </w:r>
      <w:r w:rsidRPr="009464DF">
        <w:rPr>
          <w:rFonts w:ascii="Comic Sans MS" w:hAnsi="Comic Sans MS"/>
          <w:sz w:val="20"/>
          <w:szCs w:val="20"/>
        </w:rPr>
        <w:t>Hello, ...........…………. name’s Janet. What’s ………................…… name?</w:t>
      </w:r>
    </w:p>
    <w:p w:rsidR="0075749D" w:rsidRPr="009464DF" w:rsidRDefault="0075749D" w:rsidP="00C2083D">
      <w:pPr>
        <w:pStyle w:val="NoSpacing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Pr="009464DF">
        <w:rPr>
          <w:rFonts w:ascii="Comic Sans MS" w:hAnsi="Comic Sans MS"/>
          <w:sz w:val="20"/>
          <w:szCs w:val="20"/>
        </w:rPr>
        <w:t>Hi, ….................………’m Mark.How are ….................……….?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Janet: </w:t>
      </w:r>
      <w:r w:rsidRPr="009464DF">
        <w:rPr>
          <w:rFonts w:ascii="Comic Sans MS" w:hAnsi="Comic Sans MS"/>
          <w:sz w:val="20"/>
          <w:szCs w:val="20"/>
        </w:rPr>
        <w:t>….............……..’m fine, thanks. And …….................………?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Pr="009464DF">
        <w:rPr>
          <w:rFonts w:ascii="Comic Sans MS" w:hAnsi="Comic Sans MS"/>
          <w:sz w:val="20"/>
          <w:szCs w:val="20"/>
        </w:rPr>
        <w:t>…….................…..’m OK, thanks.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Janet: </w:t>
      </w:r>
      <w:r w:rsidRPr="009464DF">
        <w:rPr>
          <w:rFonts w:ascii="Comic Sans MS" w:hAnsi="Comic Sans MS"/>
          <w:sz w:val="20"/>
          <w:szCs w:val="20"/>
        </w:rPr>
        <w:t>Nice to meet……......................……..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Pr="009464DF">
        <w:rPr>
          <w:rFonts w:ascii="Comic Sans MS" w:hAnsi="Comic Sans MS"/>
          <w:sz w:val="20"/>
          <w:szCs w:val="20"/>
        </w:rPr>
        <w:t>…….................…… too. Good bye.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Janet</w:t>
      </w:r>
      <w:r w:rsidRPr="009464DF">
        <w:rPr>
          <w:rFonts w:ascii="Comic Sans MS" w:hAnsi="Comic Sans MS"/>
          <w:sz w:val="20"/>
          <w:szCs w:val="20"/>
        </w:rPr>
        <w:t>:.......................... you.</w:t>
      </w:r>
    </w:p>
    <w:p w:rsidR="0075749D" w:rsidRPr="009464DF" w:rsidRDefault="0075749D" w:rsidP="00C2083D">
      <w:pPr>
        <w:pStyle w:val="NoSpacing"/>
        <w:rPr>
          <w:rFonts w:ascii="Comic Sans MS" w:hAnsi="Comic Sans MS"/>
          <w:sz w:val="20"/>
          <w:szCs w:val="20"/>
        </w:rPr>
      </w:pPr>
    </w:p>
    <w:p w:rsidR="0075749D" w:rsidRPr="009464DF" w:rsidRDefault="0075749D" w:rsidP="00FE33AB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D. </w:t>
      </w:r>
      <w:r>
        <w:rPr>
          <w:rFonts w:ascii="Comic Sans MS" w:hAnsi="Comic Sans MS"/>
          <w:b/>
          <w:sz w:val="20"/>
          <w:szCs w:val="20"/>
        </w:rPr>
        <w:t>Fill in the blanks with "present simple or present continuous tense"</w:t>
      </w:r>
      <w:r w:rsidRPr="009464DF">
        <w:rPr>
          <w:rFonts w:ascii="Comic Sans MS" w:hAnsi="Comic Sans MS"/>
          <w:b/>
          <w:sz w:val="20"/>
          <w:szCs w:val="20"/>
        </w:rPr>
        <w:t xml:space="preserve"> (5x2:10)</w:t>
      </w:r>
    </w:p>
    <w:p w:rsidR="0075749D" w:rsidRPr="00A55CA7" w:rsidRDefault="0075749D" w:rsidP="00A55CA7">
      <w:pPr>
        <w:pStyle w:val="NoSpacing"/>
        <w:numPr>
          <w:ilvl w:val="0"/>
          <w:numId w:val="8"/>
        </w:numPr>
        <w:rPr>
          <w:rFonts w:ascii="Comic Sans MS" w:hAnsi="Comic Sans MS"/>
        </w:rPr>
      </w:pPr>
      <w:r w:rsidRPr="00A55CA7">
        <w:rPr>
          <w:rFonts w:ascii="Comic Sans MS" w:hAnsi="Comic Sans MS"/>
        </w:rPr>
        <w:t>I never ____________ (stay in) on Saturday evening.</w:t>
      </w:r>
    </w:p>
    <w:p w:rsidR="0075749D" w:rsidRPr="00A55CA7" w:rsidRDefault="0075749D" w:rsidP="00A55CA7">
      <w:pPr>
        <w:pStyle w:val="NoSpacing"/>
        <w:numPr>
          <w:ilvl w:val="0"/>
          <w:numId w:val="8"/>
        </w:numPr>
        <w:rPr>
          <w:rFonts w:ascii="Comic Sans MS" w:hAnsi="Comic Sans MS"/>
        </w:rPr>
      </w:pPr>
      <w:r w:rsidRPr="00A55CA7">
        <w:rPr>
          <w:rFonts w:ascii="Comic Sans MS" w:hAnsi="Comic Sans MS"/>
        </w:rPr>
        <w:t>Let´s go out. It ____________ (not rain) now.</w:t>
      </w:r>
    </w:p>
    <w:p w:rsidR="0075749D" w:rsidRPr="00A55CA7" w:rsidRDefault="0075749D" w:rsidP="00A55CA7">
      <w:pPr>
        <w:pStyle w:val="NoSpacing"/>
        <w:numPr>
          <w:ilvl w:val="0"/>
          <w:numId w:val="8"/>
        </w:numPr>
        <w:rPr>
          <w:rFonts w:ascii="Comic Sans MS" w:hAnsi="Comic Sans MS"/>
          <w:shd w:val="clear" w:color="auto" w:fill="FFFFFF"/>
        </w:rPr>
      </w:pPr>
      <w:r w:rsidRPr="00A55CA7">
        <w:rPr>
          <w:rFonts w:ascii="Comic Sans MS" w:hAnsi="Comic Sans MS"/>
          <w:shd w:val="clear" w:color="auto" w:fill="FFFFFF"/>
        </w:rPr>
        <w:t>The moon ____________ (go) round the earth.</w:t>
      </w:r>
    </w:p>
    <w:p w:rsidR="0075749D" w:rsidRPr="00A55CA7" w:rsidRDefault="0075749D" w:rsidP="00A55CA7">
      <w:pPr>
        <w:pStyle w:val="NoSpacing"/>
        <w:numPr>
          <w:ilvl w:val="0"/>
          <w:numId w:val="8"/>
        </w:numPr>
        <w:rPr>
          <w:rFonts w:ascii="Comic Sans MS" w:hAnsi="Comic Sans MS"/>
          <w:shd w:val="clear" w:color="auto" w:fill="FFFFFF"/>
        </w:rPr>
      </w:pPr>
      <w:r w:rsidRPr="00A55CA7">
        <w:rPr>
          <w:rFonts w:ascii="Comic Sans MS" w:hAnsi="Comic Sans MS"/>
          <w:shd w:val="clear" w:color="auto" w:fill="FFFFFF"/>
        </w:rPr>
        <w:t>Look!. It _____________ (snow). We are going to have a white Christmas.</w:t>
      </w:r>
    </w:p>
    <w:p w:rsidR="0075749D" w:rsidRPr="00A55CA7" w:rsidRDefault="0075749D" w:rsidP="00A55CA7">
      <w:pPr>
        <w:pStyle w:val="NoSpacing"/>
        <w:numPr>
          <w:ilvl w:val="0"/>
          <w:numId w:val="8"/>
        </w:numPr>
        <w:rPr>
          <w:rFonts w:ascii="Comic Sans MS" w:hAnsi="Comic Sans MS"/>
          <w:shd w:val="clear" w:color="auto" w:fill="FFFFFF"/>
        </w:rPr>
      </w:pPr>
      <w:r w:rsidRPr="00A55CA7">
        <w:rPr>
          <w:rFonts w:ascii="Comic Sans MS" w:hAnsi="Comic Sans MS"/>
          <w:shd w:val="clear" w:color="auto" w:fill="FFFFFF"/>
        </w:rPr>
        <w:t>I __________ (not like) politics.</w:t>
      </w:r>
    </w:p>
    <w:p w:rsidR="0075749D" w:rsidRPr="00A55CA7" w:rsidRDefault="0075749D" w:rsidP="00FE33AB">
      <w:pPr>
        <w:spacing w:after="0"/>
        <w:rPr>
          <w:rFonts w:ascii="Comic Sans MS" w:hAnsi="Comic Sans MS"/>
        </w:rPr>
      </w:pPr>
    </w:p>
    <w:p w:rsidR="0075749D" w:rsidRPr="009464DF" w:rsidRDefault="0075749D" w:rsidP="00FE33AB">
      <w:pPr>
        <w:spacing w:after="0"/>
        <w:rPr>
          <w:rFonts w:ascii="Comic Sans MS" w:hAnsi="Comic Sans MS"/>
          <w:sz w:val="20"/>
          <w:szCs w:val="20"/>
        </w:rPr>
      </w:pPr>
    </w:p>
    <w:p w:rsidR="0075749D" w:rsidRPr="009464DF" w:rsidRDefault="0075749D" w:rsidP="002179BC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27" style="position:absolute;margin-left:406.85pt;margin-top:23.45pt;width:99.3pt;height:23.35pt;z-index:251655680" strokecolor="red" strokeweight="2.25pt">
            <v:textbox>
              <w:txbxContent>
                <w:p w:rsidR="0075749D" w:rsidRPr="00FE33AB" w:rsidRDefault="0075749D" w:rsidP="00FE33AB">
                  <w:pPr>
                    <w:pStyle w:val="ListParagraph"/>
                    <w:ind w:left="450"/>
                  </w:pPr>
                  <w:r>
                    <w:rPr>
                      <w:lang w:val="tr-TR"/>
                    </w:rPr>
                    <w:t>1.</w:t>
                  </w:r>
                  <w:r w:rsidRPr="00FE33AB">
                    <w:t>reporter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.75pt;margin-top:23.45pt;width:340.65pt;height:39.5pt;z-index:251653632" strokecolor="#d99594" strokeweight="2.25pt">
            <v:textbox>
              <w:txbxContent>
                <w:p w:rsidR="0075749D" w:rsidRPr="00EA34D4" w:rsidRDefault="0075749D" w:rsidP="00481B67">
                  <w:pPr>
                    <w:spacing w:after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I do office work, I type letters, answer phone calls, and arrange</w:t>
                  </w:r>
                  <w:r w:rsidRPr="00EA34D4">
                    <w:rPr>
                      <w:rFonts w:ascii="Comic Sans MS" w:hAnsi="Comic Sans MS"/>
                      <w:sz w:val="20"/>
                      <w:lang w:val="en-US"/>
                    </w:rPr>
                    <w:t xml:space="preserve"> meetings.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I’m a …………………..</w:t>
                  </w:r>
                </w:p>
                <w:p w:rsidR="0075749D" w:rsidRPr="00EA34D4" w:rsidRDefault="0075749D" w:rsidP="00481B67">
                  <w:pPr>
                    <w:rPr>
                      <w:sz w:val="24"/>
                      <w:lang w:val="en-US"/>
                    </w:rPr>
                  </w:pPr>
                </w:p>
              </w:txbxContent>
            </v:textbox>
          </v:rect>
        </w:pict>
      </w:r>
      <w:r w:rsidRPr="009464DF">
        <w:rPr>
          <w:rFonts w:ascii="Comic Sans MS" w:hAnsi="Comic Sans MS"/>
          <w:b/>
          <w:sz w:val="20"/>
          <w:szCs w:val="20"/>
        </w:rPr>
        <w:t>E.Match the occupations with the explanations (5x2:10)</w:t>
      </w:r>
    </w:p>
    <w:p w:rsidR="0075749D" w:rsidRPr="009464DF" w:rsidRDefault="0075749D" w:rsidP="00C446EE">
      <w:pPr>
        <w:rPr>
          <w:rFonts w:ascii="Comic Sans MS" w:hAnsi="Comic Sans MS" w:cs="Arial"/>
          <w:bCs/>
          <w:sz w:val="20"/>
          <w:szCs w:val="20"/>
          <w:lang w:val="en-US"/>
        </w:rPr>
      </w:pPr>
    </w:p>
    <w:p w:rsidR="0075749D" w:rsidRPr="009464DF" w:rsidRDefault="0075749D" w:rsidP="002179BC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29" style="position:absolute;margin-left:406.85pt;margin-top:7.45pt;width:99.3pt;height:23.35pt;z-index:251656704" strokecolor="red" strokeweight="2.25pt">
            <v:textbox>
              <w:txbxContent>
                <w:p w:rsidR="0075749D" w:rsidRPr="00E47C3F" w:rsidRDefault="0075749D" w:rsidP="00E47C3F">
                  <w:pPr>
                    <w:jc w:val="center"/>
                  </w:pPr>
                  <w:r>
                    <w:t>2.chef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-.75pt;margin-top:16.85pt;width:340.65pt;height:27.85pt;z-index:251650560" strokecolor="red" strokeweight="2.25pt">
            <v:textbox>
              <w:txbxContent>
                <w:p w:rsidR="0075749D" w:rsidRPr="00EA34D4" w:rsidRDefault="0075749D" w:rsidP="00481B67">
                  <w:pPr>
                    <w:spacing w:after="0" w:line="240" w:lineRule="auto"/>
                    <w:rPr>
                      <w:sz w:val="24"/>
                      <w:lang w:val="en-US"/>
                    </w:rPr>
                  </w:pPr>
                  <w:r w:rsidRPr="00EA34D4">
                    <w:rPr>
                      <w:rFonts w:ascii="Comic Sans MS" w:hAnsi="Comic Sans MS"/>
                      <w:sz w:val="20"/>
                      <w:lang w:val="en-US"/>
                    </w:rPr>
                    <w:t>I grow and take care of plants.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I’m a ……………….</w:t>
                  </w:r>
                </w:p>
                <w:p w:rsidR="0075749D" w:rsidRPr="005C7B35" w:rsidRDefault="0075749D" w:rsidP="00C446EE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75749D" w:rsidRPr="009464DF" w:rsidRDefault="0075749D" w:rsidP="00343643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31" style="position:absolute;margin-left:406.85pt;margin-top:19.25pt;width:99.3pt;height:23.35pt;z-index:251659776" strokecolor="red" strokeweight="2.25pt">
            <v:textbox>
              <w:txbxContent>
                <w:p w:rsidR="0075749D" w:rsidRPr="00E47C3F" w:rsidRDefault="0075749D" w:rsidP="00E47C3F">
                  <w:pPr>
                    <w:jc w:val="center"/>
                  </w:pPr>
                  <w:r>
                    <w:t>3.secretary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.75pt;margin-top:19.25pt;width:340.65pt;height:35.7pt;z-index:251652608" strokecolor="#ffd228" strokeweight="2.25pt">
            <v:textbox>
              <w:txbxContent>
                <w:p w:rsidR="0075749D" w:rsidRPr="00FE33AB" w:rsidRDefault="0075749D" w:rsidP="00481B67">
                  <w:pPr>
                    <w:rPr>
                      <w:rFonts w:ascii="Comic Sans MS" w:hAnsi="Comic Sans MS"/>
                      <w:sz w:val="24"/>
                      <w:lang w:val="en-US"/>
                    </w:rPr>
                  </w:pPr>
                  <w:r w:rsidRPr="00FE33AB">
                    <w:rPr>
                      <w:rFonts w:ascii="Comic Sans MS" w:hAnsi="Comic Sans MS" w:cs="Arial"/>
                      <w:bCs/>
                      <w:sz w:val="20"/>
                      <w:szCs w:val="20"/>
                      <w:lang w:val="en-US"/>
                    </w:rPr>
                    <w:t>My occupation is delicious. I create different tastes to make people want to be fed by me. I’m a ………</w:t>
                  </w:r>
                </w:p>
              </w:txbxContent>
            </v:textbox>
          </v:rect>
        </w:pict>
      </w:r>
    </w:p>
    <w:p w:rsidR="0075749D" w:rsidRPr="009464DF" w:rsidRDefault="0075749D" w:rsidP="00343643">
      <w:pPr>
        <w:rPr>
          <w:rFonts w:ascii="Comic Sans MS" w:hAnsi="Comic Sans MS"/>
          <w:sz w:val="20"/>
          <w:szCs w:val="20"/>
        </w:rPr>
      </w:pPr>
    </w:p>
    <w:p w:rsidR="0075749D" w:rsidRPr="009464DF" w:rsidRDefault="0075749D" w:rsidP="00343643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33" style="position:absolute;margin-left:406.85pt;margin-top:4.05pt;width:99.3pt;height:23.35pt;z-index:251658752" strokecolor="red" strokeweight="2.25pt">
            <v:textbox>
              <w:txbxContent>
                <w:p w:rsidR="0075749D" w:rsidRPr="00E47C3F" w:rsidRDefault="0075749D" w:rsidP="00E47C3F">
                  <w:pPr>
                    <w:jc w:val="center"/>
                  </w:pPr>
                  <w:r>
                    <w:t>4.gardener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-.75pt;margin-top:4.05pt;width:340.65pt;height:23.2pt;z-index:251651584" strokecolor="#9bbb59" strokeweight="2.25pt">
            <v:textbox>
              <w:txbxContent>
                <w:p w:rsidR="0075749D" w:rsidRPr="00291489" w:rsidRDefault="0075749D" w:rsidP="00481B67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291489">
                    <w:rPr>
                      <w:rFonts w:ascii="Comic Sans MS" w:hAnsi="Comic Sans MS"/>
                      <w:sz w:val="20"/>
                      <w:lang w:val="en-US"/>
                    </w:rPr>
                    <w:t xml:space="preserve">I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care the patients in the hospital. I’m a  ……………….</w:t>
                  </w:r>
                </w:p>
                <w:p w:rsidR="0075749D" w:rsidRPr="00EA34D4" w:rsidRDefault="0075749D" w:rsidP="00481B67">
                  <w:pPr>
                    <w:rPr>
                      <w:sz w:val="24"/>
                      <w:lang w:val="en-US"/>
                    </w:rPr>
                  </w:pPr>
                </w:p>
              </w:txbxContent>
            </v:textbox>
          </v:rect>
        </w:pict>
      </w:r>
    </w:p>
    <w:p w:rsidR="0075749D" w:rsidRPr="009464DF" w:rsidRDefault="0075749D" w:rsidP="00343643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_x0000_s1035" style="position:absolute;margin-left:406.85pt;margin-top:12.35pt;width:99.3pt;height:23.35pt;z-index:251657728" strokecolor="red" strokeweight="2.25pt">
            <v:textbox>
              <w:txbxContent>
                <w:p w:rsidR="0075749D" w:rsidRDefault="0075749D" w:rsidP="00E47C3F">
                  <w:pPr>
                    <w:jc w:val="center"/>
                  </w:pPr>
                  <w:r>
                    <w:t>5.nurse</w:t>
                  </w:r>
                </w:p>
                <w:p w:rsidR="0075749D" w:rsidRPr="00E47C3F" w:rsidRDefault="0075749D" w:rsidP="00E47C3F">
                  <w:pPr>
                    <w:jc w:val="center"/>
                  </w:pPr>
                  <w:r>
                    <w:t>5.nurse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.75pt;margin-top:5.35pt;width:340.65pt;height:30.35pt;z-index:251654656" strokecolor="#b2a1c7" strokeweight="2.25pt">
            <v:textbox>
              <w:txbxContent>
                <w:p w:rsidR="0075749D" w:rsidRPr="00EA34D4" w:rsidRDefault="0075749D" w:rsidP="00481B67">
                  <w:pPr>
                    <w:spacing w:after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EA34D4">
                    <w:rPr>
                      <w:rFonts w:ascii="Comic Sans MS" w:hAnsi="Comic Sans MS"/>
                      <w:sz w:val="20"/>
                      <w:lang w:val="en-US"/>
                    </w:rPr>
                    <w:t>I</w:t>
                  </w:r>
                  <w:r w:rsidRPr="00EA34D4">
                    <w:rPr>
                      <w:sz w:val="24"/>
                      <w:lang w:val="en-US"/>
                    </w:rPr>
                    <w:t xml:space="preserve"> </w:t>
                  </w:r>
                  <w:r w:rsidRPr="00EA34D4">
                    <w:rPr>
                      <w:rFonts w:ascii="Comic Sans MS" w:hAnsi="Comic Sans MS"/>
                      <w:sz w:val="20"/>
                      <w:lang w:val="en-US"/>
                    </w:rPr>
                    <w:t xml:space="preserve">collect news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 w:rsidRPr="00EA34D4">
                    <w:rPr>
                      <w:rFonts w:ascii="Comic Sans MS" w:hAnsi="Comic Sans MS"/>
                      <w:sz w:val="20"/>
                      <w:lang w:val="en-US"/>
                    </w:rPr>
                    <w:t xml:space="preserve">and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interview somebody on the television. I’m a ………….</w:t>
                  </w:r>
                </w:p>
                <w:p w:rsidR="0075749D" w:rsidRPr="00EA34D4" w:rsidRDefault="0075749D" w:rsidP="00481B67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</w:txbxContent>
            </v:textbox>
          </v:rect>
        </w:pict>
      </w:r>
    </w:p>
    <w:p w:rsidR="0075749D" w:rsidRPr="009464DF" w:rsidRDefault="0075749D" w:rsidP="00343643">
      <w:pPr>
        <w:rPr>
          <w:rFonts w:ascii="Comic Sans MS" w:hAnsi="Comic Sans MS"/>
          <w:sz w:val="20"/>
          <w:szCs w:val="20"/>
        </w:rPr>
      </w:pPr>
    </w:p>
    <w:p w:rsidR="0075749D" w:rsidRPr="009464DF" w:rsidRDefault="0075749D" w:rsidP="00343643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7" style="position:absolute;margin-left:243.9pt;margin-top:39.85pt;width:270pt;height:39.75pt;flip:y;z-index:251661824" arcsize="10923f" strokecolor="#9bbb59" strokeweight="5pt">
            <v:stroke linestyle="thickThin"/>
            <v:shadow color="#868686"/>
            <v:textbox style="mso-next-textbox:#_x0000_s1037">
              <w:txbxContent>
                <w:p w:rsidR="0075749D" w:rsidRPr="0069345B" w:rsidRDefault="0075749D" w:rsidP="0069345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69345B">
                    <w:rPr>
                      <w:rFonts w:ascii="Comic Sans MS" w:hAnsi="Comic Sans MS"/>
                      <w:b/>
                    </w:rPr>
                    <w:t>Next, Finally, Then, First</w:t>
                  </w:r>
                </w:p>
                <w:p w:rsidR="0075749D" w:rsidRDefault="0075749D" w:rsidP="00A06518"/>
              </w:txbxContent>
            </v:textbox>
          </v:roundrect>
        </w:pict>
      </w:r>
      <w:r w:rsidRPr="009464DF">
        <w:rPr>
          <w:rFonts w:ascii="Comic Sans MS" w:hAnsi="Comic Sans MS"/>
          <w:b/>
          <w:sz w:val="20"/>
          <w:szCs w:val="20"/>
        </w:rPr>
        <w:t>F.Put the sentences into the correcct order and write the suitable connector to the beginning of each sentence (4x2:8) + (4x1:4) = 12</w:t>
      </w:r>
    </w:p>
    <w:p w:rsidR="0075749D" w:rsidRPr="009464DF" w:rsidRDefault="0075749D" w:rsidP="00343643">
      <w:pPr>
        <w:rPr>
          <w:rFonts w:ascii="Comic Sans MS" w:hAnsi="Comic Sans MS"/>
          <w:b/>
          <w:sz w:val="20"/>
          <w:szCs w:val="20"/>
        </w:rPr>
      </w:pPr>
    </w:p>
    <w:p w:rsidR="0075749D" w:rsidRPr="009464DF" w:rsidRDefault="0075749D" w:rsidP="00343643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8" style="position:absolute;margin-left:277.6pt;margin-top:12.65pt;width:194.65pt;height:100.65pt;flip:y;z-index:251663872" arcsize="10923f" strokecolor="#9bbb59" strokeweight="5pt">
            <v:stroke linestyle="thickThin"/>
            <v:shadow color="#868686"/>
            <v:textbox style="mso-next-textbox:#_x0000_s1038">
              <w:txbxContent>
                <w:p w:rsidR="0075749D" w:rsidRDefault="0075749D" w:rsidP="00A921B4">
                  <w:r w:rsidRPr="006F6F6E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rc_mi" o:spid="_x0000_i1026" type="#_x0000_t75" alt="http://s1.mbtcdn.com/news/wp-content/uploads/2010/07/atm.gif" style="width:171.75pt;height:84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 w:rsidRPr="009464DF">
        <w:rPr>
          <w:rFonts w:ascii="Comic Sans MS" w:hAnsi="Comic Sans MS"/>
          <w:b/>
          <w:sz w:val="20"/>
          <w:szCs w:val="20"/>
        </w:rPr>
        <w:t xml:space="preserve">In order to get Money from an ATM; </w:t>
      </w:r>
    </w:p>
    <w:p w:rsidR="0075749D" w:rsidRPr="009464DF" w:rsidRDefault="0075749D" w:rsidP="0069345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(     )  ………………………….  enter the amount of money</w:t>
      </w:r>
    </w:p>
    <w:p w:rsidR="0075749D" w:rsidRPr="009464DF" w:rsidRDefault="0075749D" w:rsidP="0069345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(     )  ………………………… . insert your card</w:t>
      </w:r>
    </w:p>
    <w:p w:rsidR="0075749D" w:rsidRPr="009464DF" w:rsidRDefault="0075749D" w:rsidP="0069345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(    )   …………………………  get the money</w:t>
      </w:r>
    </w:p>
    <w:p w:rsidR="0075749D" w:rsidRPr="009464DF" w:rsidRDefault="0075749D" w:rsidP="0069345B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(    )    ………………………..  enter your password</w:t>
      </w:r>
    </w:p>
    <w:p w:rsidR="0075749D" w:rsidRPr="009464DF" w:rsidRDefault="0075749D" w:rsidP="00824CE5">
      <w:pPr>
        <w:rPr>
          <w:rFonts w:ascii="Comic Sans MS" w:hAnsi="Comic Sans MS"/>
          <w:b/>
          <w:sz w:val="20"/>
          <w:szCs w:val="20"/>
        </w:rPr>
      </w:pPr>
    </w:p>
    <w:p w:rsidR="0075749D" w:rsidRPr="009464DF" w:rsidRDefault="0075749D" w:rsidP="00824CE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G)Write the names of the places  (2x2:4) + (2x3:6) = 10</w:t>
      </w:r>
    </w:p>
    <w:p w:rsidR="0075749D" w:rsidRPr="009464DF" w:rsidRDefault="0075749D" w:rsidP="00824CE5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2" o:spid="_x0000_s1039" type="#_x0000_t75" style="position:absolute;margin-left:-18.05pt;margin-top:11.15pt;width:223.65pt;height:131.4pt;z-index:251660800;visibility:visible">
            <v:imagedata r:id="rId7" o:title=""/>
            <w10:wrap type="square" side="right"/>
          </v:shape>
        </w:pict>
      </w:r>
      <w:r w:rsidRPr="009464DF">
        <w:rPr>
          <w:rFonts w:ascii="Comic Sans MS" w:hAnsi="Comic Sans MS"/>
          <w:b/>
          <w:sz w:val="20"/>
          <w:szCs w:val="20"/>
          <w:lang w:val="en-US"/>
        </w:rPr>
        <w:t>1-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First , go straight ahead. Then ,turn left into the </w:t>
      </w:r>
      <w:smartTag w:uri="urn:schemas-microsoft-com:office:smarttags" w:element="address">
        <w:smartTag w:uri="urn:schemas-microsoft-com:office:smarttags" w:element="Street">
          <w:r w:rsidRPr="009464DF">
            <w:rPr>
              <w:rFonts w:ascii="Comic Sans MS" w:hAnsi="Comic Sans MS"/>
              <w:sz w:val="20"/>
              <w:szCs w:val="20"/>
              <w:lang w:val="en-US"/>
            </w:rPr>
            <w:t>B Street</w:t>
          </w:r>
        </w:smartTag>
      </w:smartTag>
      <w:r w:rsidRPr="009464DF">
        <w:rPr>
          <w:rFonts w:ascii="Comic Sans MS" w:hAnsi="Comic Sans MS"/>
          <w:sz w:val="20"/>
          <w:szCs w:val="20"/>
          <w:lang w:val="en-US"/>
        </w:rPr>
        <w:t>. It is on your right, opposite the car park.  ……………..</w:t>
      </w:r>
    </w:p>
    <w:p w:rsidR="0075749D" w:rsidRPr="009464DF" w:rsidRDefault="0075749D" w:rsidP="00824CE5">
      <w:pPr>
        <w:ind w:right="-143"/>
        <w:rPr>
          <w:rFonts w:ascii="Comic Sans MS" w:hAnsi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margin-left:-247.35pt;margin-top:25.8pt;width:22.7pt;height:21.2pt;z-index:251664896"/>
        </w:pict>
      </w:r>
      <w:r w:rsidRPr="009464DF">
        <w:rPr>
          <w:rFonts w:ascii="Comic Sans MS" w:hAnsi="Comic Sans MS"/>
          <w:b/>
          <w:sz w:val="20"/>
          <w:szCs w:val="20"/>
          <w:lang w:val="en-US"/>
        </w:rPr>
        <w:t>2-</w:t>
      </w:r>
      <w:r w:rsidRPr="009464DF">
        <w:rPr>
          <w:rFonts w:ascii="Comic Sans MS" w:hAnsi="Comic Sans MS"/>
          <w:sz w:val="20"/>
          <w:szCs w:val="20"/>
          <w:lang w:val="en-US"/>
        </w:rPr>
        <w:t xml:space="preserve">First , go straight on. Then, pass Book Store. Turn right. It’s behind the Café.    </w:t>
      </w:r>
      <w:r w:rsidRPr="009464DF">
        <w:rPr>
          <w:rFonts w:ascii="Comic Sans MS" w:hAnsi="Comic Sans MS"/>
          <w:b/>
          <w:sz w:val="20"/>
          <w:szCs w:val="20"/>
          <w:lang w:val="en-US"/>
        </w:rPr>
        <w:t>…</w:t>
      </w:r>
      <w:r w:rsidRPr="009464DF">
        <w:rPr>
          <w:rFonts w:ascii="Comic Sans MS" w:hAnsi="Comic Sans MS"/>
          <w:sz w:val="20"/>
          <w:szCs w:val="20"/>
          <w:lang w:val="en-US"/>
        </w:rPr>
        <w:t>……………..</w:t>
      </w:r>
    </w:p>
    <w:p w:rsidR="0075749D" w:rsidRPr="009464DF" w:rsidRDefault="0075749D" w:rsidP="00824CE5">
      <w:p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3</w:t>
      </w:r>
      <w:r w:rsidRPr="009464DF">
        <w:rPr>
          <w:rFonts w:ascii="Comic Sans MS" w:hAnsi="Comic Sans MS"/>
          <w:sz w:val="20"/>
          <w:szCs w:val="20"/>
        </w:rPr>
        <w:t>. Excuse me, where is hospital?   ……………………………………………………………………………………………………………….</w:t>
      </w:r>
    </w:p>
    <w:p w:rsidR="0075749D" w:rsidRPr="009464DF" w:rsidRDefault="0075749D" w:rsidP="00A06518">
      <w:p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4.</w:t>
      </w:r>
      <w:r w:rsidRPr="009464DF">
        <w:rPr>
          <w:rFonts w:ascii="Comic Sans MS" w:hAnsi="Comic Sans MS"/>
          <w:sz w:val="20"/>
          <w:szCs w:val="20"/>
        </w:rPr>
        <w:t xml:space="preserve"> Can you tell me the way to the Police Station?  ...................................................................................................................</w:t>
      </w:r>
    </w:p>
    <w:p w:rsidR="0075749D" w:rsidRPr="009464DF" w:rsidRDefault="0075749D" w:rsidP="00A06518">
      <w:p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>H) Answer the Questions. (5*2=10)</w:t>
      </w:r>
    </w:p>
    <w:p w:rsidR="0075749D" w:rsidRPr="009464DF" w:rsidRDefault="0075749D" w:rsidP="00C2083D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What is your favourite sport?.........................................................................</w:t>
      </w:r>
    </w:p>
    <w:p w:rsidR="0075749D" w:rsidRPr="009464DF" w:rsidRDefault="0075749D" w:rsidP="00C2083D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What do you want to be?..........................................................................................</w:t>
      </w:r>
    </w:p>
    <w:p w:rsidR="0075749D" w:rsidRPr="009464DF" w:rsidRDefault="0075749D" w:rsidP="00C2083D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What do you do in your free time?............................................................................</w:t>
      </w:r>
    </w:p>
    <w:p w:rsidR="0075749D" w:rsidRPr="009464DF" w:rsidRDefault="0075749D" w:rsidP="00C2083D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What's your ideal job?...............................................................................................</w:t>
      </w:r>
    </w:p>
    <w:p w:rsidR="0075749D" w:rsidRDefault="0075749D" w:rsidP="009464DF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sz w:val="20"/>
          <w:szCs w:val="20"/>
        </w:rPr>
        <w:t>What is your hobby?.................................................................................................</w:t>
      </w:r>
    </w:p>
    <w:p w:rsidR="0075749D" w:rsidRDefault="0075749D" w:rsidP="009464DF">
      <w:pPr>
        <w:pStyle w:val="NoSpacin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773"/>
        </w:tabs>
        <w:ind w:left="720"/>
        <w:rPr>
          <w:rFonts w:ascii="Comic Sans MS" w:hAnsi="Comic Sans MS"/>
          <w:b/>
          <w:sz w:val="32"/>
          <w:szCs w:val="32"/>
        </w:rPr>
      </w:pPr>
      <w:r w:rsidRPr="009464DF">
        <w:rPr>
          <w:rFonts w:ascii="Kristen ITC" w:hAnsi="Kristen ITC"/>
          <w:b/>
          <w:sz w:val="32"/>
          <w:szCs w:val="32"/>
        </w:rPr>
        <w:t>Good Luck!</w:t>
      </w:r>
      <w:r w:rsidRPr="009464DF">
        <w:rPr>
          <w:rFonts w:ascii="Comic Sans MS" w:hAnsi="Comic Sans MS"/>
          <w:b/>
          <w:sz w:val="32"/>
          <w:szCs w:val="32"/>
        </w:rPr>
        <w:tab/>
      </w:r>
      <w:r w:rsidRPr="009464DF">
        <w:rPr>
          <w:rFonts w:ascii="Comic Sans MS" w:hAnsi="Comic Sans MS"/>
          <w:b/>
          <w:sz w:val="32"/>
          <w:szCs w:val="32"/>
        </w:rPr>
        <w:tab/>
      </w:r>
      <w:r w:rsidRPr="00D20A60">
        <w:rPr>
          <w:b/>
          <w:noProof/>
          <w:sz w:val="32"/>
          <w:szCs w:val="32"/>
          <w:lang w:eastAsia="tr-TR"/>
        </w:rPr>
        <w:pict>
          <v:shape id="Resim 83" o:spid="_x0000_i1027" type="#_x0000_t75" style="width:42.75pt;height:60.75pt;visibility:visible">
            <v:imagedata r:id="rId8" o:title=""/>
          </v:shape>
        </w:pic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Çağatay ERTÜRK</w:t>
      </w:r>
      <w:r>
        <w:rPr>
          <w:rFonts w:ascii="Comic Sans MS" w:hAnsi="Comic Sans MS"/>
          <w:b/>
          <w:sz w:val="32"/>
          <w:szCs w:val="32"/>
        </w:rPr>
        <w:br/>
        <w:t xml:space="preserve">                                    English Teacher</w:t>
      </w:r>
    </w:p>
    <w:p w:rsidR="0075749D" w:rsidRDefault="0075749D" w:rsidP="00F812EB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9" w:history="1">
        <w:r>
          <w:rPr>
            <w:rStyle w:val="Hyperlink"/>
            <w:rFonts w:cs="Arial"/>
          </w:rPr>
          <w:t>http://www.sorubak.com/</w:t>
        </w:r>
      </w:hyperlink>
      <w:r>
        <w:t xml:space="preserve"> </w:t>
      </w:r>
    </w:p>
    <w:p w:rsidR="0075749D" w:rsidRPr="009464DF" w:rsidRDefault="0075749D" w:rsidP="009464DF">
      <w:pPr>
        <w:pStyle w:val="NoSpacin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773"/>
        </w:tabs>
        <w:ind w:left="720"/>
        <w:rPr>
          <w:rFonts w:ascii="Kristen ITC" w:hAnsi="Kristen ITC"/>
          <w:sz w:val="20"/>
          <w:szCs w:val="20"/>
        </w:rPr>
      </w:pPr>
    </w:p>
    <w:sectPr w:rsidR="0075749D" w:rsidRPr="009464DF" w:rsidSect="007606CE">
      <w:pgSz w:w="11906" w:h="16838"/>
      <w:pgMar w:top="284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7146"/>
    <w:multiLevelType w:val="hybridMultilevel"/>
    <w:tmpl w:val="C37E6D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2A6E82"/>
    <w:multiLevelType w:val="hybridMultilevel"/>
    <w:tmpl w:val="CA06FDDC"/>
    <w:lvl w:ilvl="0" w:tplc="76144A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1EC07B9"/>
    <w:multiLevelType w:val="hybridMultilevel"/>
    <w:tmpl w:val="E222E5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C13C89"/>
    <w:multiLevelType w:val="hybridMultilevel"/>
    <w:tmpl w:val="0F267EB0"/>
    <w:lvl w:ilvl="0" w:tplc="B492E858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4">
    <w:nsid w:val="638D6E73"/>
    <w:multiLevelType w:val="hybridMultilevel"/>
    <w:tmpl w:val="3C54D2F4"/>
    <w:lvl w:ilvl="0" w:tplc="578C2ED6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5">
    <w:nsid w:val="6D314801"/>
    <w:multiLevelType w:val="hybridMultilevel"/>
    <w:tmpl w:val="1BEC7560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E3C41AD"/>
    <w:multiLevelType w:val="hybridMultilevel"/>
    <w:tmpl w:val="7C461136"/>
    <w:lvl w:ilvl="0" w:tplc="68702B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F84F4E"/>
    <w:multiLevelType w:val="hybridMultilevel"/>
    <w:tmpl w:val="B53651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B6A"/>
    <w:rsid w:val="0003594D"/>
    <w:rsid w:val="000E7558"/>
    <w:rsid w:val="00140897"/>
    <w:rsid w:val="001B24E0"/>
    <w:rsid w:val="0020157F"/>
    <w:rsid w:val="002179BC"/>
    <w:rsid w:val="00272151"/>
    <w:rsid w:val="00291489"/>
    <w:rsid w:val="002B2477"/>
    <w:rsid w:val="00334F4D"/>
    <w:rsid w:val="00343643"/>
    <w:rsid w:val="00404C1F"/>
    <w:rsid w:val="00481B67"/>
    <w:rsid w:val="004A6B22"/>
    <w:rsid w:val="004E377E"/>
    <w:rsid w:val="005826F9"/>
    <w:rsid w:val="005B349B"/>
    <w:rsid w:val="005C7B35"/>
    <w:rsid w:val="005E36E4"/>
    <w:rsid w:val="0069345B"/>
    <w:rsid w:val="006D3A24"/>
    <w:rsid w:val="006E6EAB"/>
    <w:rsid w:val="006F6F6E"/>
    <w:rsid w:val="0075749D"/>
    <w:rsid w:val="007606CE"/>
    <w:rsid w:val="00824CE5"/>
    <w:rsid w:val="00862ADA"/>
    <w:rsid w:val="008D7184"/>
    <w:rsid w:val="00900B40"/>
    <w:rsid w:val="00933A4E"/>
    <w:rsid w:val="009439B0"/>
    <w:rsid w:val="009464DF"/>
    <w:rsid w:val="009843BE"/>
    <w:rsid w:val="0099503E"/>
    <w:rsid w:val="00A06518"/>
    <w:rsid w:val="00A55CA7"/>
    <w:rsid w:val="00A72C5F"/>
    <w:rsid w:val="00A921B4"/>
    <w:rsid w:val="00AB12BC"/>
    <w:rsid w:val="00AB4AB1"/>
    <w:rsid w:val="00C2083D"/>
    <w:rsid w:val="00C212AC"/>
    <w:rsid w:val="00C36BA1"/>
    <w:rsid w:val="00C446EE"/>
    <w:rsid w:val="00CA7A6B"/>
    <w:rsid w:val="00CE7B6A"/>
    <w:rsid w:val="00D13F37"/>
    <w:rsid w:val="00D20266"/>
    <w:rsid w:val="00D20A60"/>
    <w:rsid w:val="00D37CBD"/>
    <w:rsid w:val="00DF1C08"/>
    <w:rsid w:val="00E47C3F"/>
    <w:rsid w:val="00E7071A"/>
    <w:rsid w:val="00EA34D4"/>
    <w:rsid w:val="00EB075A"/>
    <w:rsid w:val="00EC0360"/>
    <w:rsid w:val="00EE289D"/>
    <w:rsid w:val="00F051F4"/>
    <w:rsid w:val="00F2043E"/>
    <w:rsid w:val="00F708B9"/>
    <w:rsid w:val="00F812EB"/>
    <w:rsid w:val="00FE33AB"/>
    <w:rsid w:val="00FE5FE1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B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E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7B6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37CBD"/>
    <w:pPr>
      <w:ind w:left="720"/>
      <w:contextualSpacing/>
    </w:pPr>
    <w:rPr>
      <w:lang w:val="ru-RU"/>
    </w:rPr>
  </w:style>
  <w:style w:type="paragraph" w:styleId="NoSpacing">
    <w:name w:val="No Spacing"/>
    <w:uiPriority w:val="99"/>
    <w:qFormat/>
    <w:rsid w:val="00C2083D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A55CA7"/>
    <w:rPr>
      <w:rFonts w:cs="Times New Roman"/>
    </w:rPr>
  </w:style>
  <w:style w:type="character" w:styleId="Hyperlink">
    <w:name w:val="Hyperlink"/>
    <w:basedOn w:val="DefaultParagraphFont"/>
    <w:uiPriority w:val="99"/>
    <w:rsid w:val="00F812EB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F812EB"/>
    <w:pPr>
      <w:suppressAutoHyphens/>
      <w:spacing w:after="200" w:line="276" w:lineRule="auto"/>
    </w:pPr>
    <w:rPr>
      <w:rFonts w:eastAsia="SimSun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710</Words>
  <Characters>4047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emoş</dc:creator>
  <cp:keywords/>
  <dc:description/>
  <cp:lastModifiedBy>BİRSEN</cp:lastModifiedBy>
  <cp:revision>5</cp:revision>
  <cp:lastPrinted>2013-11-10T21:52:00Z</cp:lastPrinted>
  <dcterms:created xsi:type="dcterms:W3CDTF">2013-11-12T17:58:00Z</dcterms:created>
  <dcterms:modified xsi:type="dcterms:W3CDTF">2015-10-24T12:57:00Z</dcterms:modified>
</cp:coreProperties>
</file>