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CFD" w:rsidRDefault="008A0CFD"/>
    <w:p w:rsidR="008A0CFD" w:rsidRDefault="008A0CFD" w:rsidP="0062541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227.4pt;margin-top:4.25pt;width:20.9pt;height:774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" strokecolor="#c0504d" strokeweight="2pt">
            <v:textbox>
              <w:txbxContent>
                <w:p w:rsidR="008A0CFD" w:rsidRPr="004F362F" w:rsidRDefault="008A0CFD">
                  <w:pPr>
                    <w:rPr>
                      <w:b/>
                      <w:color w:val="EEECE1"/>
                    </w:rPr>
                  </w:pPr>
                  <w:r w:rsidRPr="004F362F">
                    <w:rPr>
                      <w:b/>
                      <w:color w:val="EEECE1"/>
                    </w:rPr>
                    <w:t>YALVAÇ</w:t>
                  </w:r>
                </w:p>
                <w:p w:rsidR="008A0CFD" w:rsidRPr="004F362F" w:rsidRDefault="008A0CFD">
                  <w:pPr>
                    <w:rPr>
                      <w:b/>
                      <w:color w:val="EEECE1"/>
                    </w:rPr>
                  </w:pPr>
                  <w:r w:rsidRPr="004F362F">
                    <w:rPr>
                      <w:b/>
                      <w:color w:val="EEECE1"/>
                    </w:rPr>
                    <w:t xml:space="preserve">ATATÜRK </w:t>
                  </w:r>
                </w:p>
                <w:p w:rsidR="008A0CFD" w:rsidRPr="004F362F" w:rsidRDefault="008A0CFD">
                  <w:pPr>
                    <w:rPr>
                      <w:b/>
                      <w:color w:val="EEECE1"/>
                    </w:rPr>
                  </w:pPr>
                </w:p>
                <w:p w:rsidR="008A0CFD" w:rsidRPr="004F362F" w:rsidRDefault="008A0CFD">
                  <w:pPr>
                    <w:rPr>
                      <w:b/>
                      <w:color w:val="EEECE1"/>
                    </w:rPr>
                  </w:pPr>
                  <w:r w:rsidRPr="004F362F">
                    <w:rPr>
                      <w:b/>
                      <w:color w:val="EEECE1"/>
                    </w:rPr>
                    <w:t>ANADOLU</w:t>
                  </w:r>
                </w:p>
                <w:p w:rsidR="008A0CFD" w:rsidRPr="004F362F" w:rsidRDefault="008A0CFD">
                  <w:pPr>
                    <w:rPr>
                      <w:b/>
                      <w:color w:val="EEECE1"/>
                    </w:rPr>
                  </w:pPr>
                </w:p>
                <w:p w:rsidR="008A0CFD" w:rsidRPr="004F362F" w:rsidRDefault="008A0CFD">
                  <w:pPr>
                    <w:rPr>
                      <w:b/>
                      <w:color w:val="EEECE1"/>
                    </w:rPr>
                  </w:pPr>
                  <w:r w:rsidRPr="004F362F">
                    <w:rPr>
                      <w:b/>
                      <w:color w:val="EEECE1"/>
                    </w:rPr>
                    <w:t>LİSESİ</w:t>
                  </w:r>
                </w:p>
              </w:txbxContent>
            </v:textbox>
          </v:shape>
        </w:pict>
      </w:r>
      <w:r w:rsidRPr="0060643D">
        <w:rPr>
          <w:rFonts w:ascii="HelveticaTU-Bold" w:hAnsi="HelveticaTU-Bold" w:cs="HelveticaTU-Bold"/>
          <w:b/>
          <w:bCs/>
          <w:sz w:val="18"/>
          <w:szCs w:val="18"/>
        </w:rPr>
        <w:t>1</w:t>
      </w:r>
      <w:r>
        <w:rPr>
          <w:rFonts w:ascii="HelveticaTU-Bold" w:hAnsi="HelveticaTU-Bold" w:cs="HelveticaTU-Bold"/>
          <w:b/>
          <w:bCs/>
          <w:sz w:val="20"/>
          <w:szCs w:val="20"/>
        </w:rPr>
        <w:t xml:space="preserve">. </w:t>
      </w:r>
      <w:r>
        <w:rPr>
          <w:rFonts w:ascii="HelveticaTU" w:hAnsi="HelveticaTU" w:cs="HelveticaTU"/>
          <w:sz w:val="16"/>
          <w:szCs w:val="16"/>
        </w:rPr>
        <w:t xml:space="preserve">Felsefe, kendilerine "Ben kimim?" sorusunu soran ve var                  </w:t>
      </w:r>
    </w:p>
    <w:p w:rsidR="008A0CFD" w:rsidRDefault="008A0CFD" w:rsidP="00C5493E">
      <w:pPr>
        <w:tabs>
          <w:tab w:val="center" w:pos="4873"/>
        </w:tabs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Olan şeylerin anlamıyla derinden ilgilenen insanların</w:t>
      </w:r>
      <w:r>
        <w:rPr>
          <w:rFonts w:ascii="HelveticaTU" w:hAnsi="HelveticaTU" w:cs="HelveticaTU"/>
          <w:sz w:val="16"/>
          <w:szCs w:val="16"/>
        </w:rPr>
        <w:tab/>
        <w:t xml:space="preserve">                       </w:t>
      </w:r>
    </w:p>
    <w:p w:rsidR="008A0CFD" w:rsidRDefault="008A0CFD" w:rsidP="00C5493E">
      <w:pPr>
        <w:tabs>
          <w:tab w:val="center" w:pos="4873"/>
        </w:tabs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Uğraştıkları bir etkinliktir.</w:t>
      </w:r>
      <w:r>
        <w:rPr>
          <w:rFonts w:ascii="HelveticaTU" w:hAnsi="HelveticaTU" w:cs="HelveticaTU"/>
          <w:sz w:val="16"/>
          <w:szCs w:val="16"/>
        </w:rPr>
        <w:tab/>
      </w:r>
    </w:p>
    <w:p w:rsidR="008A0CFD" w:rsidRDefault="008A0CFD" w:rsidP="00625410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belirlemeye göre, felsefe yapmak hangi özelliğe</w:t>
      </w:r>
    </w:p>
    <w:p w:rsidR="008A0CFD" w:rsidRDefault="008A0CFD" w:rsidP="00C5493E">
      <w:pPr>
        <w:tabs>
          <w:tab w:val="right" w:pos="9746"/>
        </w:tabs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Sahip olmayı gerektirir?</w:t>
      </w:r>
      <w:r>
        <w:rPr>
          <w:rFonts w:ascii="HelveticaTU-Bold" w:hAnsi="HelveticaTU-Bold" w:cs="HelveticaTU-Bold"/>
          <w:b/>
          <w:bCs/>
          <w:sz w:val="16"/>
          <w:szCs w:val="16"/>
        </w:rPr>
        <w:tab/>
        <w:t xml:space="preserve">                                                 </w:t>
      </w:r>
    </w:p>
    <w:p w:rsidR="008A0CFD" w:rsidRDefault="008A0CFD" w:rsidP="0062541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Hoşgörülü olma</w:t>
      </w:r>
    </w:p>
    <w:p w:rsidR="008A0CFD" w:rsidRDefault="008A0CFD" w:rsidP="0062541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B) Azimli olma                                                                                                                         </w:t>
      </w:r>
    </w:p>
    <w:p w:rsidR="008A0CFD" w:rsidRDefault="008A0CFD" w:rsidP="0062541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Bilinmeyene ilişkin merak duyma</w:t>
      </w:r>
    </w:p>
    <w:p w:rsidR="008A0CFD" w:rsidRDefault="008A0CFD" w:rsidP="0062541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Felsefe tarihinin bilgisine sahip olma</w:t>
      </w:r>
    </w:p>
    <w:p w:rsidR="008A0CFD" w:rsidRDefault="008A0CFD" w:rsidP="00625410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Objektif olma</w:t>
      </w:r>
    </w:p>
    <w:p w:rsidR="008A0CFD" w:rsidRDefault="008A0CF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625410">
        <w:rPr>
          <w:rFonts w:ascii="HelveticaTU" w:hAnsi="HelveticaTU" w:cs="HelveticaTU"/>
          <w:b/>
          <w:sz w:val="16"/>
          <w:szCs w:val="16"/>
        </w:rPr>
        <w:t>2</w:t>
      </w:r>
      <w:r>
        <w:rPr>
          <w:rFonts w:ascii="HelveticaTU" w:hAnsi="HelveticaTU" w:cs="HelveticaTU"/>
          <w:sz w:val="16"/>
          <w:szCs w:val="16"/>
        </w:rPr>
        <w:t>-</w:t>
      </w:r>
      <w:r w:rsidRPr="00C5493E">
        <w:rPr>
          <w:rFonts w:ascii="HelveticaTU" w:hAnsi="HelveticaTU" w:cs="HelveticaTU"/>
          <w:sz w:val="16"/>
          <w:szCs w:val="16"/>
        </w:rPr>
        <w:t xml:space="preserve"> </w:t>
      </w:r>
      <w:r>
        <w:rPr>
          <w:rFonts w:ascii="HelveticaTU" w:hAnsi="HelveticaTU" w:cs="HelveticaTU"/>
          <w:sz w:val="16"/>
          <w:szCs w:val="16"/>
        </w:rPr>
        <w:t>• Güneşin sıcaklığı yaklaşık 6 bin °C'dir.</w:t>
      </w:r>
    </w:p>
    <w:p w:rsidR="008A0CFD" w:rsidRDefault="008A0CF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• Bugün havada yağmur kokusu var.</w:t>
      </w:r>
    </w:p>
    <w:p w:rsidR="008A0CFD" w:rsidRDefault="008A0CF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• Tanrı, güneşi insanları ısıtsın diye yarattı.</w:t>
      </w:r>
    </w:p>
    <w:p w:rsidR="008A0CFD" w:rsidRDefault="008A0CFD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veriler, sırasıyla aşağıdaki bilgi türlerinden hangisinin</w:t>
      </w:r>
    </w:p>
    <w:p w:rsidR="008A0CFD" w:rsidRDefault="008A0CFD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Kapsamında yer alır?</w:t>
      </w:r>
    </w:p>
    <w:p w:rsidR="008A0CFD" w:rsidRDefault="008A0CF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Bilimsel bilgi, gündelik bilgi, dinî bilgi</w:t>
      </w:r>
    </w:p>
    <w:p w:rsidR="008A0CFD" w:rsidRDefault="008A0CF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Gündelik bilgi, bilimsel bilgi, dinî bilgi</w:t>
      </w:r>
    </w:p>
    <w:p w:rsidR="008A0CFD" w:rsidRDefault="008A0CF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Dinî bilgi, bilimsel bilgi, felsefi bilgi</w:t>
      </w:r>
    </w:p>
    <w:p w:rsidR="008A0CFD" w:rsidRDefault="008A0CF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Bilimsel bilgi, dinî bilgi, gündelik bilgi</w:t>
      </w:r>
    </w:p>
    <w:p w:rsidR="008A0CFD" w:rsidRDefault="008A0CF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Dinî bilgi, bilimsel bilgi, gündelik bilgi</w:t>
      </w:r>
    </w:p>
    <w:p w:rsidR="008A0CFD" w:rsidRDefault="008A0CF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</w:p>
    <w:p w:rsidR="008A0CFD" w:rsidRPr="00B95740" w:rsidRDefault="008A0CF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8A0CFD" w:rsidRDefault="008A0CF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B95740">
        <w:rPr>
          <w:rFonts w:ascii="HelveticaTU" w:hAnsi="HelveticaTU" w:cs="HelveticaTU"/>
          <w:b/>
          <w:sz w:val="16"/>
          <w:szCs w:val="16"/>
        </w:rPr>
        <w:t>3-</w:t>
      </w:r>
      <w:r>
        <w:rPr>
          <w:rFonts w:ascii="HelveticaTU" w:hAnsi="HelveticaTU" w:cs="HelveticaTU"/>
          <w:sz w:val="16"/>
          <w:szCs w:val="16"/>
        </w:rPr>
        <w:t>Filozof anlamadığı pek çok şey olduğunu kabul eden kişidir.</w:t>
      </w:r>
    </w:p>
    <w:p w:rsidR="008A0CFD" w:rsidRDefault="008A0CF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Bu durum onu huzursuz eder. Ancak bu bakımdan, bilmediği</w:t>
      </w:r>
    </w:p>
    <w:p w:rsidR="008A0CFD" w:rsidRDefault="008A0CF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Şeyleri biliyormuş gibi yapıp övünen insanlardan</w:t>
      </w:r>
    </w:p>
    <w:p w:rsidR="008A0CFD" w:rsidRDefault="008A0CF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çok daha akıllıdır. “Tek bir şey biliyorum, o da hiçbir şey</w:t>
      </w:r>
    </w:p>
    <w:p w:rsidR="008A0CFD" w:rsidRDefault="008A0CF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Bilmediğim” diyen Sokrates bu açıdan çok önemlidir. Çünkü</w:t>
      </w:r>
    </w:p>
    <w:p w:rsidR="008A0CFD" w:rsidRDefault="008A0CF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Filozoflar arasında dahi bunu açık açık söyleme cesaretine</w:t>
      </w:r>
    </w:p>
    <w:p w:rsidR="008A0CFD" w:rsidRDefault="008A0CF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Sahip çok az insan vardır.</w:t>
      </w:r>
    </w:p>
    <w:p w:rsidR="008A0CFD" w:rsidRDefault="008A0CFD" w:rsidP="00B95740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 filozoflarla ilgili aşağıdaki yargılardan</w:t>
      </w:r>
    </w:p>
    <w:p w:rsidR="008A0CFD" w:rsidRDefault="008A0CFD" w:rsidP="00B95740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 vurgulanmak istenmiştir?</w:t>
      </w:r>
    </w:p>
    <w:p w:rsidR="008A0CFD" w:rsidRDefault="008A0CF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Filozoflar, bilim hakkında hiçbir şey bilmeyen kişilerdir.</w:t>
      </w:r>
    </w:p>
    <w:p w:rsidR="008A0CFD" w:rsidRDefault="008A0CF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Filozoflar, bilgileriyle övünen kişilerdir.</w:t>
      </w:r>
    </w:p>
    <w:p w:rsidR="008A0CFD" w:rsidRDefault="008A0CF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Filozoflar, yaşama ilişkin her şeyi bilen kişilerdir.</w:t>
      </w:r>
    </w:p>
    <w:p w:rsidR="008A0CFD" w:rsidRDefault="008A0CF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Filozoflar, bir şey bilmedikleri varsayımından hareketle</w:t>
      </w:r>
    </w:p>
    <w:p w:rsidR="008A0CFD" w:rsidRDefault="008A0CF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bilgiye ulaşmaya çabalarlar.</w:t>
      </w:r>
    </w:p>
    <w:p w:rsidR="008A0CFD" w:rsidRDefault="008A0CF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Filozoflar, hiçbir şey bilmediklerini kabul edip şikâyet</w:t>
      </w:r>
    </w:p>
    <w:p w:rsidR="008A0CFD" w:rsidRDefault="008A0CFD" w:rsidP="00B95740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eden kişilerdir.</w:t>
      </w:r>
    </w:p>
    <w:p w:rsidR="008A0CFD" w:rsidRDefault="008A0CFD" w:rsidP="00B95740">
      <w:pPr>
        <w:rPr>
          <w:rFonts w:ascii="HelveticaTU" w:hAnsi="HelveticaTU" w:cs="HelveticaTU"/>
          <w:sz w:val="16"/>
          <w:szCs w:val="16"/>
        </w:rPr>
      </w:pPr>
    </w:p>
    <w:p w:rsidR="008A0CFD" w:rsidRDefault="008A0CF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B95740">
        <w:rPr>
          <w:rFonts w:ascii="HelveticaTU" w:hAnsi="HelveticaTU" w:cs="HelveticaTU"/>
          <w:b/>
          <w:sz w:val="16"/>
          <w:szCs w:val="16"/>
        </w:rPr>
        <w:t>4-“</w:t>
      </w:r>
      <w:r>
        <w:rPr>
          <w:rFonts w:ascii="HelveticaTU" w:hAnsi="HelveticaTU" w:cs="HelveticaTU"/>
          <w:sz w:val="16"/>
          <w:szCs w:val="16"/>
        </w:rPr>
        <w:t>Kralın Yeni Giysileri” adlı bir masal vardır. Bu masalda,</w:t>
      </w:r>
    </w:p>
    <w:p w:rsidR="008A0CFD" w:rsidRDefault="008A0CF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Kralın üstünde hiçbir şey olmadığı hâlde beraberindekiler</w:t>
      </w:r>
    </w:p>
    <w:p w:rsidR="008A0CFD" w:rsidRDefault="008A0CF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ve halk, giysi varmış gibi davranır. Çünkü elbiseyi görmemek</w:t>
      </w:r>
    </w:p>
    <w:p w:rsidR="008A0CFD" w:rsidRDefault="008A0CF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Aptallıkla eş değer tutulmuştur. Birden bire bir çocuk</w:t>
      </w:r>
    </w:p>
    <w:p w:rsidR="008A0CFD" w:rsidRDefault="008A0CF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kralın çıplak olduğunu haykırır. Cesur bir çocuktur bu, filozoflar</w:t>
      </w:r>
    </w:p>
    <w:p w:rsidR="008A0CFD" w:rsidRDefault="008A0CF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da, biz insanların ne kadar az şey bildiğimizi söyleyecek</w:t>
      </w:r>
    </w:p>
    <w:p w:rsidR="008A0CFD" w:rsidRDefault="008A0CF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kadar cesurdurlar. İşte bu yüzden; hayret etme,</w:t>
      </w:r>
    </w:p>
    <w:p w:rsidR="008A0CFD" w:rsidRDefault="008A0CF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Toplum yargılarından sıyrılabilme bakımından filozoflar ile</w:t>
      </w:r>
    </w:p>
    <w:p w:rsidR="008A0CFD" w:rsidRDefault="008A0CF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Çocuklar benzerlik gösterirler.</w:t>
      </w:r>
    </w:p>
    <w:p w:rsidR="008A0CFD" w:rsidRDefault="008A0CFD" w:rsidP="00B95740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parçada, filozofun hangi özelliği vurgulanmıştır?</w:t>
      </w:r>
    </w:p>
    <w:p w:rsidR="008A0CFD" w:rsidRDefault="008A0CF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Toplum değerlerine uygun söylemlerde bulunma</w:t>
      </w:r>
    </w:p>
    <w:p w:rsidR="008A0CFD" w:rsidRDefault="008A0CF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İnandığı doğrular uğruna toplumla ters düşmeyi göze</w:t>
      </w:r>
    </w:p>
    <w:p w:rsidR="008A0CFD" w:rsidRDefault="008A0CF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alma</w:t>
      </w:r>
    </w:p>
    <w:p w:rsidR="008A0CFD" w:rsidRDefault="008A0CF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Davranışlarında çocuksu olup vurdumduymaz olma</w:t>
      </w:r>
    </w:p>
    <w:p w:rsidR="008A0CFD" w:rsidRDefault="008A0CF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Her yerde topluma karşı çıkmayı görev sayma</w:t>
      </w:r>
    </w:p>
    <w:p w:rsidR="008A0CFD" w:rsidRDefault="008A0CFD" w:rsidP="00B95740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Toplumu kendi istemleri doğrultusunda haklı görme</w:t>
      </w:r>
    </w:p>
    <w:p w:rsidR="008A0CFD" w:rsidRDefault="008A0CFD" w:rsidP="00B95740">
      <w:pPr>
        <w:rPr>
          <w:rFonts w:ascii="HelveticaTU" w:hAnsi="HelveticaTU" w:cs="HelveticaTU"/>
          <w:sz w:val="16"/>
          <w:szCs w:val="16"/>
        </w:rPr>
      </w:pPr>
    </w:p>
    <w:p w:rsidR="008A0CFD" w:rsidRDefault="008A0CFD" w:rsidP="00B95740">
      <w:pPr>
        <w:rPr>
          <w:rFonts w:ascii="HelveticaTU" w:hAnsi="HelveticaTU" w:cs="HelveticaTU"/>
          <w:sz w:val="16"/>
          <w:szCs w:val="16"/>
        </w:rPr>
      </w:pPr>
    </w:p>
    <w:p w:rsidR="008A0CFD" w:rsidRDefault="008A0CFD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5-Aşağıdakilerden hangisi, bilimsel bilgi ile felsefi bilgi</w:t>
      </w:r>
    </w:p>
    <w:p w:rsidR="008A0CFD" w:rsidRDefault="008A0CFD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Arasındaki farklılıklardan değildir?</w:t>
      </w:r>
    </w:p>
    <w:p w:rsidR="008A0CFD" w:rsidRDefault="008A0CF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Nesnel olma - öznel olma</w:t>
      </w:r>
    </w:p>
    <w:p w:rsidR="008A0CFD" w:rsidRDefault="008A0CF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Tutarlı olma - tutarsız olma</w:t>
      </w:r>
    </w:p>
    <w:p w:rsidR="008A0CFD" w:rsidRDefault="008A0CF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Varlığı bölerek ele alma - varlığı bütün olarak ele alma</w:t>
      </w:r>
    </w:p>
    <w:p w:rsidR="008A0CFD" w:rsidRDefault="008A0CF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Genel geçer sonuçlara ulaşma - kişilere göre değişen</w:t>
      </w:r>
    </w:p>
    <w:p w:rsidR="008A0CFD" w:rsidRDefault="008A0CF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sonuçlara ulaşma</w:t>
      </w:r>
    </w:p>
    <w:p w:rsidR="008A0CFD" w:rsidRDefault="008A0CFD" w:rsidP="00C5493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Birikimli olarak ilerleme - yığılma; ancak ilerlememe</w:t>
      </w:r>
    </w:p>
    <w:p w:rsidR="008A0CFD" w:rsidRDefault="008A0CFD" w:rsidP="00C5493E">
      <w:pPr>
        <w:rPr>
          <w:rFonts w:ascii="HelveticaTU" w:hAnsi="HelveticaTU" w:cs="HelveticaTU"/>
          <w:sz w:val="16"/>
          <w:szCs w:val="16"/>
        </w:rPr>
      </w:pPr>
    </w:p>
    <w:p w:rsidR="008A0CFD" w:rsidRDefault="008A0CF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</w:p>
    <w:p w:rsidR="008A0CFD" w:rsidRDefault="008A0CF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C5493E">
        <w:rPr>
          <w:rFonts w:ascii="HelveticaTU" w:hAnsi="HelveticaTU" w:cs="HelveticaTU"/>
          <w:b/>
          <w:sz w:val="16"/>
          <w:szCs w:val="16"/>
        </w:rPr>
        <w:t>6-</w:t>
      </w:r>
      <w:r>
        <w:rPr>
          <w:rFonts w:ascii="HelveticaTU" w:hAnsi="HelveticaTU" w:cs="HelveticaTU"/>
          <w:sz w:val="16"/>
          <w:szCs w:val="16"/>
        </w:rPr>
        <w:t>Yok nedir bilir misin, yok yoktur aslında</w:t>
      </w:r>
    </w:p>
    <w:p w:rsidR="008A0CFD" w:rsidRDefault="008A0CF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Var nedir bilir misin, var yoktur aslında</w:t>
      </w:r>
    </w:p>
    <w:p w:rsidR="008A0CFD" w:rsidRDefault="008A0CF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Yaşananlar belki de varla yok arasında</w:t>
      </w:r>
    </w:p>
    <w:p w:rsidR="008A0CFD" w:rsidRDefault="008A0CF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Hayale tutunmuş gidiyoruz aslında</w:t>
      </w:r>
    </w:p>
    <w:p w:rsidR="008A0CFD" w:rsidRDefault="008A0CFD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Oğuzkan Bölükbaşı'na ait bu dörtlük bilgi kuramıyla</w:t>
      </w:r>
    </w:p>
    <w:p w:rsidR="008A0CFD" w:rsidRDefault="008A0CFD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İlgili aşağıdaki yaklaşımlardan hangisine uymaktadır?</w:t>
      </w:r>
    </w:p>
    <w:p w:rsidR="008A0CFD" w:rsidRDefault="008A0CFD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</w:p>
    <w:p w:rsidR="008A0CFD" w:rsidRPr="00C5493E" w:rsidRDefault="008A0CFD" w:rsidP="00C5493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C5493E">
        <w:rPr>
          <w:rFonts w:ascii="HelveticaTU" w:hAnsi="HelveticaTU" w:cs="HelveticaTU"/>
          <w:sz w:val="16"/>
          <w:szCs w:val="16"/>
        </w:rPr>
        <w:t>Entüisyonizm</w:t>
      </w:r>
      <w:r>
        <w:rPr>
          <w:rFonts w:ascii="HelveticaTU" w:hAnsi="HelveticaTU" w:cs="HelveticaTU"/>
          <w:sz w:val="16"/>
          <w:szCs w:val="16"/>
        </w:rPr>
        <w:t xml:space="preserve">    </w:t>
      </w:r>
      <w:r w:rsidRPr="00C5493E">
        <w:rPr>
          <w:rFonts w:ascii="HelveticaTU" w:hAnsi="HelveticaTU" w:cs="HelveticaTU"/>
          <w:sz w:val="16"/>
          <w:szCs w:val="16"/>
        </w:rPr>
        <w:t xml:space="preserve"> B) Empirizm</w:t>
      </w:r>
    </w:p>
    <w:p w:rsidR="008A0CFD" w:rsidRPr="00C5493E" w:rsidRDefault="008A0CFD" w:rsidP="00C5493E">
      <w:pPr>
        <w:autoSpaceDE w:val="0"/>
        <w:autoSpaceDN w:val="0"/>
        <w:adjustRightInd w:val="0"/>
        <w:spacing w:after="0" w:line="240" w:lineRule="auto"/>
        <w:ind w:left="360"/>
        <w:rPr>
          <w:rFonts w:ascii="HelveticaTU" w:hAnsi="HelveticaTU" w:cs="HelveticaTU"/>
          <w:sz w:val="16"/>
          <w:szCs w:val="16"/>
        </w:rPr>
      </w:pPr>
    </w:p>
    <w:p w:rsidR="008A0CFD" w:rsidRDefault="008A0CF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C) Pragmatizm           D) Septisizm</w:t>
      </w:r>
    </w:p>
    <w:p w:rsidR="008A0CFD" w:rsidRDefault="008A0CFD" w:rsidP="00C5493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                                                 E) Rasyonalizm</w:t>
      </w:r>
    </w:p>
    <w:p w:rsidR="008A0CFD" w:rsidRDefault="008A0CF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762261">
        <w:rPr>
          <w:rFonts w:ascii="HelveticaTU" w:hAnsi="HelveticaTU" w:cs="HelveticaTU"/>
          <w:b/>
          <w:sz w:val="16"/>
          <w:szCs w:val="16"/>
        </w:rPr>
        <w:t>7</w:t>
      </w:r>
      <w:r>
        <w:rPr>
          <w:rFonts w:ascii="HelveticaTU" w:hAnsi="HelveticaTU" w:cs="HelveticaTU"/>
          <w:sz w:val="16"/>
          <w:szCs w:val="16"/>
        </w:rPr>
        <w:t>-Akıl ve ona dayanan bilim, esas olarak dilden ve kavramlardan</w:t>
      </w:r>
    </w:p>
    <w:p w:rsidR="008A0CFD" w:rsidRDefault="008A0CF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Yararlanır. Bundan dolayı bu bilgi dolaylıdır, varlığı</w:t>
      </w:r>
    </w:p>
    <w:p w:rsidR="008A0CFD" w:rsidRDefault="008A0CF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Parçalara ayırır ve dondurur. Ancak gerçeklik somut, hareketli</w:t>
      </w:r>
    </w:p>
    <w:p w:rsidR="008A0CFD" w:rsidRDefault="008A0CF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ve bir bütündür. Gerçeğin bilgisine ancak doğrudan bir</w:t>
      </w:r>
    </w:p>
    <w:p w:rsidR="008A0CFD" w:rsidRDefault="008A0CF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Kavrayışla, içgörüyle ulaşılabilir.</w:t>
      </w:r>
    </w:p>
    <w:p w:rsidR="008A0CFD" w:rsidRDefault="008A0CFD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Bergson, bu parçadaki görüşüyle aşağıdaki akımlardan</w:t>
      </w:r>
    </w:p>
    <w:p w:rsidR="008A0CFD" w:rsidRDefault="008A0CFD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Hangisini temsil eder?</w:t>
      </w:r>
    </w:p>
    <w:p w:rsidR="008A0CFD" w:rsidRDefault="008A0CF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Entüisyonizmi        B) Pragmatizmi</w:t>
      </w:r>
    </w:p>
    <w:p w:rsidR="008A0CFD" w:rsidRDefault="008A0CF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Pozitivizmi             D) Kritisizmi</w:t>
      </w:r>
    </w:p>
    <w:p w:rsidR="008A0CFD" w:rsidRDefault="008A0CFD" w:rsidP="00C5493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Fenomenolojiyi</w:t>
      </w:r>
    </w:p>
    <w:p w:rsidR="008A0CFD" w:rsidRDefault="008A0CFD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762261">
        <w:rPr>
          <w:rFonts w:ascii="HelveticaTU" w:hAnsi="HelveticaTU" w:cs="HelveticaTU"/>
          <w:b/>
          <w:sz w:val="16"/>
          <w:szCs w:val="16"/>
        </w:rPr>
        <w:t>8-</w:t>
      </w:r>
      <w:r>
        <w:rPr>
          <w:rFonts w:ascii="HelveticaTU" w:hAnsi="HelveticaTU" w:cs="HelveticaTU"/>
          <w:sz w:val="16"/>
          <w:szCs w:val="16"/>
        </w:rPr>
        <w:t>I. Metafizik reddedilmelidir.</w:t>
      </w:r>
    </w:p>
    <w:p w:rsidR="008A0CFD" w:rsidRDefault="008A0CFD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II. En güvenilir bilgi, bilimsel bilgidir.</w:t>
      </w:r>
    </w:p>
    <w:p w:rsidR="008A0CFD" w:rsidRDefault="008A0CFD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III. Olaylar, olayların dışındaki nedenlerle değil, olaylarla</w:t>
      </w:r>
    </w:p>
    <w:p w:rsidR="008A0CFD" w:rsidRDefault="008A0CFD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Açıklanmalıdır.</w:t>
      </w:r>
    </w:p>
    <w:p w:rsidR="008A0CFD" w:rsidRDefault="008A0CFD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Numaralanmış bilgiler aşağıdaki felsefi akımlardan</w:t>
      </w:r>
    </w:p>
    <w:p w:rsidR="008A0CFD" w:rsidRDefault="008A0CFD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Hangisine aittir?</w:t>
      </w:r>
    </w:p>
    <w:p w:rsidR="008A0CFD" w:rsidRDefault="008A0CFD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Pragmatizm             B) Entüisyonizm</w:t>
      </w:r>
    </w:p>
    <w:p w:rsidR="008A0CFD" w:rsidRDefault="008A0CFD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Septisizm                 D) Kritisizm</w:t>
      </w:r>
    </w:p>
    <w:p w:rsidR="008A0CFD" w:rsidRDefault="008A0CFD" w:rsidP="00762261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   E) Pozitivizm</w:t>
      </w:r>
    </w:p>
    <w:p w:rsidR="008A0CFD" w:rsidRDefault="008A0CFD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9-Aşağıdakilerden hangisi, varlık felsefesinin temel</w:t>
      </w:r>
    </w:p>
    <w:p w:rsidR="008A0CFD" w:rsidRDefault="008A0CFD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Problemleri arasında yer almaz?</w:t>
      </w:r>
    </w:p>
    <w:p w:rsidR="008A0CFD" w:rsidRDefault="008A0CFD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Varlık var mıdır?</w:t>
      </w:r>
    </w:p>
    <w:p w:rsidR="008A0CFD" w:rsidRDefault="008A0CFD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Varlığın türleri nelerdir?</w:t>
      </w:r>
    </w:p>
    <w:p w:rsidR="008A0CFD" w:rsidRDefault="008A0CFD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Varlık dinamik midir, statik midir?</w:t>
      </w:r>
    </w:p>
    <w:p w:rsidR="008A0CFD" w:rsidRDefault="008A0CFD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Varlık hakkında edindiğimiz bilgiler doğru mudur?</w:t>
      </w:r>
    </w:p>
    <w:p w:rsidR="008A0CFD" w:rsidRDefault="008A0CFD" w:rsidP="00762261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Varlığın bir ereği var mıdır?</w:t>
      </w:r>
    </w:p>
    <w:p w:rsidR="008A0CFD" w:rsidRDefault="008A0CFD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762261">
        <w:rPr>
          <w:rFonts w:ascii="HelveticaTU" w:hAnsi="HelveticaTU" w:cs="HelveticaTU"/>
          <w:b/>
          <w:sz w:val="16"/>
          <w:szCs w:val="16"/>
        </w:rPr>
        <w:t>10</w:t>
      </w:r>
      <w:r>
        <w:rPr>
          <w:rFonts w:ascii="HelveticaTU" w:hAnsi="HelveticaTU" w:cs="HelveticaTU"/>
          <w:sz w:val="16"/>
          <w:szCs w:val="16"/>
        </w:rPr>
        <w:t>-Varlık, insan bilincinin dışında, ondan bağımsız olabileceği</w:t>
      </w:r>
    </w:p>
    <w:p w:rsidR="008A0CFD" w:rsidRDefault="008A0CFD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gibi, insan bilincinin içinde, ona bağımlı da olabilir. Birincisine</w:t>
      </w:r>
    </w:p>
    <w:p w:rsidR="008A0CFD" w:rsidRDefault="008A0CFD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“gerçek varlık”, ikincisine ise “ideal (düşünsel) varlık”</w:t>
      </w:r>
    </w:p>
    <w:p w:rsidR="008A0CFD" w:rsidRDefault="008A0CFD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denir.</w:t>
      </w:r>
    </w:p>
    <w:p w:rsidR="008A0CFD" w:rsidRDefault="008A0CFD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göre, aşağıdakilerden hangisi gerçek varlığa örnek</w:t>
      </w:r>
    </w:p>
    <w:p w:rsidR="008A0CFD" w:rsidRDefault="008A0CFD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gösterilemez?</w:t>
      </w:r>
    </w:p>
    <w:p w:rsidR="008A0CFD" w:rsidRDefault="008A0CFD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A) Erik ağacı B) </w:t>
      </w:r>
      <w:r>
        <w:rPr>
          <w:rFonts w:ascii="Symbol" w:hAnsi="Symbol" w:cs="Symbol"/>
          <w:sz w:val="16"/>
          <w:szCs w:val="16"/>
        </w:rPr>
        <w:t></w:t>
      </w:r>
      <w:r>
        <w:rPr>
          <w:rFonts w:ascii="Symbol" w:hAnsi="Symbol" w:cs="Symbol"/>
          <w:sz w:val="16"/>
          <w:szCs w:val="16"/>
        </w:rPr>
        <w:t></w:t>
      </w:r>
      <w:r>
        <w:rPr>
          <w:rFonts w:ascii="HelveticaTU" w:hAnsi="HelveticaTU" w:cs="HelveticaTU"/>
          <w:sz w:val="16"/>
          <w:szCs w:val="16"/>
        </w:rPr>
        <w:t>sayısı</w:t>
      </w:r>
    </w:p>
    <w:p w:rsidR="008A0CFD" w:rsidRDefault="008A0CFD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Toprak D) Masa</w:t>
      </w:r>
    </w:p>
    <w:p w:rsidR="008A0CFD" w:rsidRDefault="008A0CFD" w:rsidP="00762261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Güneş</w:t>
      </w:r>
    </w:p>
    <w:p w:rsidR="008A0CFD" w:rsidRDefault="008A0CFD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762261">
        <w:rPr>
          <w:rFonts w:ascii="HelveticaTU" w:hAnsi="HelveticaTU" w:cs="HelveticaTU"/>
          <w:b/>
          <w:sz w:val="16"/>
          <w:szCs w:val="16"/>
        </w:rPr>
        <w:t>11</w:t>
      </w:r>
      <w:r>
        <w:rPr>
          <w:rFonts w:ascii="HelveticaTU" w:hAnsi="HelveticaTU" w:cs="HelveticaTU"/>
          <w:sz w:val="16"/>
          <w:szCs w:val="16"/>
        </w:rPr>
        <w:t>-Gorgias; varlığı, bilgiyi ve anlatmayı yok sayar. Varlık felsefesinin</w:t>
      </w:r>
    </w:p>
    <w:p w:rsidR="008A0CFD" w:rsidRDefault="008A0CFD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İlk sorusu olan “Gerçekten bir şey var mıdır?”</w:t>
      </w:r>
    </w:p>
    <w:p w:rsidR="008A0CFD" w:rsidRDefault="008A0CFD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Sorusunu olumsuz olarak yanıtlar.</w:t>
      </w:r>
    </w:p>
    <w:p w:rsidR="008A0CFD" w:rsidRDefault="008A0CFD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Gorgias bu görüşüyle aşağıdaki akımlardan hangisini</w:t>
      </w:r>
    </w:p>
    <w:p w:rsidR="008A0CFD" w:rsidRDefault="008A0CFD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Savunmaktadır?</w:t>
      </w:r>
    </w:p>
    <w:p w:rsidR="008A0CFD" w:rsidRDefault="008A0CFD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Realizmi B) İdealizmi</w:t>
      </w:r>
    </w:p>
    <w:p w:rsidR="008A0CFD" w:rsidRDefault="008A0CFD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Materyalizmi D) Düalizmi</w:t>
      </w:r>
    </w:p>
    <w:p w:rsidR="008A0CFD" w:rsidRDefault="008A0CFD" w:rsidP="00762261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Nihilizmi</w:t>
      </w:r>
    </w:p>
    <w:p w:rsidR="008A0CFD" w:rsidRDefault="008A0CFD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762261">
        <w:rPr>
          <w:rFonts w:ascii="HelveticaTU" w:hAnsi="HelveticaTU" w:cs="HelveticaTU"/>
          <w:b/>
          <w:sz w:val="16"/>
          <w:szCs w:val="16"/>
        </w:rPr>
        <w:t>12</w:t>
      </w:r>
      <w:r>
        <w:rPr>
          <w:rFonts w:ascii="HelveticaTU" w:hAnsi="HelveticaTU" w:cs="HelveticaTU"/>
          <w:sz w:val="16"/>
          <w:szCs w:val="16"/>
        </w:rPr>
        <w:t>-Felsefe, bizi evetlediğimiz her şey ya da çıkardığımız her</w:t>
      </w:r>
    </w:p>
    <w:p w:rsidR="008A0CFD" w:rsidRDefault="008A0CFD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Sonuç için dayanak ve gerekçeler göstermeye zorlar." </w:t>
      </w:r>
      <w:r>
        <w:rPr>
          <w:rFonts w:ascii="HelveticaTU-Bold" w:hAnsi="HelveticaTU-Bold" w:cs="HelveticaTU-Bold"/>
          <w:b/>
          <w:bCs/>
          <w:sz w:val="16"/>
          <w:szCs w:val="16"/>
        </w:rPr>
        <w:t>diyen</w:t>
      </w:r>
    </w:p>
    <w:p w:rsidR="008A0CFD" w:rsidRDefault="008A0CFD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Bir filozof, felsefi etkinliğin hangi işlevini vurgulamaktadır?</w:t>
      </w:r>
    </w:p>
    <w:p w:rsidR="008A0CFD" w:rsidRDefault="008A0CFD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Açıklama          B) Anlama       C) Çözümleme</w:t>
      </w:r>
    </w:p>
    <w:p w:rsidR="008A0CFD" w:rsidRDefault="008A0CFD" w:rsidP="00762261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Birleştirme            E) Temellendirme</w:t>
      </w:r>
    </w:p>
    <w:p w:rsidR="008A0CFD" w:rsidRDefault="008A0CFD" w:rsidP="00762261">
      <w:pPr>
        <w:rPr>
          <w:rFonts w:ascii="HelveticaTU" w:hAnsi="HelveticaTU" w:cs="HelveticaTU"/>
          <w:sz w:val="16"/>
          <w:szCs w:val="16"/>
        </w:rPr>
      </w:pPr>
    </w:p>
    <w:p w:rsidR="008A0CFD" w:rsidRPr="00DE557E" w:rsidRDefault="008A0CFD" w:rsidP="00762261">
      <w:pPr>
        <w:rPr>
          <w:rFonts w:ascii="HelveticaTU" w:hAnsi="HelveticaTU" w:cs="HelveticaTU"/>
          <w:b/>
          <w:sz w:val="16"/>
          <w:szCs w:val="16"/>
        </w:rPr>
      </w:pPr>
      <w:r>
        <w:rPr>
          <w:noProof/>
          <w:lang w:eastAsia="tr-TR"/>
        </w:rPr>
        <w:pict>
          <v:shape id="Metin Kutusu 2" o:spid="_x0000_s1027" type="#_x0000_t202" style="position:absolute;margin-left:225.75pt;margin-top:7.85pt;width:20.35pt;height:767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" strokecolor="#c0504d" strokeweight="2pt">
            <v:textbox>
              <w:txbxContent>
                <w:p w:rsidR="008A0CFD" w:rsidRDefault="008A0CFD" w:rsidP="003266FD"/>
                <w:p w:rsidR="008A0CFD" w:rsidRDefault="008A0CFD" w:rsidP="003266FD"/>
                <w:p w:rsidR="008A0CFD" w:rsidRDefault="008A0CFD" w:rsidP="003266FD"/>
                <w:p w:rsidR="008A0CFD" w:rsidRPr="004F362F" w:rsidRDefault="008A0CFD" w:rsidP="003266FD">
                  <w:pPr>
                    <w:rPr>
                      <w:b/>
                      <w:color w:val="EEECE1"/>
                    </w:rPr>
                  </w:pPr>
                </w:p>
                <w:p w:rsidR="008A0CFD" w:rsidRDefault="008A0CFD" w:rsidP="003266FD">
                  <w:r w:rsidRPr="004F362F">
                    <w:rPr>
                      <w:b/>
                      <w:color w:val="EEECE1"/>
                    </w:rPr>
                    <w:t>YALVAÇ</w:t>
                  </w:r>
                </w:p>
                <w:p w:rsidR="008A0CFD" w:rsidRDefault="008A0CFD" w:rsidP="003266FD">
                  <w:r>
                    <w:t xml:space="preserve"> </w:t>
                  </w:r>
                  <w:r w:rsidRPr="004F362F">
                    <w:rPr>
                      <w:b/>
                      <w:color w:val="EEECE1"/>
                    </w:rPr>
                    <w:t>ATATÜRK</w:t>
                  </w:r>
                </w:p>
                <w:p w:rsidR="008A0CFD" w:rsidRDefault="008A0CFD" w:rsidP="003266FD">
                  <w:r>
                    <w:t xml:space="preserve">  </w:t>
                  </w:r>
                  <w:r w:rsidRPr="004F362F">
                    <w:rPr>
                      <w:b/>
                      <w:color w:val="EEECE1"/>
                    </w:rPr>
                    <w:t>ANADOLU</w:t>
                  </w:r>
                </w:p>
                <w:p w:rsidR="008A0CFD" w:rsidRDefault="008A0CFD" w:rsidP="003266FD"/>
                <w:p w:rsidR="008A0CFD" w:rsidRDefault="008A0CFD" w:rsidP="003266FD"/>
                <w:p w:rsidR="008A0CFD" w:rsidRDefault="008A0CFD" w:rsidP="003266FD">
                  <w:r>
                    <w:t xml:space="preserve"> </w:t>
                  </w:r>
                  <w:r w:rsidRPr="004F362F">
                    <w:rPr>
                      <w:b/>
                      <w:color w:val="EEECE1"/>
                    </w:rPr>
                    <w:t>LİSESİ</w:t>
                  </w:r>
                </w:p>
                <w:p w:rsidR="008A0CFD" w:rsidRDefault="008A0CFD"/>
              </w:txbxContent>
            </v:textbox>
          </v:shape>
        </w:pic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E557E">
        <w:rPr>
          <w:rFonts w:ascii="HelveticaTU" w:hAnsi="HelveticaTU" w:cs="HelveticaTU"/>
          <w:b/>
          <w:sz w:val="16"/>
          <w:szCs w:val="16"/>
        </w:rPr>
        <w:t>13</w:t>
      </w:r>
      <w:r>
        <w:rPr>
          <w:rFonts w:ascii="HelveticaTU" w:hAnsi="HelveticaTU" w:cs="HelveticaTU"/>
          <w:sz w:val="16"/>
          <w:szCs w:val="16"/>
        </w:rPr>
        <w:t>-Pragmatist düşünürler, dinin teorik olarak sorgulanması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Yerine dinin işlevleri ile ilgilenirler. İbadet etmek kişiyi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Mutlu ediyorsa, pratik yaşamında işe yarıyor demektir ve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bu doğru bilgidir.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 pragmatizm, aşağıdakilerden hangisini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Doğru bilginin ölçütü olarak kabul eder?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Akla dayanmayı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Duyu verilerini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Sezgiye dayanmayı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Uygulamada işe yaramayı</w:t>
      </w:r>
    </w:p>
    <w:p w:rsidR="008A0CFD" w:rsidRDefault="008A0CFD" w:rsidP="00DE557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Akıl ve deneyin birlikteliğini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E557E">
        <w:rPr>
          <w:rFonts w:ascii="HelveticaTU" w:hAnsi="HelveticaTU" w:cs="HelveticaTU"/>
          <w:b/>
          <w:sz w:val="16"/>
          <w:szCs w:val="16"/>
        </w:rPr>
        <w:t>14-</w:t>
      </w:r>
      <w:r>
        <w:rPr>
          <w:rFonts w:ascii="HelveticaTU" w:hAnsi="HelveticaTU" w:cs="HelveticaTU"/>
          <w:sz w:val="16"/>
          <w:szCs w:val="16"/>
        </w:rPr>
        <w:t>Ben olmayınca bu güller, bu serviler yok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Güzel gözler, tatlı diller yok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Sabahlar, akşamlar, sevinçler, tasalar yok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Ben düşündükçe var dünya, ben yoksam o da yok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dörtlük, varlık felsefesinde öne sürülen aşağıdaki görüşlerden hangisini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desteklemektedir?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Dış dünya bireyden bağımsız olarak vardır.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“Varlık”ın varlığı onu düşünen bireye bağlıdır.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Bazı şeylerin varlığı somuttur.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Soyut varlıklar düşünebilir varlıklardır.</w:t>
      </w:r>
    </w:p>
    <w:p w:rsidR="008A0CFD" w:rsidRDefault="008A0CFD" w:rsidP="00DE557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Sevgi her şeyi var kılar.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E557E">
        <w:rPr>
          <w:rFonts w:ascii="HelveticaTU" w:hAnsi="HelveticaTU" w:cs="HelveticaTU"/>
          <w:b/>
          <w:sz w:val="16"/>
          <w:szCs w:val="16"/>
        </w:rPr>
        <w:t>15</w:t>
      </w:r>
      <w:r>
        <w:rPr>
          <w:rFonts w:ascii="HelveticaTU" w:hAnsi="HelveticaTU" w:cs="HelveticaTU"/>
          <w:sz w:val="16"/>
          <w:szCs w:val="16"/>
        </w:rPr>
        <w:t>-Kalıcı şeyler varmış sanısına kapılmak, değişmenin kuralsız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değil de, belli bir düzene, belli bir ölçüye ve yasaya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göre olması yüzündendir diyen düşünür, evrene egemen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olan bu yasayı düzen ve akıl (logos) olarak açıklar.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parçadaki görüş, varlığın ne olduğu problemine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Verilen, aşağıdaki yanıtlardan hangisine uygundur?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Varlık maddedir.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Varlık ideadır.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Varlık oluştur.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Varlık hem madde hem de düşüncedir.</w:t>
      </w:r>
    </w:p>
    <w:p w:rsidR="008A0CFD" w:rsidRDefault="008A0CFD" w:rsidP="00DE557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Varlık fenomendir.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E557E">
        <w:rPr>
          <w:rFonts w:ascii="HelveticaTU" w:hAnsi="HelveticaTU" w:cs="HelveticaTU"/>
          <w:b/>
          <w:sz w:val="16"/>
          <w:szCs w:val="16"/>
        </w:rPr>
        <w:t>16</w:t>
      </w:r>
      <w:r>
        <w:rPr>
          <w:rFonts w:ascii="HelveticaTU" w:hAnsi="HelveticaTU" w:cs="HelveticaTU"/>
          <w:sz w:val="16"/>
          <w:szCs w:val="16"/>
        </w:rPr>
        <w:t>-İlk Çağ doğa filozoflarından Demokritos, varlığın ana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Maddesini "atom" olarak görür. Ona göre, atomlar birbirleri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ile çarpışarak varlıkları oluşturur. Atomlar ruhsal bir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Güç tarafından yaratılmadığı gibi hareketleri de mekaniktir.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Evren, mekanik zorunluluğun sonucudur.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Demokritos'un görüşleri aşağıdaki yargılardan hangisiyle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Tutarlıdır?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Evren, evrensel ruhun ürünüdür.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Atomu yaratan evrensel düşüncedir.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Her şey bilinçli bir varlığın ürünüdür.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Evren, rastlantı sonucu değildir.</w:t>
      </w:r>
    </w:p>
    <w:p w:rsidR="008A0CFD" w:rsidRDefault="008A0CFD" w:rsidP="00DE557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Atomun hareketleri düşünsel gücün iradesine bağlıdır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E557E">
        <w:rPr>
          <w:rFonts w:ascii="HelveticaTU" w:hAnsi="HelveticaTU" w:cs="HelveticaTU"/>
          <w:b/>
          <w:sz w:val="16"/>
          <w:szCs w:val="16"/>
        </w:rPr>
        <w:t>17</w:t>
      </w:r>
      <w:r>
        <w:rPr>
          <w:rFonts w:ascii="HelveticaTU" w:hAnsi="HelveticaTU" w:cs="HelveticaTU"/>
          <w:sz w:val="16"/>
          <w:szCs w:val="16"/>
        </w:rPr>
        <w:t>-Herakleitos varlığın oluşumunu karşıtların birliği ile açıklamıştır.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Herakleitos'un felsefi görüşlerini açıklamada kullandığı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Örnekler, her insanın yaşamında gözlemleyebileceği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Türdendir. Örneğin, kim soğukla sıcağın karşıtlığını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Bilmez ki? Ya da "yokuş yukarı" olan yolla "yokuş aşağı"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Olan yolun aynı yol olduğunu. Ancak diyalektik düşünüşün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Temeli Herakleitos'un kavramlaştırarak düzenlediği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Bilgilere dayandırılır.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göre, filozof, aşağıdaki özelliklerden hangisi ile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diğer insanlardan ayrılır?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Olup bitenleri merakla izleme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Çözümlenmemiş problemlerle uğraşma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Kavramlara dayalı sistemli düşünme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Duyusal bilgi edinme</w:t>
      </w:r>
    </w:p>
    <w:p w:rsidR="008A0CFD" w:rsidRDefault="008A0CFD" w:rsidP="00DE557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Öznellikten kaçınmama</w:t>
      </w:r>
    </w:p>
    <w:p w:rsidR="008A0CFD" w:rsidRDefault="008A0CFD" w:rsidP="000C2C4B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18-Doğru bilgiyi özneden hareketle, özün bilinmesi olarak</w:t>
      </w:r>
    </w:p>
    <w:p w:rsidR="008A0CFD" w:rsidRDefault="008A0CFD" w:rsidP="000C2C4B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gören felsefi akım aşağıdakilerden hangisidir?</w:t>
      </w:r>
    </w:p>
    <w:p w:rsidR="008A0CFD" w:rsidRDefault="008A0CFD" w:rsidP="000C2C4B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Empirizm                       B) Kritisizm</w:t>
      </w:r>
    </w:p>
    <w:p w:rsidR="008A0CFD" w:rsidRDefault="008A0CFD" w:rsidP="000C2C4B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Pragmatizm                  D) Fenomenoloji</w:t>
      </w:r>
    </w:p>
    <w:p w:rsidR="008A0CFD" w:rsidRDefault="008A0CFD" w:rsidP="000C2C4B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  E) Entüisyonizm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b/>
          <w:sz w:val="16"/>
          <w:szCs w:val="16"/>
        </w:rPr>
        <w:t>19</w:t>
      </w:r>
      <w:r>
        <w:rPr>
          <w:rFonts w:ascii="HelveticaTU" w:hAnsi="HelveticaTU" w:cs="HelveticaTU"/>
          <w:sz w:val="16"/>
          <w:szCs w:val="16"/>
        </w:rPr>
        <w:t>-ilk Çağ doğa filozoflarından Herakleitos'a göre; "Çok şey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Bilmek akıllı olmayı öğretmez.", "Yetkin bir kişi ülke yönetiminde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On bin kişiden daha değerlidir.", "Duyular yoluyla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Doğru bilgiye ulaşılamaz."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Herakleitos'un bu sözleri aşağıdaki felsefe dallarından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Hangileriyle ilgilidir?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Bilim Felsefesi - Ahlak Felsefesi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Sanat Felsefesi - Bilgi Felsefesi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Bilgi Felsefesi - Varlık Felsefesi</w:t>
      </w:r>
    </w:p>
    <w:p w:rsidR="008A0CFD" w:rsidRDefault="008A0CF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Bilgi Felsefesi - Siyaset Felsefesi</w:t>
      </w:r>
    </w:p>
    <w:p w:rsidR="008A0CFD" w:rsidRDefault="008A0CFD" w:rsidP="00DE557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Siyaset Felsefesi - Varlık Felsefesi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b/>
          <w:sz w:val="16"/>
          <w:szCs w:val="16"/>
        </w:rPr>
        <w:t>20</w:t>
      </w:r>
      <w:r w:rsidRPr="00685A43">
        <w:rPr>
          <w:rFonts w:ascii="HelveticaTU" w:hAnsi="HelveticaTU" w:cs="HelveticaTU"/>
          <w:b/>
          <w:sz w:val="16"/>
          <w:szCs w:val="16"/>
        </w:rPr>
        <w:t>-</w:t>
      </w:r>
      <w:r>
        <w:rPr>
          <w:rFonts w:ascii="HelveticaTU" w:hAnsi="HelveticaTU" w:cs="HelveticaTU"/>
          <w:sz w:val="16"/>
          <w:szCs w:val="16"/>
        </w:rPr>
        <w:t>Bilim alanında yeni bilgiler daha önceki bilgiler üzerine inşa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Edilir. Bu durum bilimde devamlılığı ve gelişmeyi sağlar.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 bilimsel bilginin hangi özelliği vurgulanmıştır?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Seçiciliği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Birikimsel olarak ilerlediği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Sorgulayıcılığı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Genel - geçerliliği</w:t>
      </w:r>
    </w:p>
    <w:p w:rsidR="008A0CFD" w:rsidRDefault="008A0CFD" w:rsidP="00685A43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Evrenselliği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b/>
          <w:sz w:val="16"/>
          <w:szCs w:val="16"/>
        </w:rPr>
        <w:t>21</w:t>
      </w:r>
      <w:r>
        <w:rPr>
          <w:rFonts w:ascii="HelveticaTU" w:hAnsi="HelveticaTU" w:cs="HelveticaTU"/>
          <w:sz w:val="16"/>
          <w:szCs w:val="16"/>
        </w:rPr>
        <w:t>-Düşünsel varlıklar, insan bilincine bağlı olarak var olan varlıklardır.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göre, aşağıdakilerden hangisi düşünsel varlık değildir?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Akıl                     B) Düşünce              C) İnsan</w:t>
      </w:r>
    </w:p>
    <w:p w:rsidR="008A0CFD" w:rsidRDefault="008A0CFD" w:rsidP="00685A43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D) Bilinç                        E) Zekâ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b/>
          <w:sz w:val="16"/>
          <w:szCs w:val="16"/>
        </w:rPr>
        <w:t>22</w:t>
      </w:r>
      <w:r>
        <w:rPr>
          <w:rFonts w:ascii="HelveticaTU" w:hAnsi="HelveticaTU" w:cs="HelveticaTU"/>
          <w:sz w:val="16"/>
          <w:szCs w:val="16"/>
        </w:rPr>
        <w:t>-İlk Çağ doğa filozoflarına göre, ana madde (arkhe), "su",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"sonsuz olan", "hava", "ateş" gibi varlıklardır.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göre, İlk Çağ filozofları aşağıdaki sorulardan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Hangisine yanıt aramışlardır?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Varlık akıl cinsinden midir?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Varlığın kaynağı nedir?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Varlık ruh cinsinden midir?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Evrende bir amaç var mıdır?</w:t>
      </w:r>
    </w:p>
    <w:p w:rsidR="008A0CFD" w:rsidRDefault="008A0CFD" w:rsidP="00685A43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Evreni yaratan ilke değişir mi?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b/>
          <w:sz w:val="16"/>
          <w:szCs w:val="16"/>
        </w:rPr>
        <w:t>23</w:t>
      </w:r>
      <w:r>
        <w:rPr>
          <w:rFonts w:ascii="HelveticaTU" w:hAnsi="HelveticaTU" w:cs="HelveticaTU"/>
          <w:sz w:val="16"/>
          <w:szCs w:val="16"/>
        </w:rPr>
        <w:t>-"Dünya neden yapılmıştır?" sorusuna yanıt arayan Thales'e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göre;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• Her şeyin sonul olarak tek bir ögeden doğması gerekir.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• Su, sıcaklık arttıkça hava hâline gelir.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• Suyu emen toprakta bitkiler çıkar.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• Yaşamak için su zorunludur.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• Her kara parçası sonunda bir su kenarında son bulur.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 xml:space="preserve">Thales'in </w:t>
      </w:r>
      <w:r>
        <w:rPr>
          <w:rFonts w:ascii="HelveticaTU" w:hAnsi="HelveticaTU" w:cs="HelveticaTU"/>
          <w:sz w:val="16"/>
          <w:szCs w:val="16"/>
        </w:rPr>
        <w:t xml:space="preserve">"su" </w:t>
      </w:r>
      <w:r>
        <w:rPr>
          <w:rFonts w:ascii="HelveticaTU-Bold" w:hAnsi="HelveticaTU-Bold" w:cs="HelveticaTU-Bold"/>
          <w:b/>
          <w:bCs/>
          <w:sz w:val="16"/>
          <w:szCs w:val="16"/>
        </w:rPr>
        <w:t>yu ana madde olarak kabul etmesinde,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Temel olarak aşağıdakilerden hangisi etkili olmuştur?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Gözlem ve düşünce gücünü sentezlemesi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Önceki filozoflardan etkilenmesi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Su kenarında yaşaması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Çelişkili yargılara yer vermemesi</w:t>
      </w:r>
    </w:p>
    <w:p w:rsidR="008A0CFD" w:rsidRDefault="008A0CFD" w:rsidP="00685A43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Bilmeye istekli olması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 xml:space="preserve">24-Aşağıdaki yargılardan hangisi, felsefenin </w:t>
      </w:r>
      <w:r>
        <w:rPr>
          <w:rFonts w:ascii="HelveticaTU" w:hAnsi="HelveticaTU" w:cs="HelveticaTU"/>
          <w:sz w:val="16"/>
          <w:szCs w:val="16"/>
        </w:rPr>
        <w:t xml:space="preserve">"refleksif" </w:t>
      </w:r>
      <w:r>
        <w:rPr>
          <w:rFonts w:ascii="HelveticaTU-Bold" w:hAnsi="HelveticaTU-Bold" w:cs="HelveticaTU-Bold"/>
          <w:b/>
          <w:bCs/>
          <w:sz w:val="16"/>
          <w:szCs w:val="16"/>
        </w:rPr>
        <w:t>olma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Özelliğini dile getirir?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Felsefe yolda olmaktır.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Felsefe değil, felsefe yapmak öğrenilir.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Felsefe bilgelik sevgisidir.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Felsefede cevaplardan çok sorular önemlidir.</w:t>
      </w:r>
    </w:p>
    <w:p w:rsidR="008A0CFD" w:rsidRDefault="008A0CFD" w:rsidP="00685A43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Felsefe bilgi üzerine bilgidir.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b/>
          <w:sz w:val="16"/>
          <w:szCs w:val="16"/>
        </w:rPr>
        <w:t>25</w:t>
      </w:r>
      <w:r>
        <w:rPr>
          <w:rFonts w:ascii="HelveticaTU" w:hAnsi="HelveticaTU" w:cs="HelveticaTU"/>
          <w:sz w:val="16"/>
          <w:szCs w:val="16"/>
        </w:rPr>
        <w:t>-Nasrettin Hoca'ya bir gün "Eskimiş ayları ne yaparlar?" diye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Sormuşlar. O da "Kırpar kırpar yıldız yaparlar." demiş.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Kendisi her şeyden önce bir halk filozofu olduğundan söylediklerinin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Anlaşılıp anlaşılmadığına pek aldırmazmış.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Karşısına çıkanların bir an mesut olması bile ona yetermiş.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parçaya dayanarak filozoflarla ilgili aşağıdakilerden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 söylenebilir?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Diğer insanlardan farklı oldukları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Toplumdan uzak yaşadıkları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Olması gerekeni belirlemeye çalıştıkları</w:t>
      </w:r>
    </w:p>
    <w:p w:rsidR="008A0CFD" w:rsidRDefault="008A0CF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Yaşadıkları çağdan etkilendikleri</w:t>
      </w:r>
    </w:p>
    <w:p w:rsidR="008A0CFD" w:rsidRDefault="008A0CFD" w:rsidP="00685A43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Tutarlı ve mantıklı görüşler ileri sürdükleri</w:t>
      </w:r>
    </w:p>
    <w:p w:rsidR="008A0CFD" w:rsidRDefault="008A0CFD" w:rsidP="006276FC">
      <w:pPr>
        <w:rPr>
          <w:rFonts w:ascii="HelveticaTU" w:hAnsi="HelveticaTU" w:cs="HelveticaTU"/>
          <w:sz w:val="16"/>
          <w:szCs w:val="16"/>
        </w:rPr>
      </w:pPr>
      <w:r>
        <w:rPr>
          <w:noProof/>
          <w:lang w:eastAsia="tr-TR"/>
        </w:rPr>
        <w:pict>
          <v:shape id="Metin Kutusu 5" o:spid="_x0000_s1028" type="#_x0000_t202" style="position:absolute;margin-left:227.95pt;margin-top:.55pt;width:20.35pt;height:771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" strokecolor="#c0504d" strokeweight="2pt">
            <v:textbox>
              <w:txbxContent>
                <w:p w:rsidR="008A0CFD" w:rsidRPr="004F362F" w:rsidRDefault="008A0CFD">
                  <w:pPr>
                    <w:rPr>
                      <w:b/>
                      <w:color w:val="EEECE1"/>
                    </w:rPr>
                  </w:pPr>
                  <w:r w:rsidRPr="004F362F">
                    <w:rPr>
                      <w:b/>
                      <w:color w:val="EEECE1"/>
                    </w:rPr>
                    <w:t>YALVAÇ</w:t>
                  </w:r>
                </w:p>
                <w:p w:rsidR="008A0CFD" w:rsidRPr="004F362F" w:rsidRDefault="008A0CFD">
                  <w:pPr>
                    <w:rPr>
                      <w:b/>
                      <w:color w:val="EEECE1"/>
                    </w:rPr>
                  </w:pPr>
                </w:p>
                <w:p w:rsidR="008A0CFD" w:rsidRPr="004F362F" w:rsidRDefault="008A0CFD">
                  <w:pPr>
                    <w:rPr>
                      <w:b/>
                      <w:color w:val="EEECE1"/>
                    </w:rPr>
                  </w:pPr>
                  <w:r w:rsidRPr="004F362F">
                    <w:rPr>
                      <w:b/>
                      <w:color w:val="EEECE1"/>
                    </w:rPr>
                    <w:t xml:space="preserve"> ATATÜRK </w:t>
                  </w:r>
                </w:p>
                <w:p w:rsidR="008A0CFD" w:rsidRPr="004F362F" w:rsidRDefault="008A0CFD">
                  <w:pPr>
                    <w:rPr>
                      <w:b/>
                      <w:color w:val="EEECE1"/>
                    </w:rPr>
                  </w:pPr>
                  <w:r w:rsidRPr="004F362F">
                    <w:rPr>
                      <w:b/>
                      <w:color w:val="EEECE1"/>
                    </w:rPr>
                    <w:t>ANADOLU</w:t>
                  </w:r>
                </w:p>
                <w:p w:rsidR="008A0CFD" w:rsidRPr="004F362F" w:rsidRDefault="008A0CFD">
                  <w:pPr>
                    <w:rPr>
                      <w:b/>
                      <w:color w:val="EEECE1"/>
                    </w:rPr>
                  </w:pPr>
                </w:p>
                <w:p w:rsidR="008A0CFD" w:rsidRPr="004F362F" w:rsidRDefault="008A0CFD">
                  <w:pPr>
                    <w:rPr>
                      <w:b/>
                      <w:color w:val="EEECE1"/>
                    </w:rPr>
                  </w:pPr>
                </w:p>
                <w:p w:rsidR="008A0CFD" w:rsidRPr="004F362F" w:rsidRDefault="008A0CFD">
                  <w:pPr>
                    <w:rPr>
                      <w:b/>
                      <w:color w:val="EEECE1"/>
                    </w:rPr>
                  </w:pPr>
                  <w:r w:rsidRPr="004F362F">
                    <w:rPr>
                      <w:b/>
                      <w:color w:val="EEECE1"/>
                    </w:rPr>
                    <w:t>LİSESİ</w:t>
                  </w:r>
                </w:p>
              </w:txbxContent>
            </v:textbox>
          </v:shape>
        </w:pict>
      </w:r>
      <w:r w:rsidRPr="00DA20D7">
        <w:rPr>
          <w:rFonts w:ascii="HelveticaTU" w:hAnsi="HelveticaTU" w:cs="HelveticaTU"/>
          <w:b/>
          <w:sz w:val="16"/>
          <w:szCs w:val="16"/>
        </w:rPr>
        <w:t>1</w:t>
      </w:r>
      <w:r>
        <w:rPr>
          <w:rFonts w:ascii="HelveticaTU" w:hAnsi="HelveticaTU" w:cs="HelveticaTU"/>
          <w:sz w:val="16"/>
          <w:szCs w:val="16"/>
        </w:rPr>
        <w:t>-• Arkesilaus'a göre; doğru dediğimiz bilgiler gerçekten doğru değil, doğruya benzer bilgilerdir.• Karneades'e göre; doğru için elimizde güvenilir bir ölçüt Yoktur, bütün bilgilerimiz yalnızca olasılık değerindedir.</w:t>
      </w:r>
    </w:p>
    <w:p w:rsidR="008A0CFD" w:rsidRDefault="008A0CFD" w:rsidP="008316B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filozofların görüşleri aşağıdaki yargılarından hangisini</w:t>
      </w:r>
    </w:p>
    <w:p w:rsidR="008A0CFD" w:rsidRDefault="008A0CFD" w:rsidP="008316B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Temel alır?</w:t>
      </w:r>
    </w:p>
    <w:p w:rsidR="008A0CFD" w:rsidRDefault="008A0CFD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Kesin bilgi yoktur.</w:t>
      </w:r>
    </w:p>
    <w:p w:rsidR="008A0CFD" w:rsidRDefault="008A0CFD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Bilginin kaynağı akıldır.</w:t>
      </w:r>
    </w:p>
    <w:p w:rsidR="008A0CFD" w:rsidRDefault="008A0CFD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Şüphe, bilgiye ulaşmada bir yöntemdir.</w:t>
      </w:r>
    </w:p>
    <w:p w:rsidR="008A0CFD" w:rsidRDefault="008A0CFD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Fayda sağlayan bilgiler doğrudur.</w:t>
      </w:r>
    </w:p>
    <w:p w:rsidR="008A0CFD" w:rsidRDefault="008A0CFD" w:rsidP="008316B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Doğru bilgiye deneyimlerle ulaşılır.</w:t>
      </w:r>
    </w:p>
    <w:p w:rsidR="008A0CFD" w:rsidRDefault="008A0CFD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44B56">
        <w:rPr>
          <w:rFonts w:ascii="HelveticaTU" w:hAnsi="HelveticaTU" w:cs="HelveticaTU"/>
          <w:b/>
          <w:sz w:val="16"/>
          <w:szCs w:val="16"/>
        </w:rPr>
        <w:t>2</w:t>
      </w:r>
      <w:r>
        <w:rPr>
          <w:rFonts w:ascii="HelveticaTU" w:hAnsi="HelveticaTU" w:cs="HelveticaTU"/>
          <w:sz w:val="16"/>
          <w:szCs w:val="16"/>
        </w:rPr>
        <w:t>-"Bilebilir miyiz?" sorusuna "Bilmiyoruz, bilemeyiz" şeklinde</w:t>
      </w:r>
    </w:p>
    <w:p w:rsidR="008A0CFD" w:rsidRDefault="008A0CFD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yanıt vererek bilme olasılığını reddederler. Onlara göre,</w:t>
      </w:r>
    </w:p>
    <w:p w:rsidR="008A0CFD" w:rsidRDefault="008A0CFD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İnsan bilmez ve ne bilmediğini de bilemez.</w:t>
      </w:r>
    </w:p>
    <w:p w:rsidR="008A0CFD" w:rsidRDefault="008A0CFD" w:rsidP="008316B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 anlatılanlar, aşağıdaki yaklaşımlardan</w:t>
      </w:r>
    </w:p>
    <w:p w:rsidR="008A0CFD" w:rsidRDefault="008A0CFD" w:rsidP="008316B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Hangisinin görüşleridir?</w:t>
      </w:r>
    </w:p>
    <w:p w:rsidR="008A0CFD" w:rsidRDefault="008A0CFD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Rasyonalizm B) Septisizm</w:t>
      </w:r>
    </w:p>
    <w:p w:rsidR="008A0CFD" w:rsidRDefault="008A0CFD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Kritisizm D) Pragmatizm</w:t>
      </w:r>
    </w:p>
    <w:p w:rsidR="008A0CFD" w:rsidRDefault="008A0CFD" w:rsidP="008316B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Empirizm</w:t>
      </w:r>
    </w:p>
    <w:p w:rsidR="008A0CFD" w:rsidRDefault="008A0CFD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44B56">
        <w:rPr>
          <w:rFonts w:ascii="HelveticaTU" w:hAnsi="HelveticaTU" w:cs="HelveticaTU"/>
          <w:b/>
          <w:sz w:val="16"/>
          <w:szCs w:val="16"/>
        </w:rPr>
        <w:t>3</w:t>
      </w:r>
      <w:r>
        <w:rPr>
          <w:rFonts w:ascii="HelveticaTU" w:hAnsi="HelveticaTU" w:cs="HelveticaTU"/>
          <w:sz w:val="16"/>
          <w:szCs w:val="16"/>
        </w:rPr>
        <w:t>-Felsefede doğru bilginin imkânı problemi ilk çağlardaki</w:t>
      </w:r>
    </w:p>
    <w:p w:rsidR="008A0CFD" w:rsidRDefault="008A0CFD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filozoflardan bu yana ele alınmıştır. Fakat bunun bir</w:t>
      </w:r>
    </w:p>
    <w:p w:rsidR="008A0CFD" w:rsidRDefault="008A0CFD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felsefe disiplini içinde tartışılması Yeni Çağın başlarından</w:t>
      </w:r>
    </w:p>
    <w:p w:rsidR="008A0CFD" w:rsidRDefault="008A0CFD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itibarendir. Bilgi mümkün müdür? Bu soruya iki karşıt yanıt</w:t>
      </w:r>
    </w:p>
    <w:p w:rsidR="008A0CFD" w:rsidRDefault="008A0CFD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verilmiştir. Birincisi, bilginin mümkün olmadığını öne süren</w:t>
      </w:r>
    </w:p>
    <w:p w:rsidR="008A0CFD" w:rsidRDefault="008A0CFD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sofistler ve ......I......; diğeri ise bilginin mümkün olduğunu</w:t>
      </w:r>
    </w:p>
    <w:p w:rsidR="008A0CFD" w:rsidRDefault="008A0CFD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savunan ......II...... dir.</w:t>
      </w:r>
    </w:p>
    <w:p w:rsidR="008A0CFD" w:rsidRDefault="008A0CFD" w:rsidP="008316B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 boş bırakılan yerlere, sırasıyla aşağıdakilerden</w:t>
      </w:r>
    </w:p>
    <w:p w:rsidR="008A0CFD" w:rsidRDefault="008A0CFD" w:rsidP="008316B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 getirilmelidir?</w:t>
      </w:r>
    </w:p>
    <w:p w:rsidR="008A0CFD" w:rsidRPr="009C5CF6" w:rsidRDefault="008A0CFD" w:rsidP="008316B2">
      <w:pPr>
        <w:autoSpaceDE w:val="0"/>
        <w:autoSpaceDN w:val="0"/>
        <w:adjustRightInd w:val="0"/>
        <w:spacing w:after="0" w:line="240" w:lineRule="auto"/>
        <w:rPr>
          <w:rFonts w:ascii="MT-Extra" w:hAnsi="MT-Extra" w:cs="MT-Extra"/>
          <w:b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</w:t>
      </w:r>
      <w:r w:rsidRPr="009C5CF6">
        <w:rPr>
          <w:rFonts w:ascii="HelveticaTU" w:hAnsi="HelveticaTU" w:cs="HelveticaTU"/>
          <w:sz w:val="16"/>
          <w:szCs w:val="16"/>
          <w:u w:val="single"/>
        </w:rPr>
        <w:t xml:space="preserve"> </w:t>
      </w:r>
      <w:r w:rsidRPr="009C5CF6">
        <w:rPr>
          <w:rFonts w:ascii="HelveticaTU" w:hAnsi="HelveticaTU" w:cs="HelveticaTU"/>
          <w:b/>
          <w:sz w:val="16"/>
          <w:szCs w:val="16"/>
          <w:u w:val="single"/>
        </w:rPr>
        <w:t>I</w:t>
      </w:r>
      <w:r w:rsidRPr="009C5CF6">
        <w:rPr>
          <w:rFonts w:ascii="HelveticaTU" w:hAnsi="HelveticaTU" w:cs="HelveticaTU"/>
          <w:b/>
          <w:sz w:val="16"/>
          <w:szCs w:val="16"/>
        </w:rPr>
        <w:t xml:space="preserve">                             </w:t>
      </w:r>
      <w:r w:rsidRPr="009C5CF6">
        <w:rPr>
          <w:rFonts w:ascii="HelveticaTU" w:hAnsi="HelveticaTU" w:cs="HelveticaTU"/>
          <w:b/>
          <w:sz w:val="16"/>
          <w:szCs w:val="16"/>
          <w:u w:val="single"/>
        </w:rPr>
        <w:t xml:space="preserve"> II </w:t>
      </w:r>
    </w:p>
    <w:p w:rsidR="008A0CFD" w:rsidRDefault="008A0CFD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dogmatizm           septisizm</w:t>
      </w:r>
    </w:p>
    <w:p w:rsidR="008A0CFD" w:rsidRDefault="008A0CFD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septisizm              rölativizm</w:t>
      </w:r>
    </w:p>
    <w:p w:rsidR="008A0CFD" w:rsidRDefault="008A0CFD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septisizm             dogmatizm</w:t>
      </w:r>
    </w:p>
    <w:p w:rsidR="008A0CFD" w:rsidRDefault="008A0CFD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rölativizm             septisizm</w:t>
      </w:r>
    </w:p>
    <w:p w:rsidR="008A0CFD" w:rsidRDefault="008A0CFD" w:rsidP="008316B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dogmatizm           rölativizm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44B56">
        <w:rPr>
          <w:rFonts w:ascii="HelveticaTU" w:hAnsi="HelveticaTU" w:cs="HelveticaTU"/>
          <w:b/>
          <w:sz w:val="16"/>
          <w:szCs w:val="16"/>
        </w:rPr>
        <w:t>4</w:t>
      </w:r>
      <w:r>
        <w:rPr>
          <w:rFonts w:ascii="HelveticaTU" w:hAnsi="HelveticaTU" w:cs="HelveticaTU"/>
          <w:sz w:val="16"/>
          <w:szCs w:val="16"/>
        </w:rPr>
        <w:t>-''İnsanoğlu dilediği her şeye elini uzatarak kavuşabilir.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Çünkü her şey onun elinin, gözünün altında ve uzanıp alacağı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Mesafededir. Yeter ki istesin ve inansın. Bir insan bir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şeyi yapabiliyorsa herkes isterse aynısını yapabilir, unutma!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Onunla senin aranda bir fark yok. O yaptıysa sen de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bir başka âlemde yaptın henüz haberin olmadı. Düşlerinin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Doruğuna erişmek istiyorsan düşüncelerinin odasından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Çıkman gerekiyor.''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parçaya dayanarak aşağıdaki yargılardan hangisine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Ulaşabiliriz?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Düşünceler ancak hayata geçirilirse gerçek olurlar.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Hayaller boş kuruntular olmaktan ileri gidemez.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Doğru bilgi sezgilerle elde edilir.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Evren iki farklı dünyadan oluşmuştur.</w:t>
      </w:r>
    </w:p>
    <w:p w:rsidR="008A0CFD" w:rsidRDefault="008A0CFD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İnsan, doğru bilgiye ulaşamaz.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44B56">
        <w:rPr>
          <w:rFonts w:ascii="HelveticaTU" w:hAnsi="HelveticaTU" w:cs="HelveticaTU"/>
          <w:b/>
          <w:sz w:val="16"/>
          <w:szCs w:val="16"/>
        </w:rPr>
        <w:t>5-</w:t>
      </w:r>
      <w:r>
        <w:rPr>
          <w:rFonts w:ascii="HelveticaTU" w:hAnsi="HelveticaTU" w:cs="HelveticaTU"/>
          <w:sz w:val="16"/>
          <w:szCs w:val="16"/>
        </w:rPr>
        <w:t>Yaşamdan ölüm, ölümden yaşam doğar. Tıpkı iyinin kötü,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Başlangıcın bitiş, yaşlılığın gençlik olduğu gibi; her şey bu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hareket içinde kendi zıddına dönüşür.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parçaya dayanarak aşağıdaki yargılardan hangisine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Ulaşılabilir?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Hiçbir şey kendisiyle özdeş kalmaz.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Varlıklar, insan zihnine bağlıdır.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Varlığın bilinmesi olanaksızdır.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Her şeyin temeli maddedir.</w:t>
      </w:r>
    </w:p>
    <w:p w:rsidR="008A0CFD" w:rsidRDefault="008A0CFD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Gerçek varlık, idealardır.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44B56">
        <w:rPr>
          <w:rFonts w:ascii="HelveticaTU" w:hAnsi="HelveticaTU" w:cs="HelveticaTU"/>
          <w:b/>
          <w:sz w:val="16"/>
          <w:szCs w:val="16"/>
        </w:rPr>
        <w:t>6</w:t>
      </w:r>
      <w:r>
        <w:rPr>
          <w:rFonts w:ascii="HelveticaTU" w:hAnsi="HelveticaTU" w:cs="HelveticaTU"/>
          <w:sz w:val="16"/>
          <w:szCs w:val="16"/>
        </w:rPr>
        <w:t>-Dünya insanların bakışına göredir. Aynı pencereden bakan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iki insandan biri çamuru görür, öteki yıldızları.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sözler, felsefi bilginin aşağıdaki özelliklerinden hangisini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Destekler?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Kümülatifliğini            B) Refleksifliğini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Rölatifliğini                D) Tutarlılığını</w:t>
      </w:r>
    </w:p>
    <w:p w:rsidR="008A0CFD" w:rsidRDefault="008A0CFD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 E) Rasyonelliğini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7</w:t>
      </w:r>
      <w:r>
        <w:rPr>
          <w:rFonts w:ascii="HelveticaTU" w:hAnsi="HelveticaTU" w:cs="HelveticaTU"/>
          <w:sz w:val="16"/>
          <w:szCs w:val="16"/>
        </w:rPr>
        <w:t>-Aslında din de felsefe de "Evrenin kaynağı nedir?" sorusuna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Cevap arar. Kaynağı ilahi varlık olan dini bilgiler dogmatiktir,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Mutlaktır, değişmez, dolayısıyla inanca dayalıdır.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Felsefe ise her olguyu irdeleyip araştırma ve sorgulama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konusu yapar.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göre, aşağıdakilerden hangisi dinî bilgiyle felsefi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Bilginin ortak özelliğidir?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Sorgulayıcılık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Dogmatiklik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İnanca dayanmak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Nesnellik</w:t>
      </w:r>
    </w:p>
    <w:p w:rsidR="008A0CFD" w:rsidRDefault="008A0CFD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Evreni ve insanı anlamaya çalışmak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8</w:t>
      </w:r>
      <w:r>
        <w:rPr>
          <w:rFonts w:ascii="HelveticaTU" w:hAnsi="HelveticaTU" w:cs="HelveticaTU"/>
          <w:sz w:val="16"/>
          <w:szCs w:val="16"/>
        </w:rPr>
        <w:t>-Epistemoloji bilginin kaynağı, ilkeleri, yöntemi ve çeşitli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Bilgi alanları hakkında açıklamalar yapan, kısaca bilgiyi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Çözümleyen, eleştiren bir felsefe dalıdır.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göre, aşağıdaki sorulardan hangisi bilgi felsefesinin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konu alanına girmez?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Bilgilerimizin kaynağı deney mi, akıl mı, sezgiler midir?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Var olanların doğru bilgisine ulaşmak mümkün müdür?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Varlığın kaynağı nedir?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Bilgimiz kesin midir?</w:t>
      </w:r>
    </w:p>
    <w:p w:rsidR="008A0CFD" w:rsidRDefault="008A0CFD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Bilgimiz doğru ise bunun ölçütü nedir?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9-.</w:t>
      </w:r>
      <w:r>
        <w:rPr>
          <w:rFonts w:ascii="HelveticaTU" w:hAnsi="HelveticaTU" w:cs="HelveticaTU"/>
          <w:sz w:val="16"/>
          <w:szCs w:val="16"/>
        </w:rPr>
        <w:t>İnsanın bilme ediminden bağımsız olarak belirli bir zaman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ve mekânda var olan her şeydir.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• İddianın konusu olan, dış dünyada bulunan şeydir.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Yukarıdaki açıklamalar, bilgi felsefesinin hangi kavramına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ilişkindir?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Süje                     B) Obje          C) Doğruluk</w:t>
      </w:r>
    </w:p>
    <w:p w:rsidR="008A0CFD" w:rsidRDefault="008A0CFD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D) Gerçeklik                                     E) Temellendirme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10</w:t>
      </w:r>
      <w:r>
        <w:rPr>
          <w:rFonts w:ascii="HelveticaTU" w:hAnsi="HelveticaTU" w:cs="HelveticaTU"/>
          <w:sz w:val="16"/>
          <w:szCs w:val="16"/>
        </w:rPr>
        <w:t>-''Çok defa kötülüklerle karşılaşırsın. Unutmaman gereken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şey karşılaştığın her olayın aslında daha önceden de gerçekleştiğidir.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Hep aynı şey, hangi zamanın tarihinden söz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etsek aynı şeylerle karşılaşırız. Yeni olan hiçbir şey yok.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Her şey kendini tekrarlıyor ve şimdiki zaman çabucak geçiveriyor.''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parçadaki görüşü en iyi ifade eden yargı aşağıdakilerden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Hangisidir?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Varlık yoktur.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Değişmeyen tek şey değişimdir.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Aynı nehirde iki kez yıkanılmaz.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Değişim dediğimiz bir illüzyondur.</w:t>
      </w:r>
    </w:p>
    <w:p w:rsidR="008A0CFD" w:rsidRDefault="008A0CFD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Varlığın özü, sürekli değişimdir.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11</w:t>
      </w:r>
      <w:r>
        <w:rPr>
          <w:rFonts w:ascii="HelveticaTU" w:hAnsi="HelveticaTU" w:cs="HelveticaTU"/>
          <w:sz w:val="16"/>
          <w:szCs w:val="16"/>
        </w:rPr>
        <w:t>-Filozof, içinde yaşadığı toplumun bir parçasıdır. Bu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nedenle filozofun düşünce yapısı ile toplum arasında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bağlantıların olması kaçınılmazdır.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parçaya göre, aşağıdaki yargılardan hangisine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Ulaşılabilir?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Her filozof, toplumsal sorunlardan uzak durmayı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Başarır.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İnsanlar arası ilişkileri filozoflar belirler.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Filozoflar, toplumsal koşullardan etkilenirler.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Felsefe, hayret ve merakın sonucu olarak ortaya</w:t>
      </w:r>
    </w:p>
    <w:p w:rsidR="008A0CFD" w:rsidRDefault="008A0CF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çıkar.</w:t>
      </w:r>
    </w:p>
    <w:p w:rsidR="008A0CFD" w:rsidRDefault="008A0CFD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Toplumsal sorunlarla ilgilenmeyen kişi filozof olamaz.</w:t>
      </w:r>
    </w:p>
    <w:p w:rsidR="008A0CFD" w:rsidRDefault="008A0CFD" w:rsidP="00603D17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12</w:t>
      </w:r>
      <w:r>
        <w:rPr>
          <w:rFonts w:ascii="HelveticaTU" w:hAnsi="HelveticaTU" w:cs="HelveticaTU"/>
          <w:sz w:val="16"/>
          <w:szCs w:val="16"/>
        </w:rPr>
        <w:t>-Din, kendi dogmalarını olmuş bitmiş doğrular olarak</w:t>
      </w:r>
    </w:p>
    <w:p w:rsidR="008A0CFD" w:rsidRDefault="008A0CFD" w:rsidP="00603D17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ileri sürer. Felsefe ise tümüyle dogmalara karşıdır,</w:t>
      </w:r>
    </w:p>
    <w:p w:rsidR="008A0CFD" w:rsidRDefault="008A0CFD" w:rsidP="00603D17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Değişmeyi temel veri olarak kabul eder.</w:t>
      </w:r>
    </w:p>
    <w:p w:rsidR="008A0CFD" w:rsidRDefault="008A0CFD" w:rsidP="00603D17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parçaya göre, felsefe hangi özelliği ile dinden</w:t>
      </w:r>
    </w:p>
    <w:p w:rsidR="008A0CFD" w:rsidRDefault="008A0CFD" w:rsidP="00603D17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Farklıdır?</w:t>
      </w:r>
    </w:p>
    <w:p w:rsidR="008A0CFD" w:rsidRDefault="008A0CFD" w:rsidP="00603D17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Dogmatikliği                            B) Mantıksallığı</w:t>
      </w:r>
    </w:p>
    <w:p w:rsidR="008A0CFD" w:rsidRDefault="008A0CFD" w:rsidP="00603D17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Öznelliği                                  D) Sorgulayıcılığı</w:t>
      </w:r>
    </w:p>
    <w:p w:rsidR="008A0CFD" w:rsidRDefault="008A0CFD" w:rsidP="00603D17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         E) Tutarlılığı</w:t>
      </w:r>
    </w:p>
    <w:p w:rsidR="008A0CFD" w:rsidRDefault="008A0CFD" w:rsidP="00603D17">
      <w:pPr>
        <w:rPr>
          <w:rFonts w:ascii="HelveticaTU" w:hAnsi="HelveticaTU" w:cs="HelveticaTU"/>
          <w:sz w:val="16"/>
          <w:szCs w:val="16"/>
        </w:rPr>
      </w:pPr>
    </w:p>
    <w:p w:rsidR="008A0CFD" w:rsidRPr="00572C8A" w:rsidRDefault="008A0CFD" w:rsidP="00572C8A">
      <w:pPr>
        <w:rPr>
          <w:rFonts w:ascii="HelveticaTU" w:hAnsi="HelveticaTU" w:cs="HelveticaTU"/>
          <w:sz w:val="16"/>
          <w:szCs w:val="16"/>
        </w:rPr>
      </w:pPr>
      <w:r>
        <w:rPr>
          <w:noProof/>
          <w:lang w:eastAsia="tr-TR"/>
        </w:rPr>
        <w:pict>
          <v:shape id="Metin Kutusu 6" o:spid="_x0000_s1029" type="#_x0000_t202" style="position:absolute;margin-left:229.05pt;margin-top:1.1pt;width:18.65pt;height:933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" strokecolor="#c0504d" strokeweight="2pt">
            <v:textbox>
              <w:txbxContent>
                <w:p w:rsidR="008A0CFD" w:rsidRPr="004F362F" w:rsidRDefault="008A0CFD">
                  <w:pPr>
                    <w:rPr>
                      <w:b/>
                      <w:color w:val="EEECE1"/>
                    </w:rPr>
                  </w:pPr>
                  <w:r w:rsidRPr="004F362F">
                    <w:rPr>
                      <w:b/>
                      <w:color w:val="EEECE1"/>
                    </w:rPr>
                    <w:t>YALVAÇ</w:t>
                  </w:r>
                </w:p>
                <w:p w:rsidR="008A0CFD" w:rsidRPr="004F362F" w:rsidRDefault="008A0CFD">
                  <w:pPr>
                    <w:rPr>
                      <w:b/>
                      <w:color w:val="EEECE1"/>
                    </w:rPr>
                  </w:pPr>
                </w:p>
                <w:p w:rsidR="008A0CFD" w:rsidRPr="004F362F" w:rsidRDefault="008A0CFD">
                  <w:pPr>
                    <w:rPr>
                      <w:b/>
                      <w:color w:val="EEECE1"/>
                    </w:rPr>
                  </w:pPr>
                  <w:r w:rsidRPr="004F362F">
                    <w:rPr>
                      <w:b/>
                      <w:color w:val="EEECE1"/>
                    </w:rPr>
                    <w:t>ATATÜRK</w:t>
                  </w:r>
                </w:p>
                <w:p w:rsidR="008A0CFD" w:rsidRPr="004F362F" w:rsidRDefault="008A0CFD">
                  <w:pPr>
                    <w:rPr>
                      <w:b/>
                      <w:color w:val="EEECE1"/>
                    </w:rPr>
                  </w:pPr>
                </w:p>
                <w:p w:rsidR="008A0CFD" w:rsidRPr="004F362F" w:rsidRDefault="008A0CFD">
                  <w:pPr>
                    <w:rPr>
                      <w:b/>
                      <w:color w:val="EEECE1"/>
                    </w:rPr>
                  </w:pPr>
                  <w:r w:rsidRPr="004F362F">
                    <w:rPr>
                      <w:b/>
                      <w:color w:val="EEECE1"/>
                    </w:rPr>
                    <w:t>ANADOLU</w:t>
                  </w:r>
                </w:p>
                <w:p w:rsidR="008A0CFD" w:rsidRPr="004F362F" w:rsidRDefault="008A0CFD">
                  <w:pPr>
                    <w:rPr>
                      <w:b/>
                      <w:color w:val="EEECE1"/>
                    </w:rPr>
                  </w:pPr>
                </w:p>
                <w:p w:rsidR="008A0CFD" w:rsidRPr="004F362F" w:rsidRDefault="008A0CFD">
                  <w:pPr>
                    <w:rPr>
                      <w:b/>
                      <w:color w:val="EEECE1"/>
                    </w:rPr>
                  </w:pPr>
                </w:p>
                <w:p w:rsidR="008A0CFD" w:rsidRPr="004F362F" w:rsidRDefault="008A0CFD">
                  <w:pPr>
                    <w:rPr>
                      <w:b/>
                      <w:color w:val="EEECE1"/>
                    </w:rPr>
                  </w:pPr>
                </w:p>
                <w:p w:rsidR="008A0CFD" w:rsidRPr="004F362F" w:rsidRDefault="008A0CFD">
                  <w:pPr>
                    <w:rPr>
                      <w:b/>
                      <w:color w:val="EEECE1"/>
                    </w:rPr>
                  </w:pPr>
                  <w:r w:rsidRPr="004F362F">
                    <w:rPr>
                      <w:b/>
                      <w:color w:val="EEECE1"/>
                    </w:rPr>
                    <w:t>LİSESİ</w:t>
                  </w:r>
                </w:p>
              </w:txbxContent>
            </v:textbox>
          </v:shape>
        </w:pict>
      </w:r>
      <w:r w:rsidRPr="00DA20D7">
        <w:rPr>
          <w:rFonts w:ascii="HelveticaTU" w:hAnsi="HelveticaTU" w:cs="HelveticaTU"/>
          <w:b/>
          <w:sz w:val="16"/>
          <w:szCs w:val="16"/>
        </w:rPr>
        <w:t>13</w:t>
      </w:r>
      <w:r>
        <w:rPr>
          <w:rFonts w:ascii="HelveticaTU" w:hAnsi="HelveticaTU" w:cs="HelveticaTU"/>
          <w:sz w:val="16"/>
          <w:szCs w:val="16"/>
        </w:rPr>
        <w:t>-Felsefe; insanın kendisine doğru-yanlış, iyi-kötü diye sunulan değerleri irdelemeden, aklın ve mantığın süzgecinden geçirmeden kabul etmemesini, verilmiş olanlar üzerinde düşünmesini sağlar.</w:t>
      </w:r>
      <w:r>
        <w:rPr>
          <w:rFonts w:ascii="HelveticaTU-Bold" w:hAnsi="HelveticaTU-Bold" w:cs="HelveticaTU-Bold"/>
          <w:b/>
          <w:bCs/>
          <w:sz w:val="16"/>
          <w:szCs w:val="16"/>
        </w:rPr>
        <w:t xml:space="preserve"> Bu parçaya göre, felsefenin insana sağladığı yarar aşağıdakilerden hangisidir?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Metafiziksel konularda aydınlanmasına katkı sağlaması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Yaratıcı hayal gücünü mantıklı kullanmasını sağlaması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Olaylara eleştirel ve akıl çerçevesinde bakmayı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Sağlaması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Evrendeki her şeyde bulunan düzeni görmeyi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Sağlaması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Evrenin yapısı ve oluşumu konusunda doyurucu</w:t>
      </w:r>
    </w:p>
    <w:p w:rsidR="008A0CFD" w:rsidRDefault="008A0CFD" w:rsidP="00A77D32">
      <w:pPr>
        <w:rPr>
          <w:rFonts w:ascii="HelveticaTU" w:hAnsi="HelveticaTU" w:cs="HelveticaTU"/>
          <w:noProof/>
          <w:sz w:val="16"/>
          <w:szCs w:val="16"/>
          <w:lang w:eastAsia="tr-TR"/>
        </w:rPr>
      </w:pPr>
      <w:r>
        <w:rPr>
          <w:rFonts w:ascii="HelveticaTU" w:hAnsi="HelveticaTU" w:cs="HelveticaTU"/>
          <w:sz w:val="16"/>
          <w:szCs w:val="16"/>
        </w:rPr>
        <w:t>Bilgiler sunması</w:t>
      </w:r>
      <w:r>
        <w:rPr>
          <w:rFonts w:ascii="HelveticaTU" w:hAnsi="HelveticaTU" w:cs="HelveticaTU"/>
          <w:noProof/>
          <w:sz w:val="16"/>
          <w:szCs w:val="16"/>
          <w:lang w:eastAsia="tr-TR"/>
        </w:rPr>
        <w:t xml:space="preserve"> 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14-Aşağıdaki sorulardan hangisini felsefe değil, bilim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konu edinir?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Bu dünyadaki varlığımızın gerçek anlamı nedir?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İnsanın yazgısı önceden belirlenmiş midir?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Ahlaki bir eylem nasıl olmalıdır?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Fobi ile kaygı arasında ne fark vardır?</w:t>
      </w:r>
    </w:p>
    <w:p w:rsidR="008A0CFD" w:rsidRDefault="008A0CFD" w:rsidP="00A77D3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İdeal bir toplum düzeni nasıl olabilir?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15</w:t>
      </w:r>
      <w:r>
        <w:rPr>
          <w:rFonts w:ascii="HelveticaTU" w:hAnsi="HelveticaTU" w:cs="HelveticaTU"/>
          <w:sz w:val="16"/>
          <w:szCs w:val="16"/>
        </w:rPr>
        <w:t>-Gündelik yaşamın sınırları içerisinde ortaya çıkan ve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bilimsellikten uzak olan bilgilere gündelik bilgi denir.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Aşağıdakilerden hangisi gündelik bilginin özelliklerinden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değildir?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Deneyimlere dayanması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Hayatı kolaylaştırması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Neden-sonuç bağı taşımaması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Sistemsiz ve düzensiz olması</w:t>
      </w:r>
    </w:p>
    <w:p w:rsidR="008A0CFD" w:rsidRDefault="008A0CFD" w:rsidP="00A77D3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Genel-geçer olması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16</w:t>
      </w:r>
      <w:r>
        <w:rPr>
          <w:rFonts w:ascii="HelveticaTU" w:hAnsi="HelveticaTU" w:cs="HelveticaTU"/>
          <w:sz w:val="16"/>
          <w:szCs w:val="16"/>
        </w:rPr>
        <w:t>-Felsefi bilginin özelliklerinden biri de, filozofun damgasını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taşıyor olmasıdır.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cümlede felsefi bilginin aşağıdaki özelliklerinden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 vurgulanmaktadır?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Mantıksallığı             B) Evrenselliği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Kümülatifliği              D) Öznelliği</w:t>
      </w:r>
    </w:p>
    <w:p w:rsidR="008A0CFD" w:rsidRDefault="008A0CFD" w:rsidP="00A77D3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E) Kuşkuculuğu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17</w:t>
      </w:r>
      <w:r>
        <w:rPr>
          <w:rFonts w:ascii="HelveticaTU" w:hAnsi="HelveticaTU" w:cs="HelveticaTU"/>
          <w:sz w:val="16"/>
          <w:szCs w:val="16"/>
        </w:rPr>
        <w:t>-Bergson'a göre zekâ ve akıl, somut olan dünyayı bilebilir;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ancak dinamik olan hayat sürecinin bütünlüğünü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ve işleyişini kavrayamaz. Gerçek bilgi, bütünlüğün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bilgisini sağladığı için sezginin bilgisidir.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 savunulan felsefi yaklaşım aşağıdakilerden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hangisidir?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Empirizm           B) Pragmatizm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Kritisizm            D) Analitik felsefe</w:t>
      </w:r>
    </w:p>
    <w:p w:rsidR="008A0CFD" w:rsidRDefault="008A0CFD" w:rsidP="00A77D3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E) Entüisyonizm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18</w:t>
      </w:r>
      <w:r>
        <w:rPr>
          <w:rFonts w:ascii="HelveticaTU" w:hAnsi="HelveticaTU" w:cs="HelveticaTU"/>
          <w:sz w:val="16"/>
          <w:szCs w:val="16"/>
        </w:rPr>
        <w:t>-Comte; insanlığın, bilimlerin ve zihnin gelişiminin üç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dönemden geçtiğini savunur. Bu dönemleri de teolojik,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metafizik ve pozitif dönem olarak isimlendirir.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Comte'un bu sınıflandırması, aşağıdaki kavramlardan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hangisiyle açıklanmaktadır?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Neden - sonuç ilişkisi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A posteriori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Refleksif düşünce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Enstrümantalizm</w:t>
      </w:r>
    </w:p>
    <w:p w:rsidR="008A0CFD" w:rsidRDefault="008A0CFD" w:rsidP="00A77D3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Üç hâl yasası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19-Modern bilimi temel alan, batıl inançları, metafiziksel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spekülasyonları reddeden felsefi yaklaşım aşağıdakilerden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hangisidir?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Entüisyonizm            B) Pozitivizm</w:t>
      </w:r>
    </w:p>
    <w:p w:rsidR="008A0CFD" w:rsidRDefault="008A0CF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Fenomenoloji            D) Kritisizm</w:t>
      </w:r>
    </w:p>
    <w:p w:rsidR="008A0CFD" w:rsidRDefault="008A0CFD" w:rsidP="00A77D3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  E) Pragmatizm</w:t>
      </w:r>
    </w:p>
    <w:p w:rsidR="008A0CFD" w:rsidRDefault="008A0CFD" w:rsidP="00A77D32">
      <w:pPr>
        <w:rPr>
          <w:rFonts w:ascii="HelveticaTU" w:hAnsi="HelveticaTU" w:cs="HelveticaTU"/>
          <w:sz w:val="16"/>
          <w:szCs w:val="16"/>
        </w:rPr>
      </w:pPr>
    </w:p>
    <w:p w:rsidR="008A0CFD" w:rsidRDefault="008A0CFD" w:rsidP="00A77D32">
      <w:pPr>
        <w:rPr>
          <w:rFonts w:ascii="HelveticaTU" w:hAnsi="HelveticaTU" w:cs="HelveticaTU"/>
          <w:sz w:val="16"/>
          <w:szCs w:val="16"/>
        </w:rPr>
      </w:pP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20</w:t>
      </w:r>
      <w:r>
        <w:rPr>
          <w:rFonts w:ascii="HelveticaTU" w:hAnsi="HelveticaTU" w:cs="HelveticaTU"/>
          <w:sz w:val="16"/>
          <w:szCs w:val="16"/>
        </w:rPr>
        <w:t>-Thales, Anaximenes, Herakleitos gibi İlk Çağ düşünürlerini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farklı kılan şey, felsefeyle sihiri, bilimle mucizeleri birbirinden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ayırmaya çalışmalarıydı. Onlar, gök gürültüsünü ve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şimşeği Tanrı'nın şiddeti olarak yorumlamakla tatmin olmamışlar,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akılla gerçeğin kavranması yoluna gitmişlerdir.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Eski Yunan'da yaşamış olan bu düşünürlerin, özgür düşüncenin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ve demokrasinin beşiği olan bu ülkede kendilerini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var edebilmeleri ise kesinlikle rastlantı değildir. Yenilik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ve yaratıcılık her zaman özgürlüğe muhtaçtır.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parçaya göre, aşağıdakilerden hangisi felsefenin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Eski Yunan'da ortaya çıkışını açıklamaktadır?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Filozofların ilk kez ana madde problemiyle ilgilenmeleri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Çeşitli görüşlerin hiçbir baskı olmadan özgürce üretilebilmesi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Dinsel ve mitolojik açıklamaların akılla temellendirilmesi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Eski Yunan'ın ekonomik bakımdan güçlü bir devlet olması</w:t>
      </w:r>
    </w:p>
    <w:p w:rsidR="008A0CFD" w:rsidRDefault="008A0CFD" w:rsidP="00572C8A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Kültürler arası etkileşimin ticaret yoluyla yaygınlaşması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21</w:t>
      </w:r>
      <w:r>
        <w:rPr>
          <w:rFonts w:ascii="HelveticaTU" w:hAnsi="HelveticaTU" w:cs="HelveticaTU"/>
          <w:sz w:val="16"/>
          <w:szCs w:val="16"/>
        </w:rPr>
        <w:t>-Düşünmek, hele "felsefi" düşünmek, ne sıkıcı ne de korkutucu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bir etkinliktir. Tam tersine, size, her an her şeyin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değiştiğinin ilan edildiği, hiçbir şeyin yenilik kadar kolay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eskimediği bir çağda, ayağınızı basabileceğiniz sağlam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bir zeminin hâlâ var olduğu ve her zaman da var olacağı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duygusunu verir. Düşünmenin bütün umutsuzlukları umuda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dönüştüren gücüyle birlikte.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parça, felsefi etkinliğin hangi işlevini temellendirir?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Toplumsal gelişime öncülük etme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Bilimlere veri oluşturma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Toplumsal duyarlılığı artırma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Bilimlerin kavramlarını çözümleme</w:t>
      </w:r>
    </w:p>
    <w:p w:rsidR="008A0CFD" w:rsidRDefault="008A0CFD" w:rsidP="00572C8A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Yaşamı anlama gücü kazandırma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22-Doğru bilgiyi özneden hareketle, özün bilinmesi olarak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gören felsefi akım aşağıdakilerden hangisidir?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Empirizm            B) Kritisizm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Pragmatizm       D) Fenomenoloji</w:t>
      </w:r>
    </w:p>
    <w:p w:rsidR="008A0CFD" w:rsidRDefault="008A0CFD" w:rsidP="00572C8A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E) Entüisyonizm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23</w:t>
      </w:r>
      <w:r>
        <w:rPr>
          <w:rFonts w:ascii="HelveticaTU" w:hAnsi="HelveticaTU" w:cs="HelveticaTU"/>
          <w:sz w:val="16"/>
          <w:szCs w:val="16"/>
        </w:rPr>
        <w:t>-Comte'a göre toplumlar sırasıyla, teolojik, metafizik ve pozitif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dönemlerden geçmiştir. Teolojik dönemin ürünü din,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metafizik dönemin ürünü felsefe, pozitif dönemin ürünü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ise bilimdir.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belirlemeye göre, aşağıdakilerden hangisi pozitif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döneme ilişkin bir yargı olamaz?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Miyop bir kırılma kusurudur.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Japonya depreminin nedeni kötü ruhlardır.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Harcanabilenden fazla kalori almak kilo artışına neden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olur.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Bütün cisimler boşlukta yere düşer.</w:t>
      </w:r>
    </w:p>
    <w:p w:rsidR="008A0CFD" w:rsidRDefault="008A0CFD" w:rsidP="00572C8A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Su, 1 atm basınçta 100°C'de kaynar.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24</w:t>
      </w:r>
      <w:r>
        <w:rPr>
          <w:rFonts w:ascii="HelveticaTU" w:hAnsi="HelveticaTU" w:cs="HelveticaTU"/>
          <w:sz w:val="16"/>
          <w:szCs w:val="16"/>
        </w:rPr>
        <w:t>-Bazı düşünürlere göre asıl gerçeklik, somut olan ve duyularla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algılanan değil, bilinçte düşünülen ya da zihinde tasarlanandır.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düşünürlere göre, aşağıdakilerden hangisi gerçeklik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örneğidir?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Gökyüzündeki yıldızlar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Üzerinde oturduğumuz koltuk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Yazı yazdığımız kalem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Zümrüdüanka kuşu</w:t>
      </w:r>
    </w:p>
    <w:p w:rsidR="008A0CFD" w:rsidRDefault="008A0CFD" w:rsidP="00572C8A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Simitçiden aldığımız simit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25</w:t>
      </w:r>
      <w:r>
        <w:rPr>
          <w:rFonts w:ascii="HelveticaTU" w:hAnsi="HelveticaTU" w:cs="HelveticaTU"/>
          <w:sz w:val="16"/>
          <w:szCs w:val="16"/>
        </w:rPr>
        <w:t>-Gorgias; varlığı, bilgiyi ve anlatmayı yok sayar. Varlık felsefesinin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ilk sorusu olan “Gerçekten bir şey var mıdır?”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sorusunu olumsuz olarak yanıtlar.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Gorgias bu görüşüyle aşağıdaki akımlardan hangisini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savunmaktadır?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Realizmi               B) İdealizmi</w:t>
      </w:r>
    </w:p>
    <w:p w:rsidR="008A0CFD" w:rsidRDefault="008A0CF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Materyalizmi        D) Düalizmi</w:t>
      </w:r>
    </w:p>
    <w:p w:rsidR="008A0CFD" w:rsidRDefault="008A0CFD" w:rsidP="009926FF">
      <w:pPr>
        <w:rPr>
          <w:sz w:val="18"/>
          <w:szCs w:val="18"/>
        </w:rPr>
      </w:pPr>
      <w:r>
        <w:rPr>
          <w:rFonts w:ascii="HelveticaTU" w:hAnsi="HelveticaTU" w:cs="HelveticaTU"/>
          <w:sz w:val="16"/>
          <w:szCs w:val="16"/>
        </w:rPr>
        <w:t xml:space="preserve">              </w:t>
      </w:r>
      <w:hyperlink r:id="rId7" w:history="1">
        <w:r>
          <w:rPr>
            <w:rStyle w:val="Hyperlink"/>
            <w:sz w:val="18"/>
            <w:szCs w:val="18"/>
          </w:rPr>
          <w:t>www.sorubak.com</w:t>
        </w:r>
      </w:hyperlink>
      <w:r>
        <w:rPr>
          <w:sz w:val="18"/>
          <w:szCs w:val="18"/>
        </w:rPr>
        <w:t xml:space="preserve"> </w:t>
      </w:r>
    </w:p>
    <w:p w:rsidR="008A0CFD" w:rsidRDefault="008A0CFD" w:rsidP="00572C8A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E) Nihilizmi</w:t>
      </w:r>
      <w:bookmarkStart w:id="0" w:name="_GoBack"/>
      <w:bookmarkEnd w:id="0"/>
    </w:p>
    <w:sectPr w:rsidR="008A0CFD" w:rsidSect="00D67335">
      <w:headerReference w:type="default" r:id="rId8"/>
      <w:footerReference w:type="default" r:id="rId9"/>
      <w:pgSz w:w="11906" w:h="16838"/>
      <w:pgMar w:top="1440" w:right="1080" w:bottom="1440" w:left="1080" w:header="624" w:footer="283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CFD" w:rsidRDefault="008A0CFD" w:rsidP="00B95740">
      <w:pPr>
        <w:spacing w:after="0" w:line="240" w:lineRule="auto"/>
      </w:pPr>
      <w:r>
        <w:separator/>
      </w:r>
    </w:p>
  </w:endnote>
  <w:endnote w:type="continuationSeparator" w:id="0">
    <w:p w:rsidR="008A0CFD" w:rsidRDefault="008A0CFD" w:rsidP="00B95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T-Extra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CFD" w:rsidRPr="006276FC" w:rsidRDefault="008A0CFD" w:rsidP="006276FC">
    <w:pPr>
      <w:pStyle w:val="Footer"/>
      <w:tabs>
        <w:tab w:val="clear" w:pos="4536"/>
        <w:tab w:val="clear" w:pos="9072"/>
        <w:tab w:val="left" w:pos="5398"/>
      </w:tabs>
      <w:rPr>
        <w:sz w:val="18"/>
        <w:szCs w:val="18"/>
      </w:rPr>
    </w:pPr>
    <w:r w:rsidRPr="008316B2">
      <w:t>Hüseyin YAMAN</w:t>
    </w:r>
    <w:r>
      <w:tab/>
      <w:t xml:space="preserve">NOT: </w:t>
    </w:r>
    <w:r>
      <w:rPr>
        <w:sz w:val="18"/>
        <w:szCs w:val="18"/>
      </w:rPr>
      <w:t xml:space="preserve">her sorunun doğru cevabı 4 puandır </w:t>
    </w:r>
    <w:r w:rsidRPr="006276FC">
      <w:rPr>
        <w:sz w:val="18"/>
        <w:szCs w:val="18"/>
      </w:rPr>
      <w:sym w:font="Wingdings" w:char="F04A"/>
    </w:r>
    <w:r>
      <w:rPr>
        <w:sz w:val="18"/>
        <w:szCs w:val="18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CFD" w:rsidRDefault="008A0CFD" w:rsidP="00B95740">
      <w:pPr>
        <w:spacing w:after="0" w:line="240" w:lineRule="auto"/>
      </w:pPr>
      <w:r>
        <w:separator/>
      </w:r>
    </w:p>
  </w:footnote>
  <w:footnote w:type="continuationSeparator" w:id="0">
    <w:p w:rsidR="008A0CFD" w:rsidRDefault="008A0CFD" w:rsidP="00B957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CFD" w:rsidRPr="00D67335" w:rsidRDefault="008A0CFD">
    <w:pPr>
      <w:pStyle w:val="Header"/>
      <w:rPr>
        <w:b/>
      </w:rPr>
    </w:pPr>
    <w:r w:rsidRPr="00D67335">
      <w:rPr>
        <w:b/>
      </w:rPr>
      <w:t xml:space="preserve">YALVAÇ ATATÜRK ANADOLU LİSESİ FELSEFE DERSİ </w:t>
    </w:r>
    <w:r>
      <w:rPr>
        <w:b/>
      </w:rPr>
      <w:t xml:space="preserve">2015-2016 </w:t>
    </w:r>
    <w:r w:rsidRPr="00D67335">
      <w:rPr>
        <w:b/>
      </w:rPr>
      <w:t xml:space="preserve"> EĞİTİM ÖĞRETİM YILI I.DÖNEM II. YAZILI                           SORULARI    </w:t>
    </w:r>
  </w:p>
  <w:p w:rsidR="008A0CFD" w:rsidRDefault="008A0CFD">
    <w:pPr>
      <w:pStyle w:val="Header"/>
    </w:pPr>
    <w:r>
      <w:t xml:space="preserve">                                                                                            -  B 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C00BB"/>
    <w:multiLevelType w:val="hybridMultilevel"/>
    <w:tmpl w:val="6F3A6D9C"/>
    <w:lvl w:ilvl="0" w:tplc="F658491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5410"/>
    <w:rsid w:val="00035B4B"/>
    <w:rsid w:val="000C2C4B"/>
    <w:rsid w:val="000F15A7"/>
    <w:rsid w:val="001A5F02"/>
    <w:rsid w:val="00264725"/>
    <w:rsid w:val="003266FD"/>
    <w:rsid w:val="00335CC1"/>
    <w:rsid w:val="00434FEB"/>
    <w:rsid w:val="004C0279"/>
    <w:rsid w:val="004F362F"/>
    <w:rsid w:val="005037C2"/>
    <w:rsid w:val="00572C8A"/>
    <w:rsid w:val="00603D17"/>
    <w:rsid w:val="0060643D"/>
    <w:rsid w:val="00625410"/>
    <w:rsid w:val="006276FC"/>
    <w:rsid w:val="00685A43"/>
    <w:rsid w:val="006C5DC6"/>
    <w:rsid w:val="00762261"/>
    <w:rsid w:val="007D0073"/>
    <w:rsid w:val="008316B2"/>
    <w:rsid w:val="008A0CFD"/>
    <w:rsid w:val="008F54F6"/>
    <w:rsid w:val="009037F6"/>
    <w:rsid w:val="00947E4F"/>
    <w:rsid w:val="009559E0"/>
    <w:rsid w:val="009926FF"/>
    <w:rsid w:val="009C5CF6"/>
    <w:rsid w:val="00A77D32"/>
    <w:rsid w:val="00A822DA"/>
    <w:rsid w:val="00B95740"/>
    <w:rsid w:val="00BD6883"/>
    <w:rsid w:val="00C5493E"/>
    <w:rsid w:val="00D001A6"/>
    <w:rsid w:val="00D44B56"/>
    <w:rsid w:val="00D67335"/>
    <w:rsid w:val="00DA20D7"/>
    <w:rsid w:val="00DE557E"/>
    <w:rsid w:val="00F95C97"/>
    <w:rsid w:val="00FB0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FE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95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9574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95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95740"/>
    <w:rPr>
      <w:rFonts w:cs="Times New Roman"/>
    </w:rPr>
  </w:style>
  <w:style w:type="paragraph" w:styleId="ListParagraph">
    <w:name w:val="List Paragraph"/>
    <w:basedOn w:val="Normal"/>
    <w:uiPriority w:val="99"/>
    <w:qFormat/>
    <w:rsid w:val="00C5493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326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266F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9926F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457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210</TotalTime>
  <Pages>4</Pages>
  <Words>3244</Words>
  <Characters>18495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BİRSEN</cp:lastModifiedBy>
  <cp:revision>23</cp:revision>
  <cp:lastPrinted>2013-12-11T21:51:00Z</cp:lastPrinted>
  <dcterms:created xsi:type="dcterms:W3CDTF">2013-12-10T22:19:00Z</dcterms:created>
  <dcterms:modified xsi:type="dcterms:W3CDTF">2015-10-25T20:24:00Z</dcterms:modified>
</cp:coreProperties>
</file>