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41"/>
        <w:gridCol w:w="3438"/>
      </w:tblGrid>
      <w:tr w:rsidR="00D52844" w:rsidRPr="00305CC5">
        <w:trPr>
          <w:trHeight w:val="708"/>
        </w:trPr>
        <w:tc>
          <w:tcPr>
            <w:tcW w:w="10579" w:type="dxa"/>
            <w:gridSpan w:val="2"/>
            <w:shd w:val="clear" w:color="auto" w:fill="FDE9D9"/>
            <w:vAlign w:val="center"/>
          </w:tcPr>
          <w:p w:rsidR="00D52844" w:rsidRPr="00305CC5" w:rsidRDefault="00D52844" w:rsidP="00FC34CB">
            <w:pPr>
              <w:spacing w:line="240" w:lineRule="atLeast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305CC5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PATNOS ADNAN MENDERES MESLEKİ VE TEKNİK ANADOLU LİSESİ</w:t>
            </w:r>
          </w:p>
          <w:p w:rsidR="00D52844" w:rsidRPr="00305CC5" w:rsidRDefault="00D52844" w:rsidP="00FC34C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D52844" w:rsidRPr="00305CC5">
        <w:tc>
          <w:tcPr>
            <w:tcW w:w="10579" w:type="dxa"/>
            <w:gridSpan w:val="2"/>
            <w:shd w:val="clear" w:color="auto" w:fill="C4BC96"/>
          </w:tcPr>
          <w:p w:rsidR="00D52844" w:rsidRPr="00305CC5" w:rsidRDefault="00D52844" w:rsidP="00FC34CB">
            <w:pPr>
              <w:spacing w:line="240" w:lineRule="atLeast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305CC5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2014 - 2015 EĞİTİM - ÖĞRETİM YILI DİN KÜLTÜRÜ VE AHLAK BİLGİSİ DERSİ</w:t>
            </w:r>
          </w:p>
        </w:tc>
      </w:tr>
      <w:tr w:rsidR="00D52844" w:rsidRPr="00305CC5">
        <w:tc>
          <w:tcPr>
            <w:tcW w:w="10579" w:type="dxa"/>
            <w:gridSpan w:val="2"/>
            <w:shd w:val="clear" w:color="auto" w:fill="C4BC96"/>
          </w:tcPr>
          <w:p w:rsidR="00D52844" w:rsidRPr="00305CC5" w:rsidRDefault="00D52844" w:rsidP="00FC34CB">
            <w:pPr>
              <w:spacing w:line="240" w:lineRule="atLeast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305CC5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11. SINIF 2. DÖNEM 1. YAZILI  SINAV SORULARI</w:t>
            </w:r>
          </w:p>
        </w:tc>
      </w:tr>
      <w:tr w:rsidR="00D52844" w:rsidRPr="00305CC5">
        <w:trPr>
          <w:trHeight w:val="361"/>
        </w:trPr>
        <w:tc>
          <w:tcPr>
            <w:tcW w:w="7141" w:type="dxa"/>
            <w:tcBorders>
              <w:right w:val="single" w:sz="4" w:space="0" w:color="auto"/>
            </w:tcBorders>
            <w:shd w:val="clear" w:color="auto" w:fill="B8CCE4"/>
          </w:tcPr>
          <w:p w:rsidR="00D52844" w:rsidRPr="00305CC5" w:rsidRDefault="00D52844" w:rsidP="00FC34CB">
            <w:pPr>
              <w:spacing w:line="240" w:lineRule="atLeast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305CC5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ADI – SOYADI: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shd w:val="clear" w:color="auto" w:fill="B8CCE4"/>
          </w:tcPr>
          <w:p w:rsidR="00D52844" w:rsidRPr="00305CC5" w:rsidRDefault="00D52844" w:rsidP="00FC34CB">
            <w:pPr>
              <w:spacing w:line="240" w:lineRule="atLeast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305CC5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SINIFI – NO:</w:t>
            </w:r>
          </w:p>
        </w:tc>
      </w:tr>
    </w:tbl>
    <w:p w:rsidR="00D52844" w:rsidRDefault="00D52844" w:rsidP="005A6A43">
      <w:pPr>
        <w:spacing w:after="0" w:line="240" w:lineRule="auto"/>
      </w:pPr>
    </w:p>
    <w:p w:rsidR="00D52844" w:rsidRPr="000F4FA2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C4960">
        <w:rPr>
          <w:rFonts w:ascii="Comic Sans MS" w:hAnsi="Comic Sans MS" w:cs="Comic Sans MS"/>
          <w:b/>
          <w:bCs/>
          <w:sz w:val="20"/>
          <w:szCs w:val="20"/>
        </w:rPr>
        <w:t>1-</w:t>
      </w:r>
      <w:r w:rsidRPr="00130E7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>Aşağıdaki sorulardan boş bırakılan yerleri uygun kelimelerle doldurun. (</w:t>
      </w:r>
      <w:r>
        <w:rPr>
          <w:rFonts w:ascii="Comic Sans MS" w:hAnsi="Comic Sans MS" w:cs="Comic Sans MS"/>
          <w:b/>
          <w:bCs/>
          <w:sz w:val="20"/>
          <w:szCs w:val="20"/>
        </w:rPr>
        <w:t>3x10: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3</w:t>
      </w:r>
      <w:r>
        <w:rPr>
          <w:rFonts w:ascii="Comic Sans MS" w:hAnsi="Comic Sans MS" w:cs="Comic Sans MS"/>
          <w:b/>
          <w:bCs/>
          <w:sz w:val="20"/>
          <w:szCs w:val="20"/>
        </w:rPr>
        <w:t>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52844" w:rsidRDefault="00D52844" w:rsidP="000F4FA2">
      <w:pPr>
        <w:spacing w:after="0" w:line="240" w:lineRule="atLeast"/>
        <w:jc w:val="both"/>
        <w:rPr>
          <w:b/>
          <w:bCs/>
        </w:rPr>
      </w:pPr>
    </w:p>
    <w:p w:rsidR="00D52844" w:rsidRPr="000F4FA2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(lokma, komşusunun , nefret , Kur’an ,namaz ,ahlakı , gül, ailesine, Fıkh-ı Ekber’, Eş Şifa cennete, israf, cimrilik, namaz, mezhep, Ahmet b. Hanbel, Şafii, sonuncusudur, Merhamet, iyilik- kötülük, adalet, Caferi Sadık,</w:t>
      </w:r>
      <w:r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D52844" w:rsidRPr="00342D64" w:rsidRDefault="00D52844" w:rsidP="000F4FA2">
      <w:pPr>
        <w:autoSpaceDE w:val="0"/>
        <w:autoSpaceDN w:val="0"/>
        <w:adjustRightInd w:val="0"/>
        <w:spacing w:after="0" w:line="240" w:lineRule="atLeast"/>
        <w:jc w:val="both"/>
      </w:pP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1-“Onlar, harcadıklarında ne……………… ne de ……………..edenlerdir. Onların harcamaları, bu ikisi arası dengeli bir harcamadır. ” Furkân suresi, 67. ayet.</w:t>
      </w: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 xml:space="preserve">2- ““Beni …………kılarken gördüğünüz şekilde …………..kılınız.” Buharî, Ezan, 18. </w:t>
      </w:r>
    </w:p>
    <w:p w:rsidR="00D52844" w:rsidRPr="000F4FA2" w:rsidRDefault="00D52844" w:rsidP="000F4FA2">
      <w:pPr>
        <w:tabs>
          <w:tab w:val="left" w:pos="6210"/>
        </w:tabs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3-  “Ben güzel ………………tamamlamak için gönderildim."</w:t>
      </w: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4-“Müminler arasında imanca en olgun olanı, ahlakça en güzel olanıdır. En hayırlınız da………………………….. hayırlı olandır.” Ebu Davut, Sünnet, 15.</w:t>
      </w: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5-“Muhammed, sizden herhangi birinin babası değil; fakat Allah’ın Resulü ve nebilerin……………………...” Ahzâb suresi, 40. ayet.</w:t>
      </w: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6- Acımak, lütufta bulunmak, yufka yürekli olmak, iyilik yapmak, koruyup kollamak, ilgi</w:t>
      </w: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ve şefkat göstermeğe ……………………denir.</w:t>
      </w: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7- Kolaylaştırın, zorlaştırmayın; müjdeleyin………………………, .ettirmeyin.” Müslim, Cihad, 6.</w:t>
      </w: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8-kendi içinde tutarlı bir metot ve düşünce sistemine sahip olup belli fikir ve şahıslar etrafında oluşan hareketlere …………..………denir.</w:t>
      </w: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9- Hz Ali’nin torunlarından olan Şia’nın 6. İmamı olan mezhep imamı …………………………….tır.</w:t>
      </w:r>
    </w:p>
    <w:p w:rsidR="00D52844" w:rsidRPr="000F4FA2" w:rsidRDefault="00D52844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0F4FA2">
        <w:rPr>
          <w:rFonts w:ascii="Comic Sans MS" w:hAnsi="Comic Sans MS" w:cs="Comic Sans MS"/>
          <w:sz w:val="20"/>
          <w:szCs w:val="20"/>
        </w:rPr>
        <w:t>1</w:t>
      </w:r>
      <w:bookmarkStart w:id="0" w:name="_GoBack"/>
      <w:bookmarkEnd w:id="0"/>
      <w:r w:rsidRPr="000F4FA2">
        <w:rPr>
          <w:rFonts w:ascii="Comic Sans MS" w:hAnsi="Comic Sans MS" w:cs="Comic Sans MS"/>
          <w:sz w:val="20"/>
          <w:szCs w:val="20"/>
        </w:rPr>
        <w:t>0- İmamı Azam Ebu Hanife’nin en meşhur kitabı …………………………………………..dir.</w:t>
      </w:r>
    </w:p>
    <w:p w:rsidR="00D52844" w:rsidRDefault="00D52844" w:rsidP="000F4FA2">
      <w:pPr>
        <w:spacing w:after="0" w:line="240" w:lineRule="atLeast"/>
        <w:jc w:val="both"/>
      </w:pPr>
    </w:p>
    <w:p w:rsidR="00D52844" w:rsidRPr="000F4FA2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- Hz Muhammed (SAV)’in bize örnek olan 4 tane özelliğini yazınız?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Pr="000F4FA2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>- Ehl-i Beyt ne demektir kısaca açıklayınız?</w:t>
      </w:r>
      <w:r w:rsidRPr="008D78B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Pr="000F4FA2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>-İslam dünyasında ortaya çıkan ilk  itikadi mezhebi ve onu ortaya çıkaran savaşın adını yazınız?</w:t>
      </w:r>
      <w:r w:rsidRPr="008D78B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>- Mutezile mezhebinin 5 temel esasını yazınız?</w:t>
      </w:r>
      <w:r w:rsidRPr="008D78B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Pr="000F4FA2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>- Türkiye de ki en yaygın amali fıkhi mezhebi ve kurucusunun adını yazınız?</w:t>
      </w:r>
      <w:r w:rsidRPr="008D78B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Pr="000F4FA2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>- Türkiye’nin  Doğu ve Güneydoğu Anadolu bölgelerinde yaygın olarak görülen mezhebi ve kurucusunun adını yazınız?</w:t>
      </w:r>
      <w:r w:rsidRPr="008D78B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Pr="000F4FA2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Pr="000F4FA2" w:rsidRDefault="00D52844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>-İslam düşüncesinde ki yorumları (Mezhepleri) birleştiren ortak noktaları yazınız?</w:t>
      </w:r>
      <w:r w:rsidRPr="008D78B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52844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Pr="00CC4960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hyperlink r:id="rId7" w:history="1">
        <w:r>
          <w:rPr>
            <w:rStyle w:val="Hyperlink"/>
            <w:sz w:val="28"/>
            <w:szCs w:val="28"/>
          </w:rPr>
          <w:t>www.sorubak.com</w:t>
        </w:r>
      </w:hyperlink>
    </w:p>
    <w:p w:rsidR="00D52844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EF3295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Default="00D52844" w:rsidP="00EF3295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D52844" w:rsidRPr="00DF63CC" w:rsidRDefault="00D52844" w:rsidP="005E715C">
      <w:pPr>
        <w:rPr>
          <w:rFonts w:ascii="Monotype Corsiva" w:hAnsi="Monotype Corsiva" w:cs="Monotype Corsiva"/>
          <w:b/>
          <w:bCs/>
          <w:i/>
          <w:iCs/>
          <w:sz w:val="28"/>
          <w:szCs w:val="2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margin-left:-54.35pt;margin-top:26.75pt;width:543.75pt;height:75.75pt;rotation:180;z-index:251658240;mso-position-horizontal-relative:text;mso-position-vertical-relative:text" strokecolor="#666" strokeweight="1pt">
            <v:fill color2="#999" focusposition="1" focussize="" focus="100%" type="gradient"/>
            <v:shadow on="t" color="#7f7f7f" opacity=".5" offset="-6pt,-6pt"/>
            <v:textbox style="mso-next-textbox:#_x0000_s1026">
              <w:txbxContent>
                <w:p w:rsidR="00D52844" w:rsidRDefault="00D52844" w:rsidP="004C0855">
                  <w:pPr>
                    <w:pStyle w:val="Footer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03B1D">
                    <w:rPr>
                      <w:rFonts w:ascii="Comic Sans MS" w:hAnsi="Comic Sans MS" w:cs="Comic Sans MS"/>
                      <w:b/>
                      <w:bCs/>
                    </w:rPr>
                    <w:t>BAŞARILAR DİLERİZ</w:t>
                  </w:r>
                </w:p>
                <w:p w:rsidR="00D52844" w:rsidRDefault="00D52844" w:rsidP="004C0855">
                  <w:pPr>
                    <w:pStyle w:val="Footer"/>
                    <w:jc w:val="center"/>
                    <w:rPr>
                      <w:rFonts w:ascii="Bradley Hand ITC" w:hAnsi="Bradley Hand ITC" w:cs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 w:cs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D52844" w:rsidRPr="00203B1D" w:rsidRDefault="00D52844" w:rsidP="005E715C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xbxContent>
            </v:textbox>
          </v:shape>
        </w:pic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 xml:space="preserve">Mahmut BORA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 xml:space="preserve">Şeyda GÜLERTAŞ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DKAB 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>Öğr</w:t>
      </w:r>
      <w:r>
        <w:rPr>
          <w:rFonts w:ascii="Comic Sans MS" w:hAnsi="Comic Sans MS" w:cs="Comic Sans MS"/>
          <w:b/>
          <w:bCs/>
          <w:sz w:val="20"/>
          <w:szCs w:val="20"/>
        </w:rPr>
        <w:t>etmeni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DKAB 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>Öğr</w:t>
      </w:r>
      <w:r>
        <w:rPr>
          <w:rFonts w:ascii="Comic Sans MS" w:hAnsi="Comic Sans MS" w:cs="Comic Sans MS"/>
          <w:b/>
          <w:bCs/>
          <w:sz w:val="20"/>
          <w:szCs w:val="20"/>
        </w:rPr>
        <w:t>etmeni</w:t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  <w:t xml:space="preserve">       </w:t>
      </w:r>
      <w:r>
        <w:rPr>
          <w:rFonts w:ascii="Monotype Corsiva" w:hAnsi="Monotype Corsiva" w:cs="Monotype Corsiva"/>
          <w:b/>
          <w:bCs/>
          <w:i/>
          <w:iCs/>
          <w:sz w:val="28"/>
          <w:szCs w:val="28"/>
        </w:rPr>
        <w:t xml:space="preserve">                                                         </w:t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  <w:t xml:space="preserve">    </w:t>
      </w:r>
    </w:p>
    <w:sectPr w:rsidR="00D52844" w:rsidRPr="00DF63CC" w:rsidSect="00DD5BF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844" w:rsidRDefault="00D52844" w:rsidP="00EF3295">
      <w:pPr>
        <w:spacing w:after="0" w:line="240" w:lineRule="auto"/>
      </w:pPr>
      <w:r>
        <w:separator/>
      </w:r>
    </w:p>
  </w:endnote>
  <w:endnote w:type="continuationSeparator" w:id="0">
    <w:p w:rsidR="00D52844" w:rsidRDefault="00D52844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44" w:rsidRDefault="00D52844" w:rsidP="00DD5BF5">
    <w:pPr>
      <w:pStyle w:val="Footer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844" w:rsidRDefault="00D52844" w:rsidP="00EF3295">
      <w:pPr>
        <w:spacing w:after="0" w:line="240" w:lineRule="auto"/>
      </w:pPr>
      <w:r>
        <w:separator/>
      </w:r>
    </w:p>
  </w:footnote>
  <w:footnote w:type="continuationSeparator" w:id="0">
    <w:p w:rsidR="00D52844" w:rsidRDefault="00D52844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44" w:rsidRPr="00EF3295" w:rsidRDefault="00D52844" w:rsidP="00EF3295">
    <w:pPr>
      <w:pStyle w:val="Header"/>
      <w:jc w:val="center"/>
      <w:rPr>
        <w:sz w:val="56"/>
        <w:szCs w:val="56"/>
      </w:rPr>
    </w:pPr>
  </w:p>
  <w:p w:rsidR="00D52844" w:rsidRDefault="00D528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44" w:rsidRPr="00DD5BF5" w:rsidRDefault="00D52844" w:rsidP="00DD5BF5">
    <w:pPr>
      <w:pStyle w:val="Header"/>
      <w:jc w:val="center"/>
      <w:rPr>
        <w:sz w:val="44"/>
        <w:szCs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18C"/>
    <w:rsid w:val="00043AA2"/>
    <w:rsid w:val="000D2B97"/>
    <w:rsid w:val="000D7CAC"/>
    <w:rsid w:val="000F4FA2"/>
    <w:rsid w:val="00123E70"/>
    <w:rsid w:val="001272B7"/>
    <w:rsid w:val="00130E77"/>
    <w:rsid w:val="001751D5"/>
    <w:rsid w:val="00175D37"/>
    <w:rsid w:val="001D065E"/>
    <w:rsid w:val="00203B1D"/>
    <w:rsid w:val="0021173E"/>
    <w:rsid w:val="00233ADA"/>
    <w:rsid w:val="002943FF"/>
    <w:rsid w:val="002F2240"/>
    <w:rsid w:val="00305CC5"/>
    <w:rsid w:val="003320F0"/>
    <w:rsid w:val="00342D64"/>
    <w:rsid w:val="00347ED7"/>
    <w:rsid w:val="003922E0"/>
    <w:rsid w:val="003F09B2"/>
    <w:rsid w:val="003F1FC5"/>
    <w:rsid w:val="00414A5A"/>
    <w:rsid w:val="004C0855"/>
    <w:rsid w:val="004F560A"/>
    <w:rsid w:val="00577E36"/>
    <w:rsid w:val="005A1EBC"/>
    <w:rsid w:val="005A6A43"/>
    <w:rsid w:val="005E6F34"/>
    <w:rsid w:val="005E715C"/>
    <w:rsid w:val="00694DF7"/>
    <w:rsid w:val="006F3449"/>
    <w:rsid w:val="00755872"/>
    <w:rsid w:val="007751C5"/>
    <w:rsid w:val="007D3C74"/>
    <w:rsid w:val="007D4881"/>
    <w:rsid w:val="00814365"/>
    <w:rsid w:val="008D44FD"/>
    <w:rsid w:val="008D78B0"/>
    <w:rsid w:val="00923AF3"/>
    <w:rsid w:val="009D129E"/>
    <w:rsid w:val="00A01350"/>
    <w:rsid w:val="00A26692"/>
    <w:rsid w:val="00A31141"/>
    <w:rsid w:val="00A5718C"/>
    <w:rsid w:val="00A900A9"/>
    <w:rsid w:val="00A95DBC"/>
    <w:rsid w:val="00B162A2"/>
    <w:rsid w:val="00B6720F"/>
    <w:rsid w:val="00BB246B"/>
    <w:rsid w:val="00BC50D1"/>
    <w:rsid w:val="00C15FE0"/>
    <w:rsid w:val="00C3244B"/>
    <w:rsid w:val="00CC4960"/>
    <w:rsid w:val="00CF5B16"/>
    <w:rsid w:val="00D210CA"/>
    <w:rsid w:val="00D34E40"/>
    <w:rsid w:val="00D52844"/>
    <w:rsid w:val="00D707D0"/>
    <w:rsid w:val="00DC24D0"/>
    <w:rsid w:val="00DD5BF5"/>
    <w:rsid w:val="00DF63CC"/>
    <w:rsid w:val="00E420ED"/>
    <w:rsid w:val="00E6104C"/>
    <w:rsid w:val="00E957D0"/>
    <w:rsid w:val="00ED0531"/>
    <w:rsid w:val="00EF15E1"/>
    <w:rsid w:val="00EF242A"/>
    <w:rsid w:val="00EF3295"/>
    <w:rsid w:val="00F17D6E"/>
    <w:rsid w:val="00F3176E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3E7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uiPriority w:val="99"/>
    <w:rsid w:val="00123E70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23E70"/>
    <w:pPr>
      <w:ind w:left="720"/>
    </w:pPr>
  </w:style>
  <w:style w:type="paragraph" w:styleId="NoSpacing">
    <w:name w:val="No Spacing"/>
    <w:uiPriority w:val="99"/>
    <w:qFormat/>
    <w:rsid w:val="00D707D0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3295"/>
  </w:style>
  <w:style w:type="paragraph" w:styleId="Footer">
    <w:name w:val="footer"/>
    <w:basedOn w:val="Normal"/>
    <w:link w:val="FooterChar"/>
    <w:uiPriority w:val="99"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3295"/>
  </w:style>
  <w:style w:type="paragraph" w:styleId="BalloonText">
    <w:name w:val="Balloon Text"/>
    <w:basedOn w:val="Normal"/>
    <w:link w:val="BalloonTextChar"/>
    <w:uiPriority w:val="99"/>
    <w:semiHidden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06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610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9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387</Words>
  <Characters>2212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Tanisaile</dc:creator>
  <cp:keywords/>
  <dc:description/>
  <cp:lastModifiedBy>edanur</cp:lastModifiedBy>
  <cp:revision>33</cp:revision>
  <dcterms:created xsi:type="dcterms:W3CDTF">2015-03-12T09:16:00Z</dcterms:created>
  <dcterms:modified xsi:type="dcterms:W3CDTF">2015-03-23T14:32:00Z</dcterms:modified>
</cp:coreProperties>
</file>