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E4" w:rsidRPr="007F1B21" w:rsidRDefault="00B85DE4" w:rsidP="0042194B">
      <w:pPr>
        <w:spacing w:after="0"/>
        <w:rPr>
          <w:rFonts w:ascii="HelveticaTM-Bold" w:hAnsi="HelveticaTM-Bold"/>
          <w:b/>
          <w:bCs/>
          <w:color w:val="000000"/>
          <w:sz w:val="18"/>
          <w:szCs w:val="18"/>
        </w:rPr>
      </w:pP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AYŞE KEMAL İNANÇ AİHL 11. SINIFLAR COĞRAFYA DERSİ 1. DÖNEM 2. YAZILI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D37A64">
        <w:rPr>
          <w:rFonts w:ascii="HelveticaTM" w:hAnsi="HelveticaTM"/>
          <w:color w:val="000000"/>
          <w:sz w:val="18"/>
          <w:szCs w:val="18"/>
          <w:u w:val="single"/>
        </w:rPr>
        <w:t>(CEVAPLARINIZI ARKAYA İŞARETLEYİNİZ</w:t>
      </w:r>
      <w:r>
        <w:rPr>
          <w:rFonts w:ascii="HelveticaTM" w:hAnsi="HelveticaTM"/>
          <w:color w:val="000000"/>
          <w:sz w:val="18"/>
          <w:szCs w:val="18"/>
        </w:rPr>
        <w:t>.)</w:t>
      </w:r>
    </w:p>
    <w:p w:rsidR="00B85DE4" w:rsidRPr="007F1B21" w:rsidRDefault="00B85DE4" w:rsidP="0042194B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 xml:space="preserve">1.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Aşağıdakilerden hangisi ekosistemdeki biyo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 xml:space="preserve">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çeşitliliği tehdit eden, insan kaynaklı faktörler arasında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gösterilemez?</w:t>
      </w:r>
      <w:r w:rsidRPr="007F1B21">
        <w:rPr>
          <w:rFonts w:ascii="HelveticaTM" w:hAnsi="HelveticaTM"/>
          <w:color w:val="000000"/>
          <w:sz w:val="18"/>
          <w:szCs w:val="18"/>
        </w:rPr>
        <w:br/>
        <w:t>A) Tarımda düzensiz ve aşırı şekilde ziraî ilaç kullanımı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Tabiat parklarının kurulması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Küresel ısınma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Aşırı avlanma ve toplama yapmak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Sulak alanların kurutulması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2.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Aşağıda verilen biyomlardan hangisinde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oksijen  üretiminin daha fazla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olduğu Söylenebilir?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Tropikal yağmur ormanları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Okyanuslarda 100 metreden sonraki alanlarda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İnsan popülasyonunun fazla olduğu yerlerde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Kutup bölgelerinde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Dönenceler üzerindeki çöllerde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3.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Anadolu’da kurulmuş medeniyetlerin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aşağıdaki medeniyetlerden hangisiyle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etkileşime girdiği </w:t>
      </w:r>
      <w:r w:rsidRPr="00D37A64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söylenemez?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Mezopotamya     B) Roma    C) Pers 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 Mısır                   E) İnka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4.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Anadolu’da yaşamlarını sürdüren ilk insanların toplayıcılıktan tarım hayatına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 xml:space="preserve">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geçmesi hangi olayın sonucu olarak ortaya çıkmıştır?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Liman şehirlerinin kurulması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Hayvancılıkla uğraşmaları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Ticaretin başlaması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Yerleşik hayata geçmeleri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Sanat ürünlerini ortaya koymaları</w:t>
      </w:r>
    </w:p>
    <w:p w:rsidR="00B85DE4" w:rsidRPr="007F1B21" w:rsidRDefault="00B85DE4" w:rsidP="00C94AA0">
      <w:pPr>
        <w:spacing w:after="0"/>
        <w:rPr>
          <w:rFonts w:ascii="HelveticaTM-Bold" w:hAnsi="HelveticaTM-Bold"/>
          <w:b/>
          <w:bCs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5. İlk şehir yerleşmelerinin ortaya çıkmasında etkili olan faktörler hangi seçenekte doğru olarak verilmiştir?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Verimli tarım alanlarının ve su kaynaklarının varlığı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Avrupa’da Sanayi Devrimi’nin olması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Avrupalı k</w:t>
      </w:r>
      <w:r>
        <w:rPr>
          <w:rFonts w:ascii="HelveticaTM" w:hAnsi="HelveticaTM"/>
          <w:color w:val="000000"/>
          <w:sz w:val="18"/>
          <w:szCs w:val="18"/>
        </w:rPr>
        <w:t>aşiflerin Coğrafi Keşifleri baş</w:t>
      </w:r>
      <w:r w:rsidRPr="007F1B21">
        <w:rPr>
          <w:rFonts w:ascii="HelveticaTM" w:hAnsi="HelveticaTM"/>
          <w:color w:val="000000"/>
          <w:sz w:val="18"/>
          <w:szCs w:val="18"/>
        </w:rPr>
        <w:t>latması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İnsanlar arasında ticaretin başlaması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İnsanın yerleşik hayata geçmesi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6.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Tarih öncesi dönemlerde aşağıdakilerden hangisi insanların Anadolu’da yerleşmek için seçtiği alanlardan biri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değildir?</w:t>
      </w:r>
      <w:r w:rsidRPr="007F1B21">
        <w:rPr>
          <w:rFonts w:ascii="HelveticaTM-Bold" w:hAnsi="HelveticaTM-Bold"/>
          <w:color w:val="000000"/>
          <w:sz w:val="18"/>
          <w:szCs w:val="18"/>
          <w:u w:val="single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Sanayinin geliştiği yerler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Düz ve ovalık alanlar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Verimli tarım alanları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Su kaynaklarının çevresi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Akarsu vadileri</w:t>
      </w:r>
    </w:p>
    <w:p w:rsidR="00B85DE4" w:rsidRDefault="00B85DE4" w:rsidP="007F1B21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7F1B21">
      <w:pPr>
        <w:spacing w:after="0"/>
        <w:rPr>
          <w:rFonts w:ascii="HelveticaTM-Bold" w:hAnsi="HelveticaTM-Bold"/>
          <w:b/>
          <w:bCs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7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. 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>Marmara Bölgesi aşağıdaki tarım ürünlerinden hangisinin üretiminde birinci sırada yer alır?</w:t>
      </w:r>
    </w:p>
    <w:p w:rsidR="00B85DE4" w:rsidRPr="007F1B21" w:rsidRDefault="00B85DE4" w:rsidP="007F1B21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 xml:space="preserve">A) </w:t>
      </w:r>
      <w:r>
        <w:rPr>
          <w:rFonts w:ascii="HelveticaTM" w:hAnsi="HelveticaTM"/>
          <w:color w:val="000000"/>
          <w:sz w:val="18"/>
          <w:szCs w:val="18"/>
        </w:rPr>
        <w:t>Haşhaş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 B) </w:t>
      </w:r>
      <w:r>
        <w:rPr>
          <w:rFonts w:ascii="HelveticaTM" w:hAnsi="HelveticaTM"/>
          <w:color w:val="000000"/>
          <w:sz w:val="18"/>
          <w:szCs w:val="18"/>
        </w:rPr>
        <w:t xml:space="preserve">Buğday 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C) </w:t>
      </w:r>
      <w:r>
        <w:rPr>
          <w:rFonts w:ascii="HelveticaTM" w:hAnsi="HelveticaTM"/>
          <w:color w:val="000000"/>
          <w:sz w:val="18"/>
          <w:szCs w:val="18"/>
        </w:rPr>
        <w:t xml:space="preserve">Pamuk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D)</w:t>
      </w:r>
      <w:r>
        <w:rPr>
          <w:rFonts w:ascii="HelveticaTM" w:hAnsi="HelveticaTM"/>
          <w:color w:val="000000"/>
          <w:sz w:val="18"/>
          <w:szCs w:val="18"/>
        </w:rPr>
        <w:t>Fındık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</w:t>
      </w:r>
      <w:r>
        <w:rPr>
          <w:rFonts w:ascii="HelveticaTM" w:hAnsi="HelveticaTM"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E) </w:t>
      </w:r>
      <w:r>
        <w:rPr>
          <w:rFonts w:ascii="HelveticaTM" w:hAnsi="HelveticaTM"/>
          <w:color w:val="000000"/>
          <w:sz w:val="18"/>
          <w:szCs w:val="18"/>
        </w:rPr>
        <w:t>Ayçiçeği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8</w:t>
      </w:r>
      <w:r w:rsidRPr="007F1B21">
        <w:rPr>
          <w:rFonts w:ascii="HelveticaTM" w:hAnsi="HelveticaTM"/>
          <w:b/>
          <w:color w:val="000000"/>
          <w:sz w:val="18"/>
          <w:szCs w:val="18"/>
        </w:rPr>
        <w:t>.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Bir bölgede engebeli ve yüksek alanların</w:t>
      </w:r>
      <w:r w:rsidRPr="007F1B21">
        <w:rPr>
          <w:rFonts w:ascii="HelveticaTM" w:hAnsi="HelveticaTM"/>
          <w:color w:val="000000"/>
          <w:sz w:val="18"/>
          <w:szCs w:val="18"/>
        </w:rPr>
        <w:br/>
        <w:t>bulunması ve kar yağışının yeterli olması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kış turizmi açısından olumlu faktörlerdir.</w:t>
      </w:r>
      <w:r w:rsidRPr="007F1B21">
        <w:rPr>
          <w:rFonts w:ascii="HelveticaTM" w:hAnsi="HelveticaTM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Bu durum göz önüne alındığında aşağıdaki merkezlerden hangisinde kış turizminin gelişmesi beklenmez?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Kayseri    B) Hakkâri  C) Konya   D) Artvin    E) Bolu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0332DE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9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>Ekonomik faaliyet türleri olan üretim, tüketim</w:t>
      </w:r>
      <w:r w:rsidRPr="007F1B21">
        <w:rPr>
          <w:rFonts w:ascii="HelveticaTM" w:hAnsi="HelveticaTM"/>
          <w:color w:val="000000"/>
          <w:sz w:val="18"/>
          <w:szCs w:val="18"/>
        </w:rPr>
        <w:br/>
        <w:t xml:space="preserve">ve dağıtımı etkileyen </w:t>
      </w:r>
      <w:r w:rsidRPr="007F1B21">
        <w:rPr>
          <w:rFonts w:ascii="HelveticaTM" w:hAnsi="HelveticaTM"/>
          <w:b/>
          <w:color w:val="000000"/>
          <w:sz w:val="18"/>
          <w:szCs w:val="18"/>
          <w:u w:val="single"/>
        </w:rPr>
        <w:t>doğal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unsurlar vardır.</w:t>
      </w:r>
      <w:r w:rsidRPr="007F1B21">
        <w:rPr>
          <w:rFonts w:ascii="HelveticaTM" w:hAnsi="HelveticaTM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Aşağıdakilerden hangisi bu faktörlerden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biri olarak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gösterilemez?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Yükselti        B) Su kaynakları   C) Yer şekilleri  </w:t>
      </w:r>
    </w:p>
    <w:p w:rsidR="00B85DE4" w:rsidRPr="007F1B21" w:rsidRDefault="00B85DE4" w:rsidP="000332DE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 İklim koşulları     E) Sermaye birikimi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10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.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Aşağıda verilen ekonomik faaliyetlerden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hangisi üzerinde doğal unsurların etkisi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diğerlerine göre daha azdır?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Arıcılık faaliyetleri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Madencilik faaliyetleri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Yaylacılık faaliyetleri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Tarla tarımı faaliyetleri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Büyükbaş hayvancılık</w:t>
      </w:r>
      <w:r>
        <w:rPr>
          <w:rFonts w:ascii="HelveticaTM" w:hAnsi="HelveticaTM"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faaliyetleri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11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Türkiye’de tarım alanlarından alınan verimi arttırmak için uygulanan yöntemlerden hangisi, kırsal alandan kentlere olan göçü hızlandırmaktadır?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Makineleşme     B) Sulama  </w:t>
      </w:r>
      <w:r>
        <w:rPr>
          <w:rFonts w:ascii="HelveticaTM" w:hAnsi="HelveticaTM"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C) Tohum ıslahı 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 Gübreleme          E) Çiftçinin eğitimi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9D45CC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12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Aşağıdakilerden hangisi Türkiye’de tarımsal faaliyetlerde makine kullanımının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artmasının ortaya çıkaracağı olumlu sonuçlar arasında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gösterilemez?</w:t>
      </w:r>
      <w:r w:rsidRPr="007F1B21">
        <w:rPr>
          <w:rFonts w:ascii="HelveticaTM-Bold" w:hAnsi="HelveticaTM-Bold"/>
          <w:color w:val="000000"/>
          <w:sz w:val="18"/>
          <w:szCs w:val="18"/>
          <w:u w:val="single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Birim alandan </w:t>
      </w:r>
      <w:r>
        <w:rPr>
          <w:rFonts w:ascii="HelveticaTM" w:hAnsi="HelveticaTM"/>
          <w:color w:val="000000"/>
          <w:sz w:val="18"/>
          <w:szCs w:val="18"/>
        </w:rPr>
        <w:t>alınan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ürün miktarının</w:t>
      </w:r>
      <w:r>
        <w:rPr>
          <w:rFonts w:ascii="HelveticaTM" w:hAnsi="HelveticaTM"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>artması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Hasat sırasında ürün kaybının azalması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Kırsal alanda işgücü fazlalığının oluşması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Ekilen alan oranının artması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Ekim ve hasat sürelerinin kısalmas</w:t>
      </w:r>
      <w:r>
        <w:rPr>
          <w:rFonts w:ascii="HelveticaTM" w:hAnsi="HelveticaTM"/>
          <w:color w:val="000000"/>
          <w:sz w:val="18"/>
          <w:szCs w:val="18"/>
        </w:rPr>
        <w:t>ı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7F1B21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13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.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Aşağıdakilerden hangisi, tükenebilen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 xml:space="preserve">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doğal kaynaklardan biridir?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Toprak  B) Orman    C) Petrol  D) Su  E) Rüzgâr</w:t>
      </w:r>
    </w:p>
    <w:p w:rsidR="00B85DE4" w:rsidRPr="007F1B21" w:rsidRDefault="00B85DE4" w:rsidP="007F1B21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14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. Meyvelerinden ya da tohumlarından yağ elde edilen tarım ürünlerine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yağ bitkisi </w:t>
      </w:r>
      <w:r w:rsidRPr="007F1B21">
        <w:rPr>
          <w:rFonts w:ascii="HelveticaTM" w:hAnsi="HelveticaTM"/>
          <w:color w:val="000000"/>
          <w:sz w:val="18"/>
          <w:szCs w:val="18"/>
        </w:rPr>
        <w:t>adı  verilir.</w:t>
      </w:r>
      <w:r w:rsidRPr="007F1B21">
        <w:rPr>
          <w:rFonts w:ascii="HelveticaTM" w:hAnsi="HelveticaTM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Buna göre, aşağıda verilen tarım ürünlerinden hangisi yağ bitkisi değildir?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Ayçiçeği     B) Susam   C) Soya fasulyesi 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 Çay             E) Zeytin</w:t>
      </w: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87C01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15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Günümüzün modern şehirlerin gelişmesinde etkili olan faktörlerden en önemlisi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 xml:space="preserve">  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aşağıdakilerden 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>h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angisidir?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Eğitim      B)Tarım     C) Sanayi </w:t>
      </w:r>
    </w:p>
    <w:p w:rsidR="00B85DE4" w:rsidRDefault="00B85DE4" w:rsidP="00C87C01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D)Turizm       E) Hayvancılık</w:t>
      </w: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16</w:t>
      </w:r>
      <w:r w:rsidRPr="007F1B21">
        <w:rPr>
          <w:rFonts w:ascii="HelveticaTM" w:hAnsi="HelveticaTM"/>
          <w:color w:val="000000"/>
          <w:sz w:val="18"/>
          <w:szCs w:val="18"/>
        </w:rPr>
        <w:t>. Hava kirliliğinin fazla olduğu yerlerde arıcılık</w:t>
      </w:r>
      <w:r w:rsidRPr="007F1B21">
        <w:rPr>
          <w:rFonts w:ascii="HelveticaTM" w:hAnsi="HelveticaTM"/>
          <w:color w:val="000000"/>
          <w:sz w:val="18"/>
          <w:szCs w:val="18"/>
        </w:rPr>
        <w:br/>
        <w:t>faaliyetleri fazla gelişme göstermez.</w:t>
      </w:r>
      <w:r w:rsidRPr="007F1B21">
        <w:rPr>
          <w:rFonts w:ascii="HelveticaTM" w:hAnsi="HelveticaTM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Buna göre, aşağıda verilen yörelerden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hangisinde hava kirliliğine bağlı olarak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arıcılığın yeterince gelişmediği söylenebilir?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Artvin      B) Rize      C) Antalya m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 Erzurum   E) İzmit</w:t>
      </w:r>
    </w:p>
    <w:p w:rsidR="00B85DE4" w:rsidRPr="007F1B21" w:rsidRDefault="00B85DE4" w:rsidP="00C94AA0">
      <w:pPr>
        <w:spacing w:after="0"/>
        <w:rPr>
          <w:rFonts w:ascii="HelveticaTM-Bold" w:hAnsi="HelveticaTM-Bold"/>
          <w:b/>
          <w:bCs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 xml:space="preserve">17 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Aşağıdakilerden hangisinin, tarımsal faaliyetlerde üretimi olumlu etkileyen faktörlerden biri olduğu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söylenemez?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Modern tarım yöntemlerinin geliştirilmesi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Seracılık faaliyetlerinin yaygınlaştırılması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Nadas uygulamasının yaygınlaştırılması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Sulamalı tarıma geçilmesi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Tohum ıslahının yapılması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18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>Japonya’da ailelerin çok çocuklu olmaları</w:t>
      </w:r>
      <w:r w:rsidRPr="007F1B21">
        <w:rPr>
          <w:rFonts w:ascii="HelveticaTM" w:hAnsi="HelveticaTM"/>
          <w:color w:val="000000"/>
          <w:sz w:val="18"/>
          <w:szCs w:val="18"/>
        </w:rPr>
        <w:br/>
        <w:t>teşvik edilirken Çin’de ise ailelerin bir çocuklu olmaları teşvik edilmiştir.</w:t>
      </w:r>
      <w:r w:rsidRPr="007F1B21">
        <w:rPr>
          <w:rFonts w:ascii="HelveticaTM" w:hAnsi="HelveticaTM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Buna göre, Japonya ve Çin’in aşağıda verilenlerden hangisi bakımından farklı olduklarını kanıtlamaz?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Nüfus politikaları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Aile planlamaları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Kişi başına düşen milli gelir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Demografik yatırımlara duyulan ihtiyaç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Doğurganlık hızı</w:t>
      </w:r>
    </w:p>
    <w:p w:rsidR="00B85DE4" w:rsidRPr="007F1B21" w:rsidRDefault="00B85DE4" w:rsidP="00C94AA0">
      <w:pPr>
        <w:spacing w:after="0"/>
        <w:rPr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sz w:val="18"/>
          <w:szCs w:val="18"/>
        </w:rPr>
        <w:t>19</w:t>
      </w:r>
      <w:r w:rsidRPr="007F1B21">
        <w:rPr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Aşağıdaki gelişmelerden hangisinden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sonra doğal kaynaklara olan talep ve doğal kaynak kullanımı artmıştır?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Yerleşik hayata geçilmesi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Maden devrine girilmesi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Ticaretin başlaması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Sanayi Devrimi’nin başlaması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Coğrafi keşiflerin yapılması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6"/>
          <w:szCs w:val="16"/>
        </w:rPr>
      </w:pPr>
      <w:r>
        <w:rPr>
          <w:rFonts w:ascii="HelveticaTM" w:hAnsi="HelveticaTM"/>
          <w:color w:val="000000"/>
          <w:sz w:val="18"/>
          <w:szCs w:val="18"/>
        </w:rPr>
        <w:t>20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. </w:t>
      </w:r>
      <w:r>
        <w:rPr>
          <w:rFonts w:ascii="HelveticaTM" w:hAnsi="HelveticaTM"/>
          <w:color w:val="000000"/>
          <w:sz w:val="16"/>
          <w:szCs w:val="16"/>
        </w:rPr>
        <w:t>Aşağıdaki tarım ürünlerinden hangisi ülkemizde devlet izniyle yetiştirilen tarım ürünlerindendir?</w:t>
      </w:r>
    </w:p>
    <w:p w:rsidR="00B85DE4" w:rsidRPr="00D37A64" w:rsidRDefault="00B85DE4" w:rsidP="00C94AA0">
      <w:pPr>
        <w:spacing w:after="0"/>
        <w:rPr>
          <w:rFonts w:ascii="HelveticaTM" w:hAnsi="HelveticaTM"/>
          <w:color w:val="000000"/>
          <w:sz w:val="16"/>
          <w:szCs w:val="16"/>
        </w:rPr>
      </w:pPr>
      <w:r w:rsidRPr="00D37A64">
        <w:rPr>
          <w:rFonts w:ascii="HelveticaTM" w:hAnsi="HelveticaTM"/>
          <w:color w:val="000000"/>
          <w:sz w:val="16"/>
          <w:szCs w:val="16"/>
        </w:rPr>
        <w:t>A)</w:t>
      </w:r>
      <w:r>
        <w:rPr>
          <w:rFonts w:ascii="HelveticaTM" w:hAnsi="HelveticaTM"/>
          <w:color w:val="000000"/>
          <w:sz w:val="16"/>
          <w:szCs w:val="16"/>
        </w:rPr>
        <w:t>Pamuk</w:t>
      </w:r>
      <w:r w:rsidRPr="00D37A64">
        <w:rPr>
          <w:rFonts w:ascii="HelveticaTM" w:hAnsi="HelveticaTM"/>
          <w:color w:val="000000"/>
          <w:sz w:val="16"/>
          <w:szCs w:val="16"/>
        </w:rPr>
        <w:t xml:space="preserve">          B) </w:t>
      </w:r>
      <w:r>
        <w:rPr>
          <w:rFonts w:ascii="HelveticaTM" w:hAnsi="HelveticaTM"/>
          <w:color w:val="000000"/>
          <w:sz w:val="16"/>
          <w:szCs w:val="16"/>
        </w:rPr>
        <w:t>Soya fasulyesi</w:t>
      </w:r>
      <w:r w:rsidRPr="00D37A64">
        <w:rPr>
          <w:rFonts w:ascii="HelveticaTM" w:hAnsi="HelveticaTM"/>
          <w:color w:val="000000"/>
          <w:sz w:val="16"/>
          <w:szCs w:val="16"/>
        </w:rPr>
        <w:t xml:space="preserve">   C) </w:t>
      </w:r>
      <w:r>
        <w:rPr>
          <w:rFonts w:ascii="HelveticaTM" w:hAnsi="HelveticaTM"/>
          <w:color w:val="000000"/>
          <w:sz w:val="16"/>
          <w:szCs w:val="16"/>
        </w:rPr>
        <w:t>Çay</w:t>
      </w:r>
    </w:p>
    <w:p w:rsidR="00B85DE4" w:rsidRPr="00D37A64" w:rsidRDefault="00B85DE4" w:rsidP="00C94AA0">
      <w:pPr>
        <w:spacing w:after="0"/>
        <w:rPr>
          <w:rFonts w:ascii="HelveticaTM" w:hAnsi="HelveticaTM"/>
          <w:color w:val="000000"/>
          <w:sz w:val="16"/>
          <w:szCs w:val="16"/>
        </w:rPr>
      </w:pPr>
      <w:r w:rsidRPr="00D37A64">
        <w:rPr>
          <w:rFonts w:ascii="HelveticaTM" w:hAnsi="HelveticaTM"/>
          <w:color w:val="000000"/>
          <w:sz w:val="16"/>
          <w:szCs w:val="16"/>
        </w:rPr>
        <w:t>D</w:t>
      </w:r>
      <w:r>
        <w:rPr>
          <w:rFonts w:ascii="HelveticaTM" w:hAnsi="HelveticaTM"/>
          <w:color w:val="000000"/>
          <w:sz w:val="16"/>
          <w:szCs w:val="16"/>
        </w:rPr>
        <w:t>)Buğday</w:t>
      </w:r>
      <w:r w:rsidRPr="00D37A64">
        <w:rPr>
          <w:rFonts w:ascii="HelveticaTM" w:hAnsi="HelveticaTM"/>
          <w:color w:val="000000"/>
          <w:sz w:val="16"/>
          <w:szCs w:val="16"/>
        </w:rPr>
        <w:t xml:space="preserve">     </w:t>
      </w:r>
      <w:r>
        <w:rPr>
          <w:rFonts w:ascii="HelveticaTM" w:hAnsi="HelveticaTM"/>
          <w:color w:val="000000"/>
          <w:sz w:val="16"/>
          <w:szCs w:val="16"/>
        </w:rPr>
        <w:t xml:space="preserve">   </w:t>
      </w:r>
      <w:r w:rsidRPr="00D37A64">
        <w:rPr>
          <w:rFonts w:ascii="HelveticaTM" w:hAnsi="HelveticaTM"/>
          <w:color w:val="000000"/>
          <w:sz w:val="16"/>
          <w:szCs w:val="16"/>
        </w:rPr>
        <w:t xml:space="preserve"> E) </w:t>
      </w:r>
      <w:r>
        <w:rPr>
          <w:rFonts w:ascii="HelveticaTM" w:hAnsi="HelveticaTM"/>
          <w:color w:val="000000"/>
          <w:sz w:val="16"/>
          <w:szCs w:val="16"/>
        </w:rPr>
        <w:t>Pirinç</w:t>
      </w:r>
    </w:p>
    <w:p w:rsidR="00B85DE4" w:rsidRPr="00D37A64" w:rsidRDefault="00B85DE4" w:rsidP="00C94AA0">
      <w:pPr>
        <w:spacing w:after="0"/>
        <w:rPr>
          <w:rFonts w:ascii="HelveticaTM" w:hAnsi="HelveticaTM"/>
          <w:color w:val="000000"/>
          <w:sz w:val="16"/>
          <w:szCs w:val="16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21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Aşağıda verilenlerden hangisi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  <w:u w:val="single"/>
        </w:rPr>
        <w:t>yanlıştır?</w:t>
      </w:r>
      <w:r w:rsidRPr="007F1B21">
        <w:rPr>
          <w:rFonts w:ascii="HelveticaTM-Bold" w:hAnsi="HelveticaTM-Bold"/>
          <w:color w:val="000000"/>
          <w:sz w:val="18"/>
          <w:szCs w:val="18"/>
          <w:u w:val="single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Bir malın talebi nüfusun istek ve ihtiyacına bağlıdır.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Bir malın talebi nüfus miktarına bağlıdır.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Nüfus miktarının artması tüketici sayı-</w:t>
      </w:r>
      <w:r w:rsidRPr="007F1B21">
        <w:rPr>
          <w:rFonts w:ascii="HelveticaTM" w:hAnsi="HelveticaTM"/>
          <w:color w:val="000000"/>
          <w:sz w:val="18"/>
          <w:szCs w:val="18"/>
        </w:rPr>
        <w:br/>
        <w:t>sının da artması demektir.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Bir malın talebi toplumun gelir düzeyi ile</w:t>
      </w:r>
      <w:r w:rsidRPr="007F1B21">
        <w:rPr>
          <w:rFonts w:ascii="HelveticaTM" w:hAnsi="HelveticaTM"/>
          <w:color w:val="000000"/>
          <w:sz w:val="18"/>
          <w:szCs w:val="18"/>
        </w:rPr>
        <w:br/>
        <w:t>doğru orantılıdır.</w:t>
      </w:r>
      <w:r w:rsidRPr="007F1B21">
        <w:rPr>
          <w:rFonts w:ascii="HelveticaTM" w:hAnsi="HelveticaTM"/>
          <w:color w:val="000000"/>
          <w:sz w:val="18"/>
          <w:szCs w:val="18"/>
        </w:rPr>
        <w:br/>
        <w:t xml:space="preserve">E) </w:t>
      </w:r>
      <w:r>
        <w:rPr>
          <w:rFonts w:ascii="HelveticaTM" w:hAnsi="HelveticaTM"/>
          <w:color w:val="000000"/>
          <w:sz w:val="18"/>
          <w:szCs w:val="18"/>
        </w:rPr>
        <w:t xml:space="preserve">Zengin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kişiler</w:t>
      </w:r>
      <w:r>
        <w:rPr>
          <w:rFonts w:ascii="HelveticaTM" w:hAnsi="HelveticaTM"/>
          <w:color w:val="000000"/>
          <w:sz w:val="18"/>
          <w:szCs w:val="18"/>
        </w:rPr>
        <w:t xml:space="preserve"> </w:t>
      </w:r>
      <w:r w:rsidRPr="007F1B21">
        <w:rPr>
          <w:rFonts w:ascii="HelveticaTM" w:hAnsi="HelveticaTM"/>
          <w:color w:val="000000"/>
          <w:sz w:val="18"/>
          <w:szCs w:val="18"/>
        </w:rPr>
        <w:t xml:space="preserve"> temel ihtiyaçlarının dışında talepte bulunmazlar</w:t>
      </w: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22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Aşağıdakilerden hangisi bir ülkede nü-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fus artış hızının yüksek olmasının ortaya çıkardığı olumsuzluklar arasında gösterilemez?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Tasarrufların azalması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Kişi başına düşen milli gelirin azalması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Demografik yatırımların artması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İşçi ücretlerinin azalması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 xml:space="preserve">E) Tarım </w:t>
      </w:r>
      <w:r>
        <w:rPr>
          <w:rFonts w:ascii="HelveticaTM" w:hAnsi="HelveticaTM"/>
          <w:color w:val="000000"/>
          <w:sz w:val="18"/>
          <w:szCs w:val="18"/>
        </w:rPr>
        <w:t>alanlarının amaç dışı kullanımı</w:t>
      </w:r>
      <w:r w:rsidRPr="007F1B21">
        <w:rPr>
          <w:rFonts w:ascii="HelveticaTM" w:hAnsi="HelveticaTM"/>
          <w:color w:val="000000"/>
          <w:sz w:val="18"/>
          <w:szCs w:val="18"/>
        </w:rPr>
        <w:t>nın artmas</w:t>
      </w:r>
      <w:r>
        <w:rPr>
          <w:rFonts w:ascii="HelveticaTM" w:hAnsi="HelveticaTM"/>
          <w:color w:val="000000"/>
          <w:sz w:val="18"/>
          <w:szCs w:val="18"/>
        </w:rPr>
        <w:t>ı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23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Aşağıdakilerden hangisi uygulanan nüfus politikaları ile ülkelerin ulaşmak istedikleri özellikler arasında gösterilemez?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Yaşam düzeyini yükseltmek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Eğitim ve sağlık koşullarını iyileştirmek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Sanayi üretiminde maliyetleri arttırmak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Kalkınma hızını arttırmak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Nüfus artış hızı ile doğal kaynakların</w:t>
      </w:r>
      <w:r w:rsidRPr="007F1B21">
        <w:rPr>
          <w:rFonts w:ascii="HelveticaTM" w:hAnsi="HelveticaTM"/>
          <w:color w:val="000000"/>
          <w:sz w:val="18"/>
          <w:szCs w:val="18"/>
        </w:rPr>
        <w:br/>
        <w:t>kullanım hızını dengelemek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24</w:t>
      </w:r>
      <w:r w:rsidRPr="007F1B21">
        <w:rPr>
          <w:rFonts w:ascii="HelveticaTM" w:hAnsi="HelveticaTM"/>
          <w:color w:val="000000"/>
          <w:sz w:val="18"/>
          <w:szCs w:val="18"/>
        </w:rPr>
        <w:t>. Şehirler, kendi alanlarını ve yakın çevrelerini</w:t>
      </w:r>
      <w:r w:rsidRPr="007F1B21">
        <w:rPr>
          <w:rFonts w:ascii="HelveticaTM" w:hAnsi="HelveticaTM"/>
          <w:color w:val="000000"/>
          <w:sz w:val="18"/>
          <w:szCs w:val="18"/>
        </w:rPr>
        <w:br/>
        <w:t>etkileri altına alırlar. Dünya’daki bazı şehirler</w:t>
      </w:r>
      <w:r w:rsidRPr="007F1B21">
        <w:rPr>
          <w:rFonts w:ascii="HelveticaTM" w:hAnsi="HelveticaTM"/>
          <w:color w:val="000000"/>
          <w:sz w:val="18"/>
          <w:szCs w:val="18"/>
        </w:rPr>
        <w:br/>
        <w:t>küresel etkiye sahiptir.</w:t>
      </w:r>
      <w:r w:rsidRPr="007F1B21">
        <w:rPr>
          <w:rFonts w:ascii="HelveticaTM" w:hAnsi="HelveticaTM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Buna göre, bir şehrin etki alanının geniş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olmasına neden olan en önemli faktör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aşağıdakilerden hangisidir?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>A) Şehrin kapladığı alan</w:t>
      </w:r>
      <w:r w:rsidRPr="007F1B21">
        <w:rPr>
          <w:rFonts w:ascii="HelveticaTM" w:hAnsi="HelveticaTM"/>
          <w:color w:val="000000"/>
          <w:sz w:val="18"/>
          <w:szCs w:val="18"/>
        </w:rPr>
        <w:br/>
        <w:t>B) Şehrin yerleşim alanının deniz seviyesinde olması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C) Şehrin fonksiyonel özelliği</w:t>
      </w:r>
      <w:r w:rsidRPr="007F1B21">
        <w:rPr>
          <w:rFonts w:ascii="HelveticaTM" w:hAnsi="HelveticaTM"/>
          <w:color w:val="000000"/>
          <w:sz w:val="18"/>
          <w:szCs w:val="18"/>
        </w:rPr>
        <w:br/>
        <w:t>D) Şehrin yer şekillerinin düz olması</w:t>
      </w:r>
      <w:r w:rsidRPr="007F1B21">
        <w:rPr>
          <w:rFonts w:ascii="HelveticaTM" w:hAnsi="HelveticaTM"/>
          <w:color w:val="000000"/>
          <w:sz w:val="18"/>
          <w:szCs w:val="18"/>
        </w:rPr>
        <w:br/>
        <w:t>E) Şehirde yaşayan nüfusun az olması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25</w:t>
      </w:r>
      <w:r w:rsidRPr="007F1B21">
        <w:rPr>
          <w:rFonts w:ascii="HelveticaTM" w:hAnsi="HelveticaTM"/>
          <w:color w:val="000000"/>
          <w:sz w:val="18"/>
          <w:szCs w:val="18"/>
        </w:rPr>
        <w:t>.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 xml:space="preserve"> Şehirlerin fonsiyonel özellikleri dikkate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alındığında, aşağıda verilenlerden hangisinin küresel etki alanı diğerlerine göre</w:t>
      </w:r>
      <w:r>
        <w:rPr>
          <w:rFonts w:ascii="HelveticaTM-Bold" w:hAnsi="HelveticaTM-Bold"/>
          <w:b/>
          <w:bCs/>
          <w:color w:val="000000"/>
          <w:sz w:val="18"/>
          <w:szCs w:val="18"/>
        </w:rPr>
        <w:t xml:space="preserve"> </w:t>
      </w:r>
      <w:r w:rsidRPr="007F1B21">
        <w:rPr>
          <w:rFonts w:ascii="HelveticaTM-Bold" w:hAnsi="HelveticaTM-Bold"/>
          <w:b/>
          <w:bCs/>
          <w:color w:val="000000"/>
          <w:sz w:val="18"/>
          <w:szCs w:val="18"/>
        </w:rPr>
        <w:t>daha fazladır?</w:t>
      </w:r>
      <w:r w:rsidRPr="007F1B21">
        <w:rPr>
          <w:rFonts w:ascii="HelveticaTM-Bold" w:hAnsi="HelveticaTM-Bold"/>
          <w:color w:val="000000"/>
          <w:sz w:val="18"/>
          <w:szCs w:val="18"/>
        </w:rPr>
        <w:br/>
      </w:r>
      <w:r w:rsidRPr="007F1B21">
        <w:rPr>
          <w:rFonts w:ascii="HelveticaTM" w:hAnsi="HelveticaTM"/>
          <w:color w:val="000000"/>
          <w:sz w:val="18"/>
          <w:szCs w:val="18"/>
        </w:rPr>
        <w:t xml:space="preserve">A) Londra         B) Kahire       C) Tokyo </w:t>
      </w: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 w:rsidRPr="007F1B21">
        <w:rPr>
          <w:rFonts w:ascii="HelveticaTM" w:hAnsi="HelveticaTM"/>
          <w:color w:val="000000"/>
          <w:sz w:val="18"/>
          <w:szCs w:val="18"/>
        </w:rPr>
        <w:t>D) New York    E) Madrid</w:t>
      </w:r>
    </w:p>
    <w:p w:rsidR="00B85DE4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</w:p>
    <w:p w:rsidR="00B85DE4" w:rsidRPr="007F1B21" w:rsidRDefault="00B85DE4" w:rsidP="00C94AA0">
      <w:pPr>
        <w:spacing w:after="0"/>
        <w:rPr>
          <w:rFonts w:ascii="HelveticaTM" w:hAnsi="HelveticaTM"/>
          <w:color w:val="000000"/>
          <w:sz w:val="18"/>
          <w:szCs w:val="18"/>
        </w:rPr>
      </w:pPr>
      <w:r>
        <w:rPr>
          <w:rFonts w:ascii="HelveticaTM" w:hAnsi="HelveticaTM"/>
          <w:color w:val="000000"/>
          <w:sz w:val="18"/>
          <w:szCs w:val="18"/>
        </w:rPr>
        <w:t>CEVAPLARINIZI BURAYA İŞARETLEYİNİZ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9"/>
        <w:gridCol w:w="352"/>
        <w:gridCol w:w="352"/>
        <w:gridCol w:w="352"/>
        <w:gridCol w:w="352"/>
        <w:gridCol w:w="352"/>
        <w:gridCol w:w="419"/>
        <w:gridCol w:w="352"/>
        <w:gridCol w:w="352"/>
        <w:gridCol w:w="352"/>
        <w:gridCol w:w="352"/>
        <w:gridCol w:w="352"/>
      </w:tblGrid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D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E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B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D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E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</w:tr>
      <w:tr w:rsidR="00B85DE4" w:rsidRPr="00230E7D" w:rsidTr="00230E7D"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  <w:r w:rsidRPr="00230E7D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0E7D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85DE4" w:rsidRPr="00230E7D" w:rsidRDefault="00B85DE4" w:rsidP="00230E7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85DE4" w:rsidRDefault="00B85DE4" w:rsidP="00C9344C">
      <w:pPr>
        <w:spacing w:after="0"/>
        <w:rPr>
          <w:sz w:val="18"/>
          <w:szCs w:val="18"/>
        </w:rPr>
      </w:pPr>
      <w:r>
        <w:rPr>
          <w:sz w:val="18"/>
          <w:szCs w:val="18"/>
        </w:rPr>
        <w:t>BAŞARILAR</w:t>
      </w:r>
    </w:p>
    <w:p w:rsidR="00B85DE4" w:rsidRDefault="00B85DE4" w:rsidP="00C9344C">
      <w:pPr>
        <w:spacing w:after="0"/>
        <w:rPr>
          <w:sz w:val="18"/>
          <w:szCs w:val="18"/>
        </w:rPr>
      </w:pPr>
      <w:r>
        <w:rPr>
          <w:sz w:val="18"/>
          <w:szCs w:val="18"/>
        </w:rPr>
        <w:t>ZÜMRE ÖĞRETMENLERİ</w:t>
      </w:r>
    </w:p>
    <w:p w:rsidR="00B85DE4" w:rsidRDefault="00B85DE4" w:rsidP="00C9344C">
      <w:pPr>
        <w:spacing w:after="0"/>
        <w:rPr>
          <w:sz w:val="18"/>
          <w:szCs w:val="18"/>
        </w:rPr>
      </w:pPr>
      <w:hyperlink r:id="rId4" w:history="1">
        <w:r>
          <w:rPr>
            <w:rStyle w:val="Hyperlink"/>
            <w:rFonts w:ascii="Arial Narrow" w:hAnsi="Arial Narrow"/>
            <w:b/>
            <w:sz w:val="20"/>
            <w:szCs w:val="20"/>
          </w:rPr>
          <w:t>http://www.sorubak.com</w:t>
        </w:r>
      </w:hyperlink>
    </w:p>
    <w:p w:rsidR="00B85DE4" w:rsidRPr="007F1B21" w:rsidRDefault="00B85DE4" w:rsidP="00C9344C">
      <w:pPr>
        <w:spacing w:after="0"/>
        <w:rPr>
          <w:sz w:val="18"/>
          <w:szCs w:val="18"/>
        </w:rPr>
      </w:pPr>
      <w:r>
        <w:rPr>
          <w:sz w:val="18"/>
          <w:szCs w:val="18"/>
        </w:rPr>
        <w:t>Ahmet ÖZDİL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Mustafa ÇİFTCİ</w:t>
      </w:r>
    </w:p>
    <w:sectPr w:rsidR="00B85DE4" w:rsidRPr="007F1B21" w:rsidSect="005671B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M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T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1BA"/>
    <w:rsid w:val="00014153"/>
    <w:rsid w:val="000332DE"/>
    <w:rsid w:val="000666B6"/>
    <w:rsid w:val="00070F0E"/>
    <w:rsid w:val="000A0232"/>
    <w:rsid w:val="00104E34"/>
    <w:rsid w:val="001E112B"/>
    <w:rsid w:val="00230E7D"/>
    <w:rsid w:val="0042194B"/>
    <w:rsid w:val="004D7201"/>
    <w:rsid w:val="005671BA"/>
    <w:rsid w:val="0058691B"/>
    <w:rsid w:val="005D49EA"/>
    <w:rsid w:val="006B6405"/>
    <w:rsid w:val="006D5E88"/>
    <w:rsid w:val="006E0AFB"/>
    <w:rsid w:val="00771AB0"/>
    <w:rsid w:val="007A26E6"/>
    <w:rsid w:val="007F1B21"/>
    <w:rsid w:val="008A0E7F"/>
    <w:rsid w:val="009D35F6"/>
    <w:rsid w:val="009D45CC"/>
    <w:rsid w:val="00A3472C"/>
    <w:rsid w:val="00A61799"/>
    <w:rsid w:val="00AB221B"/>
    <w:rsid w:val="00B85DE4"/>
    <w:rsid w:val="00C520C6"/>
    <w:rsid w:val="00C76204"/>
    <w:rsid w:val="00C87C01"/>
    <w:rsid w:val="00C9344C"/>
    <w:rsid w:val="00C93D37"/>
    <w:rsid w:val="00C94AA0"/>
    <w:rsid w:val="00D219FC"/>
    <w:rsid w:val="00D37A64"/>
    <w:rsid w:val="00DB4F75"/>
    <w:rsid w:val="00E6032C"/>
    <w:rsid w:val="00F228A5"/>
    <w:rsid w:val="00F9239D"/>
    <w:rsid w:val="00FA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E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6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70F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1103</Words>
  <Characters>6291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BİRSEN</cp:lastModifiedBy>
  <cp:revision>6</cp:revision>
  <dcterms:created xsi:type="dcterms:W3CDTF">2014-12-17T20:23:00Z</dcterms:created>
  <dcterms:modified xsi:type="dcterms:W3CDTF">2015-10-22T18:48:00Z</dcterms:modified>
</cp:coreProperties>
</file>