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3CF" w:rsidRPr="006F1600" w:rsidRDefault="005733CF" w:rsidP="006F1600">
      <w:pPr>
        <w:jc w:val="center"/>
        <w:rPr>
          <w:b/>
        </w:rPr>
      </w:pPr>
      <w:r>
        <w:rPr>
          <w:b/>
        </w:rPr>
        <w:t>BOZTEPE ÇOK PROGRAMLI ANADOLU</w:t>
      </w:r>
      <w:bookmarkStart w:id="0" w:name="_GoBack"/>
      <w:bookmarkEnd w:id="0"/>
      <w:r>
        <w:rPr>
          <w:b/>
        </w:rPr>
        <w:t xml:space="preserve"> LİSESİ 2015-2016 </w:t>
      </w:r>
      <w:r w:rsidRPr="006F1600">
        <w:rPr>
          <w:b/>
        </w:rPr>
        <w:t xml:space="preserve"> EĞİTİM </w:t>
      </w:r>
      <w:r>
        <w:rPr>
          <w:b/>
        </w:rPr>
        <w:t>ÖĞRETİM YILI 11/A SINIFI 1. DÖNEM 2</w:t>
      </w:r>
      <w:r w:rsidRPr="006F1600">
        <w:rPr>
          <w:b/>
        </w:rPr>
        <w:t>. YAZILI SINAVI</w:t>
      </w:r>
    </w:p>
    <w:p w:rsidR="005733CF" w:rsidRPr="006F1600" w:rsidRDefault="005733CF" w:rsidP="0062212C">
      <w:pPr>
        <w:pStyle w:val="ListParagraph"/>
        <w:numPr>
          <w:ilvl w:val="0"/>
          <w:numId w:val="1"/>
        </w:numPr>
        <w:rPr>
          <w:b/>
        </w:rPr>
      </w:pPr>
      <w:r w:rsidRPr="006F1600">
        <w:rPr>
          <w:b/>
        </w:rPr>
        <w:t>Aşağıdakilerden hangisi tarımda verimi artıran önlemlerden biri değildir?</w:t>
      </w:r>
    </w:p>
    <w:p w:rsidR="005733CF" w:rsidRDefault="005733CF" w:rsidP="0062212C">
      <w:pPr>
        <w:pStyle w:val="ListParagraph"/>
        <w:numPr>
          <w:ilvl w:val="0"/>
          <w:numId w:val="2"/>
        </w:numPr>
      </w:pPr>
      <w:r>
        <w:t>Sulamalı tarımın yaygınlaştırılması</w:t>
      </w:r>
    </w:p>
    <w:p w:rsidR="005733CF" w:rsidRDefault="005733CF" w:rsidP="0062212C">
      <w:pPr>
        <w:pStyle w:val="ListParagraph"/>
        <w:numPr>
          <w:ilvl w:val="0"/>
          <w:numId w:val="2"/>
        </w:numPr>
      </w:pPr>
      <w:r>
        <w:t>Tohum ıslahının yapılması</w:t>
      </w:r>
    </w:p>
    <w:p w:rsidR="005733CF" w:rsidRDefault="005733CF" w:rsidP="0062212C">
      <w:pPr>
        <w:pStyle w:val="ListParagraph"/>
        <w:numPr>
          <w:ilvl w:val="0"/>
          <w:numId w:val="2"/>
        </w:numPr>
      </w:pPr>
      <w:r>
        <w:t>Toprağın nadasa bırakılması</w:t>
      </w:r>
    </w:p>
    <w:p w:rsidR="005733CF" w:rsidRDefault="005733CF" w:rsidP="0062212C">
      <w:pPr>
        <w:pStyle w:val="ListParagraph"/>
        <w:numPr>
          <w:ilvl w:val="0"/>
          <w:numId w:val="2"/>
        </w:numPr>
      </w:pPr>
      <w:r>
        <w:t>Gübrelemenin yapılması</w:t>
      </w:r>
    </w:p>
    <w:p w:rsidR="005733CF" w:rsidRDefault="005733CF" w:rsidP="0062212C">
      <w:pPr>
        <w:pStyle w:val="ListParagraph"/>
        <w:numPr>
          <w:ilvl w:val="0"/>
          <w:numId w:val="2"/>
        </w:numPr>
      </w:pPr>
      <w:r>
        <w:t xml:space="preserve">Makineleşme </w:t>
      </w:r>
    </w:p>
    <w:p w:rsidR="005733CF" w:rsidRPr="006F1600" w:rsidRDefault="005733CF" w:rsidP="0062212C">
      <w:pPr>
        <w:pStyle w:val="ListParagraph"/>
        <w:numPr>
          <w:ilvl w:val="0"/>
          <w:numId w:val="1"/>
        </w:numPr>
        <w:rPr>
          <w:b/>
        </w:rPr>
      </w:pPr>
      <w:r w:rsidRPr="006F1600">
        <w:rPr>
          <w:b/>
        </w:rPr>
        <w:t>Tarla tarımında aşağıdakilerden hangisi tarımı geliştirmek için gerekli değildir?</w:t>
      </w:r>
    </w:p>
    <w:p w:rsidR="005733CF" w:rsidRDefault="005733CF" w:rsidP="0062212C">
      <w:pPr>
        <w:pStyle w:val="ListParagraph"/>
        <w:numPr>
          <w:ilvl w:val="0"/>
          <w:numId w:val="3"/>
        </w:numPr>
      </w:pPr>
      <w:r>
        <w:t>Bilinçli gübre kullanmak</w:t>
      </w:r>
    </w:p>
    <w:p w:rsidR="005733CF" w:rsidRDefault="005733CF" w:rsidP="0062212C">
      <w:pPr>
        <w:pStyle w:val="ListParagraph"/>
        <w:numPr>
          <w:ilvl w:val="0"/>
          <w:numId w:val="3"/>
        </w:numPr>
      </w:pPr>
      <w:r>
        <w:t>Sulamalı tarım yapmak</w:t>
      </w:r>
    </w:p>
    <w:p w:rsidR="005733CF" w:rsidRDefault="005733CF" w:rsidP="0062212C">
      <w:pPr>
        <w:pStyle w:val="ListParagraph"/>
        <w:numPr>
          <w:ilvl w:val="0"/>
          <w:numId w:val="3"/>
        </w:numPr>
      </w:pPr>
      <w:r>
        <w:t>Nadasa bırakmak</w:t>
      </w:r>
    </w:p>
    <w:p w:rsidR="005733CF" w:rsidRDefault="005733CF" w:rsidP="0062212C">
      <w:pPr>
        <w:pStyle w:val="ListParagraph"/>
        <w:numPr>
          <w:ilvl w:val="0"/>
          <w:numId w:val="3"/>
        </w:numPr>
      </w:pPr>
      <w:r>
        <w:t>Nöbetleşe ekim yapmak</w:t>
      </w:r>
    </w:p>
    <w:p w:rsidR="005733CF" w:rsidRDefault="005733CF" w:rsidP="0062212C">
      <w:pPr>
        <w:pStyle w:val="ListParagraph"/>
        <w:numPr>
          <w:ilvl w:val="0"/>
          <w:numId w:val="3"/>
        </w:numPr>
      </w:pPr>
      <w:r>
        <w:t>Makineleşmeyi artırmak</w:t>
      </w:r>
    </w:p>
    <w:p w:rsidR="005733CF" w:rsidRPr="006F1600" w:rsidRDefault="005733CF" w:rsidP="0062212C">
      <w:pPr>
        <w:pStyle w:val="ListParagraph"/>
        <w:numPr>
          <w:ilvl w:val="0"/>
          <w:numId w:val="1"/>
        </w:numPr>
        <w:rPr>
          <w:b/>
        </w:rPr>
      </w:pPr>
      <w:r w:rsidRPr="006F1600">
        <w:rPr>
          <w:b/>
        </w:rPr>
        <w:t>Türkiye’de tarla tarımında ekim alanı en geniş tarım ürünü hangisidir?</w:t>
      </w:r>
    </w:p>
    <w:p w:rsidR="005733CF" w:rsidRDefault="005733CF" w:rsidP="0062212C">
      <w:pPr>
        <w:pStyle w:val="ListParagraph"/>
        <w:numPr>
          <w:ilvl w:val="0"/>
          <w:numId w:val="4"/>
        </w:numPr>
      </w:pPr>
      <w:r>
        <w:t xml:space="preserve">Pamuk </w:t>
      </w:r>
    </w:p>
    <w:p w:rsidR="005733CF" w:rsidRDefault="005733CF" w:rsidP="0062212C">
      <w:pPr>
        <w:pStyle w:val="ListParagraph"/>
        <w:numPr>
          <w:ilvl w:val="0"/>
          <w:numId w:val="4"/>
        </w:numPr>
      </w:pPr>
      <w:r>
        <w:t xml:space="preserve">Çeltik </w:t>
      </w:r>
    </w:p>
    <w:p w:rsidR="005733CF" w:rsidRDefault="005733CF" w:rsidP="0062212C">
      <w:pPr>
        <w:pStyle w:val="ListParagraph"/>
        <w:numPr>
          <w:ilvl w:val="0"/>
          <w:numId w:val="4"/>
        </w:numPr>
      </w:pPr>
      <w:r>
        <w:t xml:space="preserve">Mısır </w:t>
      </w:r>
    </w:p>
    <w:p w:rsidR="005733CF" w:rsidRDefault="005733CF" w:rsidP="0062212C">
      <w:pPr>
        <w:pStyle w:val="ListParagraph"/>
        <w:numPr>
          <w:ilvl w:val="0"/>
          <w:numId w:val="4"/>
        </w:numPr>
      </w:pPr>
      <w:r>
        <w:t xml:space="preserve">Buğday </w:t>
      </w:r>
    </w:p>
    <w:p w:rsidR="005733CF" w:rsidRDefault="005733CF" w:rsidP="0062212C">
      <w:pPr>
        <w:pStyle w:val="ListParagraph"/>
        <w:numPr>
          <w:ilvl w:val="0"/>
          <w:numId w:val="4"/>
        </w:numPr>
      </w:pPr>
      <w:r>
        <w:t xml:space="preserve">Tütün </w:t>
      </w:r>
    </w:p>
    <w:p w:rsidR="005733CF" w:rsidRPr="006F1600" w:rsidRDefault="005733CF" w:rsidP="0062212C">
      <w:pPr>
        <w:pStyle w:val="ListParagraph"/>
        <w:numPr>
          <w:ilvl w:val="0"/>
          <w:numId w:val="1"/>
        </w:numPr>
        <w:rPr>
          <w:b/>
        </w:rPr>
      </w:pPr>
      <w:r w:rsidRPr="006F1600">
        <w:rPr>
          <w:b/>
        </w:rPr>
        <w:t>Kurak mevsimin olmadığı iklim bölgeleri aşağıdaki tarım ürünlerinden hangileri yetişmez?</w:t>
      </w:r>
    </w:p>
    <w:p w:rsidR="005733CF" w:rsidRDefault="005733CF" w:rsidP="00B72F63">
      <w:pPr>
        <w:pStyle w:val="ListParagraph"/>
        <w:numPr>
          <w:ilvl w:val="0"/>
          <w:numId w:val="5"/>
        </w:numPr>
      </w:pPr>
      <w:r>
        <w:t>Turunçgil-zeytin</w:t>
      </w:r>
    </w:p>
    <w:p w:rsidR="005733CF" w:rsidRDefault="005733CF" w:rsidP="00B72F63">
      <w:pPr>
        <w:pStyle w:val="ListParagraph"/>
        <w:numPr>
          <w:ilvl w:val="0"/>
          <w:numId w:val="5"/>
        </w:numPr>
      </w:pPr>
      <w:r>
        <w:t>Çay-fındık</w:t>
      </w:r>
    </w:p>
    <w:p w:rsidR="005733CF" w:rsidRDefault="005733CF" w:rsidP="00B72F63">
      <w:pPr>
        <w:pStyle w:val="ListParagraph"/>
        <w:numPr>
          <w:ilvl w:val="0"/>
          <w:numId w:val="5"/>
        </w:numPr>
      </w:pPr>
      <w:r>
        <w:t>Mısır-fasulye</w:t>
      </w:r>
    </w:p>
    <w:p w:rsidR="005733CF" w:rsidRDefault="005733CF" w:rsidP="00B72F63">
      <w:pPr>
        <w:pStyle w:val="ListParagraph"/>
        <w:numPr>
          <w:ilvl w:val="0"/>
          <w:numId w:val="5"/>
        </w:numPr>
      </w:pPr>
      <w:r>
        <w:t>Buğday-arpa</w:t>
      </w:r>
    </w:p>
    <w:p w:rsidR="005733CF" w:rsidRDefault="005733CF" w:rsidP="00B72F63">
      <w:pPr>
        <w:pStyle w:val="ListParagraph"/>
        <w:numPr>
          <w:ilvl w:val="0"/>
          <w:numId w:val="5"/>
        </w:numPr>
      </w:pPr>
      <w:r>
        <w:t>Kivi-soya</w:t>
      </w:r>
    </w:p>
    <w:p w:rsidR="005733CF" w:rsidRPr="006F1600" w:rsidRDefault="005733CF" w:rsidP="00B72F63">
      <w:pPr>
        <w:pStyle w:val="ListParagraph"/>
        <w:numPr>
          <w:ilvl w:val="0"/>
          <w:numId w:val="1"/>
        </w:numPr>
        <w:rPr>
          <w:b/>
        </w:rPr>
      </w:pPr>
      <w:r w:rsidRPr="006F1600">
        <w:rPr>
          <w:b/>
        </w:rPr>
        <w:t>Türkiye’de aşağıdaki ürünlerden hangisinin doğal yetişme alanı en azdır?</w:t>
      </w:r>
    </w:p>
    <w:p w:rsidR="005733CF" w:rsidRDefault="005733CF" w:rsidP="00B72F63">
      <w:pPr>
        <w:pStyle w:val="ListParagraph"/>
        <w:numPr>
          <w:ilvl w:val="0"/>
          <w:numId w:val="6"/>
        </w:numPr>
      </w:pPr>
      <w:r>
        <w:t xml:space="preserve">Turunçgiller </w:t>
      </w:r>
    </w:p>
    <w:p w:rsidR="005733CF" w:rsidRDefault="005733CF" w:rsidP="00B72F63">
      <w:pPr>
        <w:pStyle w:val="ListParagraph"/>
        <w:numPr>
          <w:ilvl w:val="0"/>
          <w:numId w:val="6"/>
        </w:numPr>
      </w:pPr>
      <w:r>
        <w:t xml:space="preserve">Fındık </w:t>
      </w:r>
    </w:p>
    <w:p w:rsidR="005733CF" w:rsidRDefault="005733CF" w:rsidP="00B72F63">
      <w:pPr>
        <w:pStyle w:val="ListParagraph"/>
        <w:numPr>
          <w:ilvl w:val="0"/>
          <w:numId w:val="6"/>
        </w:numPr>
      </w:pPr>
      <w:r>
        <w:t xml:space="preserve">Muz </w:t>
      </w:r>
    </w:p>
    <w:p w:rsidR="005733CF" w:rsidRDefault="005733CF" w:rsidP="00B72F63">
      <w:pPr>
        <w:pStyle w:val="ListParagraph"/>
        <w:numPr>
          <w:ilvl w:val="0"/>
          <w:numId w:val="6"/>
        </w:numPr>
      </w:pPr>
      <w:r>
        <w:t xml:space="preserve">Tütün </w:t>
      </w:r>
    </w:p>
    <w:p w:rsidR="005733CF" w:rsidRDefault="005733CF" w:rsidP="00B72F63">
      <w:pPr>
        <w:pStyle w:val="ListParagraph"/>
        <w:numPr>
          <w:ilvl w:val="0"/>
          <w:numId w:val="6"/>
        </w:numPr>
      </w:pPr>
      <w:r>
        <w:t xml:space="preserve">Buğday </w:t>
      </w:r>
    </w:p>
    <w:p w:rsidR="005733CF" w:rsidRPr="006F1600" w:rsidRDefault="005733CF" w:rsidP="00B72F63">
      <w:pPr>
        <w:pStyle w:val="ListParagraph"/>
        <w:numPr>
          <w:ilvl w:val="0"/>
          <w:numId w:val="1"/>
        </w:numPr>
        <w:rPr>
          <w:b/>
        </w:rPr>
      </w:pPr>
      <w:r w:rsidRPr="006F1600">
        <w:rPr>
          <w:b/>
        </w:rPr>
        <w:t>Aşağıdakilerden hangisinin Türkiye’de doğal yetişme alanı en fazladır?</w:t>
      </w:r>
    </w:p>
    <w:p w:rsidR="005733CF" w:rsidRDefault="005733CF" w:rsidP="00B72F63">
      <w:pPr>
        <w:pStyle w:val="ListParagraph"/>
        <w:numPr>
          <w:ilvl w:val="0"/>
          <w:numId w:val="7"/>
        </w:numPr>
      </w:pPr>
      <w:r>
        <w:t>Üzüm-elma</w:t>
      </w:r>
    </w:p>
    <w:p w:rsidR="005733CF" w:rsidRDefault="005733CF" w:rsidP="00B72F63">
      <w:pPr>
        <w:pStyle w:val="ListParagraph"/>
        <w:numPr>
          <w:ilvl w:val="0"/>
          <w:numId w:val="7"/>
        </w:numPr>
      </w:pPr>
      <w:r>
        <w:t>Portakal-limon</w:t>
      </w:r>
    </w:p>
    <w:p w:rsidR="005733CF" w:rsidRDefault="005733CF" w:rsidP="00B72F63">
      <w:pPr>
        <w:pStyle w:val="ListParagraph"/>
        <w:numPr>
          <w:ilvl w:val="0"/>
          <w:numId w:val="7"/>
        </w:numPr>
      </w:pPr>
      <w:r>
        <w:t>Zeytin-incir</w:t>
      </w:r>
    </w:p>
    <w:p w:rsidR="005733CF" w:rsidRDefault="005733CF" w:rsidP="00B72F63">
      <w:pPr>
        <w:pStyle w:val="ListParagraph"/>
        <w:numPr>
          <w:ilvl w:val="0"/>
          <w:numId w:val="7"/>
        </w:numPr>
      </w:pPr>
      <w:r>
        <w:t>Çay-fındık</w:t>
      </w:r>
    </w:p>
    <w:p w:rsidR="005733CF" w:rsidRDefault="005733CF" w:rsidP="00B72F63">
      <w:pPr>
        <w:pStyle w:val="ListParagraph"/>
        <w:numPr>
          <w:ilvl w:val="0"/>
          <w:numId w:val="7"/>
        </w:numPr>
      </w:pPr>
      <w:r>
        <w:t>Pamuk-fıstık</w:t>
      </w:r>
    </w:p>
    <w:p w:rsidR="005733CF" w:rsidRDefault="005733CF" w:rsidP="009A1F61">
      <w:pPr>
        <w:ind w:left="360"/>
      </w:pPr>
    </w:p>
    <w:p w:rsidR="005733CF" w:rsidRDefault="005733CF" w:rsidP="009A1F61">
      <w:pPr>
        <w:ind w:left="360"/>
      </w:pPr>
    </w:p>
    <w:p w:rsidR="005733CF" w:rsidRDefault="005733CF" w:rsidP="009A1F61">
      <w:pPr>
        <w:ind w:left="360"/>
      </w:pPr>
    </w:p>
    <w:p w:rsidR="005733CF" w:rsidRDefault="005733CF" w:rsidP="009A1F61">
      <w:pPr>
        <w:ind w:left="360"/>
      </w:pPr>
    </w:p>
    <w:p w:rsidR="005733CF" w:rsidRPr="006F1600" w:rsidRDefault="005733CF" w:rsidP="009A1F61">
      <w:pPr>
        <w:pStyle w:val="ListParagraph"/>
        <w:numPr>
          <w:ilvl w:val="0"/>
          <w:numId w:val="1"/>
        </w:numPr>
        <w:rPr>
          <w:b/>
        </w:rPr>
      </w:pPr>
      <w:r w:rsidRPr="006F1600">
        <w:rPr>
          <w:b/>
        </w:rPr>
        <w:t>Aşağıdakilerden hangisi hayvancılığı etkileyen doğal faktörlerden değildir?</w:t>
      </w:r>
    </w:p>
    <w:p w:rsidR="005733CF" w:rsidRDefault="005733CF" w:rsidP="00B72F63">
      <w:pPr>
        <w:pStyle w:val="ListParagraph"/>
        <w:numPr>
          <w:ilvl w:val="0"/>
          <w:numId w:val="8"/>
        </w:numPr>
      </w:pPr>
      <w:r>
        <w:t xml:space="preserve">Yerşekilleri </w:t>
      </w:r>
    </w:p>
    <w:p w:rsidR="005733CF" w:rsidRDefault="005733CF" w:rsidP="00B72F63">
      <w:pPr>
        <w:pStyle w:val="ListParagraph"/>
        <w:numPr>
          <w:ilvl w:val="0"/>
          <w:numId w:val="8"/>
        </w:numPr>
      </w:pPr>
      <w:r>
        <w:t>Bitki örtüsü</w:t>
      </w:r>
    </w:p>
    <w:p w:rsidR="005733CF" w:rsidRDefault="005733CF" w:rsidP="00B72F63">
      <w:pPr>
        <w:pStyle w:val="ListParagraph"/>
        <w:numPr>
          <w:ilvl w:val="0"/>
          <w:numId w:val="8"/>
        </w:numPr>
      </w:pPr>
      <w:r>
        <w:t xml:space="preserve">İklim </w:t>
      </w:r>
    </w:p>
    <w:p w:rsidR="005733CF" w:rsidRDefault="005733CF" w:rsidP="00B72F63">
      <w:pPr>
        <w:pStyle w:val="ListParagraph"/>
        <w:numPr>
          <w:ilvl w:val="0"/>
          <w:numId w:val="8"/>
        </w:numPr>
      </w:pPr>
      <w:r>
        <w:t>Üretici teşviki</w:t>
      </w:r>
    </w:p>
    <w:p w:rsidR="005733CF" w:rsidRDefault="005733CF" w:rsidP="00B72F63">
      <w:pPr>
        <w:pStyle w:val="ListParagraph"/>
        <w:numPr>
          <w:ilvl w:val="0"/>
          <w:numId w:val="8"/>
        </w:numPr>
      </w:pPr>
      <w:r>
        <w:t>Hayvan ırkları</w:t>
      </w:r>
    </w:p>
    <w:p w:rsidR="005733CF" w:rsidRPr="006F1600" w:rsidRDefault="005733CF" w:rsidP="009A1F61">
      <w:pPr>
        <w:pStyle w:val="ListParagraph"/>
        <w:numPr>
          <w:ilvl w:val="0"/>
          <w:numId w:val="1"/>
        </w:numPr>
        <w:rPr>
          <w:b/>
        </w:rPr>
      </w:pPr>
      <w:r w:rsidRPr="006F1600">
        <w:rPr>
          <w:b/>
        </w:rPr>
        <w:t>Türkiye’de et ve süt üretiminin en fazla olduğu hayvan türü aşağıdakilerden hangisidir?</w:t>
      </w:r>
    </w:p>
    <w:p w:rsidR="005733CF" w:rsidRDefault="005733CF" w:rsidP="009A1F61">
      <w:pPr>
        <w:pStyle w:val="ListParagraph"/>
        <w:numPr>
          <w:ilvl w:val="0"/>
          <w:numId w:val="9"/>
        </w:numPr>
      </w:pPr>
      <w:r>
        <w:t xml:space="preserve">Sığır </w:t>
      </w:r>
    </w:p>
    <w:p w:rsidR="005733CF" w:rsidRDefault="005733CF" w:rsidP="009A1F61">
      <w:pPr>
        <w:pStyle w:val="ListParagraph"/>
        <w:numPr>
          <w:ilvl w:val="0"/>
          <w:numId w:val="9"/>
        </w:numPr>
      </w:pPr>
      <w:r>
        <w:t xml:space="preserve">Koyun </w:t>
      </w:r>
    </w:p>
    <w:p w:rsidR="005733CF" w:rsidRDefault="005733CF" w:rsidP="009A1F61">
      <w:pPr>
        <w:pStyle w:val="ListParagraph"/>
        <w:numPr>
          <w:ilvl w:val="0"/>
          <w:numId w:val="9"/>
        </w:numPr>
      </w:pPr>
      <w:r>
        <w:t xml:space="preserve">Kıl keçisi </w:t>
      </w:r>
    </w:p>
    <w:p w:rsidR="005733CF" w:rsidRDefault="005733CF" w:rsidP="009A1F61">
      <w:pPr>
        <w:pStyle w:val="ListParagraph"/>
        <w:numPr>
          <w:ilvl w:val="0"/>
          <w:numId w:val="9"/>
        </w:numPr>
      </w:pPr>
      <w:r>
        <w:t xml:space="preserve">Manda </w:t>
      </w:r>
    </w:p>
    <w:p w:rsidR="005733CF" w:rsidRDefault="005733CF" w:rsidP="009A1F61">
      <w:pPr>
        <w:pStyle w:val="ListParagraph"/>
        <w:numPr>
          <w:ilvl w:val="0"/>
          <w:numId w:val="9"/>
        </w:numPr>
      </w:pPr>
      <w:r>
        <w:t>Tiftik keçisi</w:t>
      </w:r>
    </w:p>
    <w:p w:rsidR="005733CF" w:rsidRPr="006F1600" w:rsidRDefault="005733CF" w:rsidP="009A1F61">
      <w:pPr>
        <w:pStyle w:val="ListParagraph"/>
        <w:numPr>
          <w:ilvl w:val="0"/>
          <w:numId w:val="1"/>
        </w:numPr>
        <w:rPr>
          <w:b/>
        </w:rPr>
      </w:pPr>
      <w:r w:rsidRPr="006F1600">
        <w:rPr>
          <w:b/>
        </w:rPr>
        <w:t>Aşağıdaki hayvancılık faaliyetlerinden hangisinde doğa koşullarına bağımlılık en azdır?</w:t>
      </w:r>
    </w:p>
    <w:p w:rsidR="005733CF" w:rsidRDefault="005733CF" w:rsidP="009A1F61">
      <w:pPr>
        <w:pStyle w:val="ListParagraph"/>
        <w:numPr>
          <w:ilvl w:val="0"/>
          <w:numId w:val="10"/>
        </w:numPr>
      </w:pPr>
      <w:r>
        <w:t xml:space="preserve">Arıcılık </w:t>
      </w:r>
    </w:p>
    <w:p w:rsidR="005733CF" w:rsidRDefault="005733CF" w:rsidP="009A1F61">
      <w:pPr>
        <w:pStyle w:val="ListParagraph"/>
        <w:numPr>
          <w:ilvl w:val="0"/>
          <w:numId w:val="10"/>
        </w:numPr>
      </w:pPr>
      <w:r>
        <w:t>Kümes hayvancılığı</w:t>
      </w:r>
    </w:p>
    <w:p w:rsidR="005733CF" w:rsidRDefault="005733CF" w:rsidP="009A1F61">
      <w:pPr>
        <w:pStyle w:val="ListParagraph"/>
        <w:numPr>
          <w:ilvl w:val="0"/>
          <w:numId w:val="10"/>
        </w:numPr>
      </w:pPr>
      <w:r>
        <w:t>Büyükbaş hayvancılık</w:t>
      </w:r>
    </w:p>
    <w:p w:rsidR="005733CF" w:rsidRDefault="005733CF" w:rsidP="009A1F61">
      <w:pPr>
        <w:pStyle w:val="ListParagraph"/>
        <w:numPr>
          <w:ilvl w:val="0"/>
          <w:numId w:val="10"/>
        </w:numPr>
      </w:pPr>
      <w:r>
        <w:t>Küçükbaş hayvancılık</w:t>
      </w:r>
    </w:p>
    <w:p w:rsidR="005733CF" w:rsidRDefault="005733CF" w:rsidP="009A1F61">
      <w:pPr>
        <w:pStyle w:val="ListParagraph"/>
        <w:numPr>
          <w:ilvl w:val="0"/>
          <w:numId w:val="10"/>
        </w:numPr>
      </w:pPr>
      <w:r>
        <w:t>İpek böcekçiliği</w:t>
      </w:r>
    </w:p>
    <w:p w:rsidR="005733CF" w:rsidRPr="006F1600" w:rsidRDefault="005733CF" w:rsidP="009A1F61">
      <w:pPr>
        <w:pStyle w:val="ListParagraph"/>
        <w:numPr>
          <w:ilvl w:val="0"/>
          <w:numId w:val="1"/>
        </w:numPr>
        <w:rPr>
          <w:b/>
        </w:rPr>
      </w:pPr>
      <w:r w:rsidRPr="006F1600">
        <w:rPr>
          <w:b/>
        </w:rPr>
        <w:t>İpekböcekçiliğinin yaygın olduğu yerlerde aşağıdaki bitki türlerinden hangisi yaygındır?</w:t>
      </w:r>
    </w:p>
    <w:p w:rsidR="005733CF" w:rsidRDefault="005733CF" w:rsidP="009A1F61">
      <w:pPr>
        <w:pStyle w:val="ListParagraph"/>
        <w:numPr>
          <w:ilvl w:val="0"/>
          <w:numId w:val="11"/>
        </w:numPr>
      </w:pPr>
      <w:r>
        <w:t xml:space="preserve">Kızılçam </w:t>
      </w:r>
    </w:p>
    <w:p w:rsidR="005733CF" w:rsidRDefault="005733CF" w:rsidP="009A1F61">
      <w:pPr>
        <w:pStyle w:val="ListParagraph"/>
        <w:numPr>
          <w:ilvl w:val="0"/>
          <w:numId w:val="11"/>
        </w:numPr>
      </w:pPr>
      <w:r>
        <w:t xml:space="preserve">Sığla </w:t>
      </w:r>
    </w:p>
    <w:p w:rsidR="005733CF" w:rsidRDefault="005733CF" w:rsidP="009A1F61">
      <w:pPr>
        <w:pStyle w:val="ListParagraph"/>
        <w:numPr>
          <w:ilvl w:val="0"/>
          <w:numId w:val="11"/>
        </w:numPr>
      </w:pPr>
      <w:r>
        <w:t xml:space="preserve">Ihlamur </w:t>
      </w:r>
    </w:p>
    <w:p w:rsidR="005733CF" w:rsidRDefault="005733CF" w:rsidP="009A1F61">
      <w:pPr>
        <w:pStyle w:val="ListParagraph"/>
        <w:numPr>
          <w:ilvl w:val="0"/>
          <w:numId w:val="11"/>
        </w:numPr>
      </w:pPr>
      <w:r>
        <w:t>Kasnak meşesi</w:t>
      </w:r>
    </w:p>
    <w:p w:rsidR="005733CF" w:rsidRDefault="005733CF" w:rsidP="009A1F61">
      <w:pPr>
        <w:pStyle w:val="ListParagraph"/>
        <w:numPr>
          <w:ilvl w:val="0"/>
          <w:numId w:val="11"/>
        </w:numPr>
      </w:pPr>
      <w:r>
        <w:t>Dut ağacı</w:t>
      </w:r>
    </w:p>
    <w:p w:rsidR="005733CF" w:rsidRPr="006F1600" w:rsidRDefault="005733CF" w:rsidP="009A1F61">
      <w:pPr>
        <w:pStyle w:val="ListParagraph"/>
        <w:numPr>
          <w:ilvl w:val="0"/>
          <w:numId w:val="1"/>
        </w:numPr>
        <w:rPr>
          <w:b/>
        </w:rPr>
      </w:pPr>
      <w:r w:rsidRPr="006F1600">
        <w:rPr>
          <w:b/>
        </w:rPr>
        <w:t>Bir madenin çıkarılmasında aşağıdakilerden hangisi daha az etkilidir?</w:t>
      </w:r>
    </w:p>
    <w:p w:rsidR="005733CF" w:rsidRDefault="005733CF" w:rsidP="009A1F61">
      <w:pPr>
        <w:pStyle w:val="ListParagraph"/>
        <w:numPr>
          <w:ilvl w:val="0"/>
          <w:numId w:val="12"/>
        </w:numPr>
      </w:pPr>
      <w:r>
        <w:t>Kullanım alanının yaygın olması</w:t>
      </w:r>
    </w:p>
    <w:p w:rsidR="005733CF" w:rsidRDefault="005733CF" w:rsidP="009A1F61">
      <w:pPr>
        <w:pStyle w:val="ListParagraph"/>
        <w:numPr>
          <w:ilvl w:val="0"/>
          <w:numId w:val="12"/>
        </w:numPr>
      </w:pPr>
      <w:r>
        <w:t>Rezervinin fazla olması</w:t>
      </w:r>
    </w:p>
    <w:p w:rsidR="005733CF" w:rsidRDefault="005733CF" w:rsidP="009A1F61">
      <w:pPr>
        <w:pStyle w:val="ListParagraph"/>
        <w:numPr>
          <w:ilvl w:val="0"/>
          <w:numId w:val="12"/>
        </w:numPr>
      </w:pPr>
      <w:r>
        <w:t>Tenör oranının yüksek olması</w:t>
      </w:r>
    </w:p>
    <w:p w:rsidR="005733CF" w:rsidRDefault="005733CF" w:rsidP="009A1F61">
      <w:pPr>
        <w:pStyle w:val="ListParagraph"/>
        <w:numPr>
          <w:ilvl w:val="0"/>
          <w:numId w:val="12"/>
        </w:numPr>
      </w:pPr>
      <w:r>
        <w:t>Taşınmasının kolay olması</w:t>
      </w:r>
    </w:p>
    <w:p w:rsidR="005733CF" w:rsidRDefault="005733CF" w:rsidP="009A1F61">
      <w:pPr>
        <w:pStyle w:val="ListParagraph"/>
        <w:numPr>
          <w:ilvl w:val="0"/>
          <w:numId w:val="12"/>
        </w:numPr>
      </w:pPr>
      <w:r>
        <w:t>Yüzeye yakın olması</w:t>
      </w:r>
    </w:p>
    <w:p w:rsidR="005733CF" w:rsidRDefault="005733CF" w:rsidP="00394E1E">
      <w:pPr>
        <w:pStyle w:val="ListParagraph"/>
        <w:numPr>
          <w:ilvl w:val="0"/>
          <w:numId w:val="1"/>
        </w:numPr>
      </w:pPr>
      <w:r w:rsidRPr="006F1600">
        <w:rPr>
          <w:b/>
        </w:rPr>
        <w:t>Aliağa, İpraş,Orta Anadolu rafinerilerinin bulunduğu kentler aşağıdakilerden</w:t>
      </w:r>
      <w:r>
        <w:t xml:space="preserve"> </w:t>
      </w:r>
      <w:r w:rsidRPr="006F1600">
        <w:rPr>
          <w:b/>
        </w:rPr>
        <w:t>hangisidir?</w:t>
      </w:r>
    </w:p>
    <w:p w:rsidR="005733CF" w:rsidRDefault="005733CF" w:rsidP="00AA1D71">
      <w:pPr>
        <w:pStyle w:val="ListParagraph"/>
        <w:numPr>
          <w:ilvl w:val="0"/>
          <w:numId w:val="13"/>
        </w:numPr>
      </w:pPr>
      <w:r>
        <w:t>İzmir, İzmit, Kırıkkale</w:t>
      </w:r>
    </w:p>
    <w:p w:rsidR="005733CF" w:rsidRDefault="005733CF" w:rsidP="00AA1D71">
      <w:pPr>
        <w:pStyle w:val="ListParagraph"/>
        <w:numPr>
          <w:ilvl w:val="0"/>
          <w:numId w:val="13"/>
        </w:numPr>
      </w:pPr>
      <w:r>
        <w:t>Batman, İstanbul , Mersin</w:t>
      </w:r>
    </w:p>
    <w:p w:rsidR="005733CF" w:rsidRDefault="005733CF" w:rsidP="00AA1D71">
      <w:pPr>
        <w:pStyle w:val="ListParagraph"/>
        <w:numPr>
          <w:ilvl w:val="0"/>
          <w:numId w:val="13"/>
        </w:numPr>
      </w:pPr>
      <w:r>
        <w:t>İzmit, İzmir,Batman</w:t>
      </w:r>
    </w:p>
    <w:p w:rsidR="005733CF" w:rsidRDefault="005733CF" w:rsidP="00AA1D71">
      <w:pPr>
        <w:pStyle w:val="ListParagraph"/>
        <w:numPr>
          <w:ilvl w:val="0"/>
          <w:numId w:val="13"/>
        </w:numPr>
      </w:pPr>
      <w:r>
        <w:t>İzmir, Kırıkkale, İzmit</w:t>
      </w:r>
    </w:p>
    <w:p w:rsidR="005733CF" w:rsidRDefault="005733CF" w:rsidP="00AA1D71">
      <w:pPr>
        <w:pStyle w:val="ListParagraph"/>
        <w:numPr>
          <w:ilvl w:val="0"/>
          <w:numId w:val="13"/>
        </w:numPr>
      </w:pPr>
      <w:r>
        <w:t xml:space="preserve">Erzurum, İzmir, Batman  </w:t>
      </w:r>
    </w:p>
    <w:p w:rsidR="005733CF" w:rsidRPr="006F1600" w:rsidRDefault="005733CF" w:rsidP="00AA1D71">
      <w:pPr>
        <w:rPr>
          <w:b/>
        </w:rPr>
      </w:pPr>
      <w:r w:rsidRPr="006F1600">
        <w:rPr>
          <w:b/>
        </w:rPr>
        <w:t>Diğer sayfaya geçiniz…..</w:t>
      </w:r>
    </w:p>
    <w:p w:rsidR="005733CF" w:rsidRDefault="005733CF" w:rsidP="00AA1D71"/>
    <w:p w:rsidR="005733CF" w:rsidRPr="006F1600" w:rsidRDefault="005733CF" w:rsidP="0006687F">
      <w:pPr>
        <w:pStyle w:val="ListParagraph"/>
        <w:numPr>
          <w:ilvl w:val="0"/>
          <w:numId w:val="1"/>
        </w:numPr>
        <w:rPr>
          <w:b/>
        </w:rPr>
      </w:pPr>
      <w:r w:rsidRPr="006F1600">
        <w:rPr>
          <w:b/>
        </w:rPr>
        <w:t>Elektrik-elektronik sanayisinde en çok kullanılan madenler hangisidir?</w:t>
      </w:r>
    </w:p>
    <w:p w:rsidR="005733CF" w:rsidRDefault="005733CF" w:rsidP="0006687F">
      <w:pPr>
        <w:pStyle w:val="ListParagraph"/>
        <w:numPr>
          <w:ilvl w:val="0"/>
          <w:numId w:val="14"/>
        </w:numPr>
      </w:pPr>
      <w:r>
        <w:t>Krom-barit</w:t>
      </w:r>
    </w:p>
    <w:p w:rsidR="005733CF" w:rsidRDefault="005733CF" w:rsidP="0006687F">
      <w:pPr>
        <w:pStyle w:val="ListParagraph"/>
        <w:numPr>
          <w:ilvl w:val="0"/>
          <w:numId w:val="14"/>
        </w:numPr>
      </w:pPr>
      <w:r>
        <w:t>Bakır-alüminyum</w:t>
      </w:r>
    </w:p>
    <w:p w:rsidR="005733CF" w:rsidRDefault="005733CF" w:rsidP="0006687F">
      <w:pPr>
        <w:pStyle w:val="ListParagraph"/>
        <w:numPr>
          <w:ilvl w:val="0"/>
          <w:numId w:val="14"/>
        </w:numPr>
      </w:pPr>
      <w:r>
        <w:t>Civa-magnezyum</w:t>
      </w:r>
    </w:p>
    <w:p w:rsidR="005733CF" w:rsidRDefault="005733CF" w:rsidP="0006687F">
      <w:pPr>
        <w:pStyle w:val="ListParagraph"/>
        <w:numPr>
          <w:ilvl w:val="0"/>
          <w:numId w:val="14"/>
        </w:numPr>
      </w:pPr>
      <w:r>
        <w:t>Antimon-çinko</w:t>
      </w:r>
    </w:p>
    <w:p w:rsidR="005733CF" w:rsidRDefault="005733CF" w:rsidP="0006687F">
      <w:pPr>
        <w:pStyle w:val="ListParagraph"/>
        <w:numPr>
          <w:ilvl w:val="0"/>
          <w:numId w:val="14"/>
        </w:numPr>
      </w:pPr>
      <w:r>
        <w:t>Nikel-tungsten</w:t>
      </w:r>
    </w:p>
    <w:p w:rsidR="005733CF" w:rsidRPr="006F1600" w:rsidRDefault="005733CF" w:rsidP="0006687F">
      <w:pPr>
        <w:pStyle w:val="ListParagraph"/>
        <w:numPr>
          <w:ilvl w:val="0"/>
          <w:numId w:val="1"/>
        </w:numPr>
        <w:rPr>
          <w:b/>
        </w:rPr>
      </w:pPr>
      <w:r w:rsidRPr="006F1600">
        <w:rPr>
          <w:b/>
        </w:rPr>
        <w:t>En zengin boksit yataklarının olduğu yre çifti hangisidir?</w:t>
      </w:r>
    </w:p>
    <w:p w:rsidR="005733CF" w:rsidRDefault="005733CF" w:rsidP="0006687F">
      <w:pPr>
        <w:pStyle w:val="ListParagraph"/>
        <w:numPr>
          <w:ilvl w:val="0"/>
          <w:numId w:val="15"/>
        </w:numPr>
      </w:pPr>
      <w:r>
        <w:t>Seydişehir-Akseki</w:t>
      </w:r>
    </w:p>
    <w:p w:rsidR="005733CF" w:rsidRDefault="005733CF" w:rsidP="0006687F">
      <w:pPr>
        <w:pStyle w:val="ListParagraph"/>
        <w:numPr>
          <w:ilvl w:val="0"/>
          <w:numId w:val="15"/>
        </w:numPr>
      </w:pPr>
      <w:r>
        <w:t>Divriği-Kangal</w:t>
      </w:r>
    </w:p>
    <w:p w:rsidR="005733CF" w:rsidRDefault="005733CF" w:rsidP="0006687F">
      <w:pPr>
        <w:pStyle w:val="ListParagraph"/>
        <w:numPr>
          <w:ilvl w:val="0"/>
          <w:numId w:val="15"/>
        </w:numPr>
      </w:pPr>
      <w:r>
        <w:t>Murgul-Küre</w:t>
      </w:r>
    </w:p>
    <w:p w:rsidR="005733CF" w:rsidRDefault="005733CF" w:rsidP="0006687F">
      <w:pPr>
        <w:pStyle w:val="ListParagraph"/>
        <w:numPr>
          <w:ilvl w:val="0"/>
          <w:numId w:val="15"/>
        </w:numPr>
      </w:pPr>
      <w:r>
        <w:t>Fethiye-Köyceğiz</w:t>
      </w:r>
    </w:p>
    <w:p w:rsidR="005733CF" w:rsidRDefault="005733CF" w:rsidP="0006687F">
      <w:pPr>
        <w:pStyle w:val="ListParagraph"/>
        <w:numPr>
          <w:ilvl w:val="0"/>
          <w:numId w:val="15"/>
        </w:numPr>
      </w:pPr>
      <w:r>
        <w:t>Guleman-Palu</w:t>
      </w:r>
    </w:p>
    <w:p w:rsidR="005733CF" w:rsidRPr="006F1600" w:rsidRDefault="005733CF" w:rsidP="0006687F">
      <w:pPr>
        <w:pStyle w:val="ListParagraph"/>
        <w:numPr>
          <w:ilvl w:val="0"/>
          <w:numId w:val="1"/>
        </w:numPr>
        <w:rPr>
          <w:b/>
        </w:rPr>
      </w:pPr>
      <w:r w:rsidRPr="006F1600">
        <w:rPr>
          <w:b/>
        </w:rPr>
        <w:t>Türkiye’de aşağıdakilerden tuz üretiminde ilk sıradadır?</w:t>
      </w:r>
    </w:p>
    <w:p w:rsidR="005733CF" w:rsidRDefault="005733CF" w:rsidP="0006687F">
      <w:pPr>
        <w:pStyle w:val="ListParagraph"/>
        <w:numPr>
          <w:ilvl w:val="0"/>
          <w:numId w:val="16"/>
        </w:numPr>
      </w:pPr>
      <w:r>
        <w:t>Deniz tuzu</w:t>
      </w:r>
    </w:p>
    <w:p w:rsidR="005733CF" w:rsidRDefault="005733CF" w:rsidP="0006687F">
      <w:pPr>
        <w:pStyle w:val="ListParagraph"/>
        <w:numPr>
          <w:ilvl w:val="0"/>
          <w:numId w:val="16"/>
        </w:numPr>
      </w:pPr>
      <w:r>
        <w:t>Göl tuzu</w:t>
      </w:r>
    </w:p>
    <w:p w:rsidR="005733CF" w:rsidRDefault="005733CF" w:rsidP="0006687F">
      <w:pPr>
        <w:pStyle w:val="ListParagraph"/>
        <w:numPr>
          <w:ilvl w:val="0"/>
          <w:numId w:val="16"/>
        </w:numPr>
      </w:pPr>
      <w:r>
        <w:t>Kaya tuzu</w:t>
      </w:r>
    </w:p>
    <w:p w:rsidR="005733CF" w:rsidRDefault="005733CF" w:rsidP="0006687F">
      <w:pPr>
        <w:pStyle w:val="ListParagraph"/>
        <w:numPr>
          <w:ilvl w:val="0"/>
          <w:numId w:val="16"/>
        </w:numPr>
      </w:pPr>
      <w:r>
        <w:t>Kaynak sularından elde edilen tuz</w:t>
      </w:r>
    </w:p>
    <w:p w:rsidR="005733CF" w:rsidRDefault="005733CF" w:rsidP="0006687F">
      <w:pPr>
        <w:pStyle w:val="ListParagraph"/>
        <w:numPr>
          <w:ilvl w:val="0"/>
          <w:numId w:val="16"/>
        </w:numPr>
      </w:pPr>
      <w:r>
        <w:t>Akarsulardan elde edilen tuz</w:t>
      </w:r>
    </w:p>
    <w:p w:rsidR="005733CF" w:rsidRPr="006F1600" w:rsidRDefault="005733CF" w:rsidP="0006687F">
      <w:pPr>
        <w:pStyle w:val="ListParagraph"/>
        <w:numPr>
          <w:ilvl w:val="0"/>
          <w:numId w:val="1"/>
        </w:numPr>
        <w:rPr>
          <w:b/>
        </w:rPr>
      </w:pPr>
      <w:r w:rsidRPr="006F1600">
        <w:rPr>
          <w:b/>
        </w:rPr>
        <w:t>Aşağıdakilerden hangisi Antalya bölümünden çıkarılan madenlerden biri değildir?</w:t>
      </w:r>
    </w:p>
    <w:p w:rsidR="005733CF" w:rsidRDefault="005733CF" w:rsidP="0006687F">
      <w:pPr>
        <w:pStyle w:val="ListParagraph"/>
        <w:numPr>
          <w:ilvl w:val="0"/>
          <w:numId w:val="17"/>
        </w:numPr>
      </w:pPr>
      <w:r>
        <w:t>Mermer</w:t>
      </w:r>
    </w:p>
    <w:p w:rsidR="005733CF" w:rsidRDefault="005733CF" w:rsidP="0006687F">
      <w:pPr>
        <w:pStyle w:val="ListParagraph"/>
        <w:numPr>
          <w:ilvl w:val="0"/>
          <w:numId w:val="17"/>
        </w:numPr>
      </w:pPr>
      <w:r>
        <w:t xml:space="preserve">Bakır </w:t>
      </w:r>
    </w:p>
    <w:p w:rsidR="005733CF" w:rsidRDefault="005733CF" w:rsidP="0006687F">
      <w:pPr>
        <w:pStyle w:val="ListParagraph"/>
        <w:numPr>
          <w:ilvl w:val="0"/>
          <w:numId w:val="17"/>
        </w:numPr>
      </w:pPr>
      <w:r>
        <w:t xml:space="preserve">Boksit </w:t>
      </w:r>
    </w:p>
    <w:p w:rsidR="005733CF" w:rsidRDefault="005733CF" w:rsidP="0006687F">
      <w:pPr>
        <w:pStyle w:val="ListParagraph"/>
        <w:numPr>
          <w:ilvl w:val="0"/>
          <w:numId w:val="17"/>
        </w:numPr>
      </w:pPr>
      <w:r>
        <w:t xml:space="preserve">Kükürt </w:t>
      </w:r>
    </w:p>
    <w:p w:rsidR="005733CF" w:rsidRDefault="005733CF" w:rsidP="0006687F">
      <w:pPr>
        <w:pStyle w:val="ListParagraph"/>
        <w:numPr>
          <w:ilvl w:val="0"/>
          <w:numId w:val="17"/>
        </w:numPr>
      </w:pPr>
      <w:r>
        <w:t xml:space="preserve">Barit </w:t>
      </w:r>
    </w:p>
    <w:p w:rsidR="005733CF" w:rsidRPr="006F1600" w:rsidRDefault="005733CF" w:rsidP="0006687F">
      <w:pPr>
        <w:pStyle w:val="ListParagraph"/>
        <w:numPr>
          <w:ilvl w:val="0"/>
          <w:numId w:val="1"/>
        </w:numPr>
        <w:rPr>
          <w:b/>
        </w:rPr>
      </w:pPr>
      <w:r w:rsidRPr="006F1600">
        <w:rPr>
          <w:b/>
        </w:rPr>
        <w:t>Aşağıdakilerden hangisi Türkiye’nin ihraç ettiği madenlerden biridir?</w:t>
      </w:r>
    </w:p>
    <w:p w:rsidR="005733CF" w:rsidRDefault="005733CF" w:rsidP="00DE228A">
      <w:pPr>
        <w:pStyle w:val="ListParagraph"/>
        <w:numPr>
          <w:ilvl w:val="0"/>
          <w:numId w:val="18"/>
        </w:numPr>
      </w:pPr>
      <w:r>
        <w:t>Krom</w:t>
      </w:r>
    </w:p>
    <w:p w:rsidR="005733CF" w:rsidRDefault="005733CF" w:rsidP="00DE228A">
      <w:pPr>
        <w:pStyle w:val="ListParagraph"/>
        <w:numPr>
          <w:ilvl w:val="0"/>
          <w:numId w:val="18"/>
        </w:numPr>
      </w:pPr>
      <w:r>
        <w:t xml:space="preserve">Tungsten </w:t>
      </w:r>
    </w:p>
    <w:p w:rsidR="005733CF" w:rsidRDefault="005733CF" w:rsidP="00DE228A">
      <w:pPr>
        <w:pStyle w:val="ListParagraph"/>
        <w:numPr>
          <w:ilvl w:val="0"/>
          <w:numId w:val="18"/>
        </w:numPr>
      </w:pPr>
      <w:r>
        <w:t xml:space="preserve">Nikel </w:t>
      </w:r>
    </w:p>
    <w:p w:rsidR="005733CF" w:rsidRDefault="005733CF" w:rsidP="00DE228A">
      <w:pPr>
        <w:pStyle w:val="ListParagraph"/>
        <w:numPr>
          <w:ilvl w:val="0"/>
          <w:numId w:val="18"/>
        </w:numPr>
      </w:pPr>
      <w:r>
        <w:t xml:space="preserve">Petrol </w:t>
      </w:r>
    </w:p>
    <w:p w:rsidR="005733CF" w:rsidRDefault="005733CF" w:rsidP="00DE228A">
      <w:pPr>
        <w:pStyle w:val="ListParagraph"/>
        <w:numPr>
          <w:ilvl w:val="0"/>
          <w:numId w:val="18"/>
        </w:numPr>
      </w:pPr>
      <w:r>
        <w:t xml:space="preserve">Mermer </w:t>
      </w:r>
    </w:p>
    <w:p w:rsidR="005733CF" w:rsidRPr="006F1600" w:rsidRDefault="005733CF" w:rsidP="00DE228A">
      <w:pPr>
        <w:pStyle w:val="ListParagraph"/>
        <w:numPr>
          <w:ilvl w:val="0"/>
          <w:numId w:val="1"/>
        </w:numPr>
        <w:rPr>
          <w:b/>
        </w:rPr>
      </w:pPr>
      <w:r w:rsidRPr="006F1600">
        <w:rPr>
          <w:b/>
        </w:rPr>
        <w:t>Aşağıdaki yer altı zenginliklerinden hangisi metal sanayisinde kullanılmaz?</w:t>
      </w:r>
    </w:p>
    <w:p w:rsidR="005733CF" w:rsidRDefault="005733CF" w:rsidP="00DE228A">
      <w:pPr>
        <w:pStyle w:val="ListParagraph"/>
        <w:numPr>
          <w:ilvl w:val="0"/>
          <w:numId w:val="19"/>
        </w:numPr>
      </w:pPr>
      <w:r>
        <w:t>Boksit</w:t>
      </w:r>
    </w:p>
    <w:p w:rsidR="005733CF" w:rsidRDefault="005733CF" w:rsidP="00DE228A">
      <w:pPr>
        <w:pStyle w:val="ListParagraph"/>
        <w:numPr>
          <w:ilvl w:val="0"/>
          <w:numId w:val="19"/>
        </w:numPr>
      </w:pPr>
      <w:r>
        <w:t xml:space="preserve">Krom </w:t>
      </w:r>
    </w:p>
    <w:p w:rsidR="005733CF" w:rsidRDefault="005733CF" w:rsidP="00DE228A">
      <w:pPr>
        <w:pStyle w:val="ListParagraph"/>
        <w:numPr>
          <w:ilvl w:val="0"/>
          <w:numId w:val="19"/>
        </w:numPr>
      </w:pPr>
      <w:r>
        <w:t xml:space="preserve">Bakır </w:t>
      </w:r>
    </w:p>
    <w:p w:rsidR="005733CF" w:rsidRDefault="005733CF" w:rsidP="00DE228A">
      <w:pPr>
        <w:pStyle w:val="ListParagraph"/>
        <w:numPr>
          <w:ilvl w:val="0"/>
          <w:numId w:val="19"/>
        </w:numPr>
      </w:pPr>
      <w:r>
        <w:t xml:space="preserve">Fosfat </w:t>
      </w:r>
    </w:p>
    <w:p w:rsidR="005733CF" w:rsidRDefault="005733CF" w:rsidP="00DE228A">
      <w:pPr>
        <w:pStyle w:val="ListParagraph"/>
        <w:numPr>
          <w:ilvl w:val="0"/>
          <w:numId w:val="19"/>
        </w:numPr>
      </w:pPr>
      <w:r>
        <w:t xml:space="preserve">Civa </w:t>
      </w:r>
    </w:p>
    <w:p w:rsidR="005733CF" w:rsidRDefault="005733CF" w:rsidP="00DE228A">
      <w:pPr>
        <w:pStyle w:val="ListParagraph"/>
        <w:ind w:left="1080"/>
      </w:pPr>
    </w:p>
    <w:p w:rsidR="005733CF" w:rsidRDefault="005733CF" w:rsidP="00DE228A">
      <w:pPr>
        <w:pStyle w:val="ListParagraph"/>
        <w:ind w:left="1080"/>
      </w:pPr>
    </w:p>
    <w:p w:rsidR="005733CF" w:rsidRDefault="005733CF" w:rsidP="00DE228A">
      <w:pPr>
        <w:pStyle w:val="ListParagraph"/>
        <w:ind w:left="1080"/>
      </w:pPr>
    </w:p>
    <w:p w:rsidR="005733CF" w:rsidRDefault="005733CF" w:rsidP="00DE228A">
      <w:pPr>
        <w:pStyle w:val="ListParagraph"/>
        <w:ind w:left="1080"/>
      </w:pPr>
    </w:p>
    <w:p w:rsidR="005733CF" w:rsidRDefault="005733CF" w:rsidP="00DE228A">
      <w:pPr>
        <w:pStyle w:val="ListParagraph"/>
        <w:ind w:left="1080"/>
      </w:pPr>
    </w:p>
    <w:p w:rsidR="005733CF" w:rsidRDefault="005733CF" w:rsidP="00DE228A">
      <w:pPr>
        <w:pStyle w:val="ListParagraph"/>
        <w:ind w:left="1080"/>
      </w:pPr>
    </w:p>
    <w:p w:rsidR="005733CF" w:rsidRDefault="005733CF" w:rsidP="00DE228A">
      <w:pPr>
        <w:pStyle w:val="ListParagraph"/>
        <w:ind w:left="1080"/>
      </w:pPr>
    </w:p>
    <w:p w:rsidR="005733CF" w:rsidRPr="006F1600" w:rsidRDefault="005733CF" w:rsidP="00DE228A">
      <w:pPr>
        <w:pStyle w:val="ListParagraph"/>
        <w:numPr>
          <w:ilvl w:val="0"/>
          <w:numId w:val="1"/>
        </w:numPr>
        <w:rPr>
          <w:b/>
        </w:rPr>
      </w:pPr>
      <w:r w:rsidRPr="006F1600">
        <w:rPr>
          <w:b/>
        </w:rPr>
        <w:t>Aşağıdakilerden hangisinde çıkarılan maden yanlış verilmiştir?</w:t>
      </w:r>
    </w:p>
    <w:p w:rsidR="005733CF" w:rsidRDefault="005733CF" w:rsidP="00DE228A">
      <w:pPr>
        <w:pStyle w:val="ListParagraph"/>
      </w:pPr>
      <w:r>
        <w:t xml:space="preserve">           Yöre                             Maden</w:t>
      </w:r>
    </w:p>
    <w:p w:rsidR="005733CF" w:rsidRDefault="005733CF" w:rsidP="00DE228A">
      <w:pPr>
        <w:pStyle w:val="ListParagraph"/>
        <w:numPr>
          <w:ilvl w:val="0"/>
          <w:numId w:val="20"/>
        </w:numPr>
      </w:pPr>
      <w:r>
        <w:t xml:space="preserve">Seydişehir </w:t>
      </w:r>
      <w:r>
        <w:tab/>
      </w:r>
      <w:r>
        <w:tab/>
        <w:t xml:space="preserve">       Boksit</w:t>
      </w:r>
    </w:p>
    <w:p w:rsidR="005733CF" w:rsidRDefault="005733CF" w:rsidP="00DE228A">
      <w:pPr>
        <w:pStyle w:val="ListParagraph"/>
        <w:numPr>
          <w:ilvl w:val="0"/>
          <w:numId w:val="20"/>
        </w:numPr>
      </w:pPr>
      <w:r>
        <w:t xml:space="preserve">Murgul </w:t>
      </w:r>
      <w:r>
        <w:tab/>
      </w:r>
      <w:r>
        <w:tab/>
        <w:t xml:space="preserve">       Bakır</w:t>
      </w:r>
    </w:p>
    <w:p w:rsidR="005733CF" w:rsidRDefault="005733CF" w:rsidP="00DE228A">
      <w:pPr>
        <w:pStyle w:val="ListParagraph"/>
        <w:numPr>
          <w:ilvl w:val="0"/>
          <w:numId w:val="20"/>
        </w:numPr>
      </w:pPr>
      <w:r>
        <w:t xml:space="preserve">Guleman </w:t>
      </w:r>
      <w:r>
        <w:tab/>
      </w:r>
      <w:r>
        <w:tab/>
        <w:t xml:space="preserve">       Krom</w:t>
      </w:r>
    </w:p>
    <w:p w:rsidR="005733CF" w:rsidRDefault="005733CF" w:rsidP="00DE228A">
      <w:pPr>
        <w:pStyle w:val="ListParagraph"/>
        <w:numPr>
          <w:ilvl w:val="0"/>
          <w:numId w:val="20"/>
        </w:numPr>
      </w:pPr>
      <w:r>
        <w:t>Divriği</w:t>
      </w:r>
      <w:r>
        <w:tab/>
      </w:r>
      <w:r>
        <w:tab/>
        <w:t xml:space="preserve">       Uranyum</w:t>
      </w:r>
    </w:p>
    <w:p w:rsidR="005733CF" w:rsidRDefault="005733CF" w:rsidP="00DE228A">
      <w:pPr>
        <w:pStyle w:val="ListParagraph"/>
        <w:numPr>
          <w:ilvl w:val="0"/>
          <w:numId w:val="20"/>
        </w:numPr>
      </w:pPr>
      <w:r>
        <w:t>Afşin</w:t>
      </w:r>
      <w:r>
        <w:tab/>
      </w:r>
      <w:r>
        <w:tab/>
        <w:t xml:space="preserve">       Linyit  </w:t>
      </w:r>
    </w:p>
    <w:p w:rsidR="005733CF" w:rsidRPr="006F1600" w:rsidRDefault="005733CF" w:rsidP="00DE228A">
      <w:pPr>
        <w:pStyle w:val="ListParagraph"/>
        <w:numPr>
          <w:ilvl w:val="0"/>
          <w:numId w:val="1"/>
        </w:numPr>
        <w:rPr>
          <w:b/>
        </w:rPr>
      </w:pPr>
      <w:r w:rsidRPr="006F1600">
        <w:rPr>
          <w:b/>
        </w:rPr>
        <w:t>Aşağıdakilerden hangisi bakır madeninin zengin olduğu yerlerden biri değildir?</w:t>
      </w:r>
    </w:p>
    <w:p w:rsidR="005733CF" w:rsidRDefault="005733CF" w:rsidP="00DE228A">
      <w:pPr>
        <w:pStyle w:val="ListParagraph"/>
        <w:numPr>
          <w:ilvl w:val="0"/>
          <w:numId w:val="21"/>
        </w:numPr>
      </w:pPr>
      <w:r>
        <w:t xml:space="preserve">Murgul </w:t>
      </w:r>
    </w:p>
    <w:p w:rsidR="005733CF" w:rsidRDefault="005733CF" w:rsidP="00DE228A">
      <w:pPr>
        <w:pStyle w:val="ListParagraph"/>
        <w:numPr>
          <w:ilvl w:val="0"/>
          <w:numId w:val="21"/>
        </w:numPr>
      </w:pPr>
      <w:r>
        <w:t xml:space="preserve">Küre </w:t>
      </w:r>
    </w:p>
    <w:p w:rsidR="005733CF" w:rsidRDefault="005733CF" w:rsidP="00DE228A">
      <w:pPr>
        <w:pStyle w:val="ListParagraph"/>
        <w:numPr>
          <w:ilvl w:val="0"/>
          <w:numId w:val="21"/>
        </w:numPr>
      </w:pPr>
      <w:r>
        <w:t xml:space="preserve">Divriği </w:t>
      </w:r>
    </w:p>
    <w:p w:rsidR="005733CF" w:rsidRDefault="005733CF" w:rsidP="00DE228A">
      <w:pPr>
        <w:pStyle w:val="ListParagraph"/>
        <w:numPr>
          <w:ilvl w:val="0"/>
          <w:numId w:val="21"/>
        </w:numPr>
      </w:pPr>
      <w:r>
        <w:t xml:space="preserve">Maden </w:t>
      </w:r>
    </w:p>
    <w:p w:rsidR="005733CF" w:rsidRDefault="005733CF" w:rsidP="00DE228A">
      <w:pPr>
        <w:pStyle w:val="ListParagraph"/>
        <w:numPr>
          <w:ilvl w:val="0"/>
          <w:numId w:val="21"/>
        </w:numPr>
      </w:pPr>
      <w:r>
        <w:t xml:space="preserve">Çayeli </w:t>
      </w:r>
    </w:p>
    <w:p w:rsidR="005733CF" w:rsidRDefault="005733CF" w:rsidP="006F1600"/>
    <w:tbl>
      <w:tblPr>
        <w:tblW w:w="0" w:type="auto"/>
        <w:tblInd w:w="16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40"/>
        <w:gridCol w:w="377"/>
        <w:gridCol w:w="336"/>
        <w:gridCol w:w="373"/>
        <w:gridCol w:w="352"/>
        <w:gridCol w:w="357"/>
      </w:tblGrid>
      <w:tr w:rsidR="005733CF" w:rsidRPr="0086252F" w:rsidTr="0086252F">
        <w:tc>
          <w:tcPr>
            <w:tcW w:w="236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1</w:t>
            </w:r>
          </w:p>
        </w:tc>
        <w:tc>
          <w:tcPr>
            <w:tcW w:w="377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A</w:t>
            </w:r>
          </w:p>
        </w:tc>
        <w:tc>
          <w:tcPr>
            <w:tcW w:w="336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B</w:t>
            </w:r>
          </w:p>
        </w:tc>
        <w:tc>
          <w:tcPr>
            <w:tcW w:w="373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C</w:t>
            </w:r>
          </w:p>
        </w:tc>
        <w:tc>
          <w:tcPr>
            <w:tcW w:w="352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D</w:t>
            </w:r>
          </w:p>
        </w:tc>
        <w:tc>
          <w:tcPr>
            <w:tcW w:w="357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E</w:t>
            </w:r>
          </w:p>
        </w:tc>
      </w:tr>
      <w:tr w:rsidR="005733CF" w:rsidRPr="0086252F" w:rsidTr="0086252F">
        <w:tc>
          <w:tcPr>
            <w:tcW w:w="236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2</w:t>
            </w:r>
          </w:p>
        </w:tc>
        <w:tc>
          <w:tcPr>
            <w:tcW w:w="377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A</w:t>
            </w:r>
          </w:p>
        </w:tc>
        <w:tc>
          <w:tcPr>
            <w:tcW w:w="336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B</w:t>
            </w:r>
          </w:p>
        </w:tc>
        <w:tc>
          <w:tcPr>
            <w:tcW w:w="373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C</w:t>
            </w:r>
          </w:p>
        </w:tc>
        <w:tc>
          <w:tcPr>
            <w:tcW w:w="352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D</w:t>
            </w:r>
          </w:p>
        </w:tc>
        <w:tc>
          <w:tcPr>
            <w:tcW w:w="357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E</w:t>
            </w:r>
          </w:p>
        </w:tc>
      </w:tr>
      <w:tr w:rsidR="005733CF" w:rsidRPr="0086252F" w:rsidTr="0086252F">
        <w:tc>
          <w:tcPr>
            <w:tcW w:w="236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3</w:t>
            </w:r>
          </w:p>
        </w:tc>
        <w:tc>
          <w:tcPr>
            <w:tcW w:w="377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A</w:t>
            </w:r>
          </w:p>
        </w:tc>
        <w:tc>
          <w:tcPr>
            <w:tcW w:w="336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B</w:t>
            </w:r>
          </w:p>
        </w:tc>
        <w:tc>
          <w:tcPr>
            <w:tcW w:w="373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C</w:t>
            </w:r>
          </w:p>
        </w:tc>
        <w:tc>
          <w:tcPr>
            <w:tcW w:w="352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D</w:t>
            </w:r>
          </w:p>
        </w:tc>
        <w:tc>
          <w:tcPr>
            <w:tcW w:w="357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E</w:t>
            </w:r>
          </w:p>
        </w:tc>
      </w:tr>
      <w:tr w:rsidR="005733CF" w:rsidRPr="0086252F" w:rsidTr="0086252F">
        <w:tc>
          <w:tcPr>
            <w:tcW w:w="236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4</w:t>
            </w:r>
          </w:p>
        </w:tc>
        <w:tc>
          <w:tcPr>
            <w:tcW w:w="377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A</w:t>
            </w:r>
          </w:p>
        </w:tc>
        <w:tc>
          <w:tcPr>
            <w:tcW w:w="336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B</w:t>
            </w:r>
          </w:p>
        </w:tc>
        <w:tc>
          <w:tcPr>
            <w:tcW w:w="373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C</w:t>
            </w:r>
          </w:p>
        </w:tc>
        <w:tc>
          <w:tcPr>
            <w:tcW w:w="352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D</w:t>
            </w:r>
          </w:p>
        </w:tc>
        <w:tc>
          <w:tcPr>
            <w:tcW w:w="357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E</w:t>
            </w:r>
          </w:p>
        </w:tc>
      </w:tr>
      <w:tr w:rsidR="005733CF" w:rsidRPr="0086252F" w:rsidTr="0086252F">
        <w:tc>
          <w:tcPr>
            <w:tcW w:w="236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5</w:t>
            </w:r>
          </w:p>
        </w:tc>
        <w:tc>
          <w:tcPr>
            <w:tcW w:w="377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A</w:t>
            </w:r>
          </w:p>
        </w:tc>
        <w:tc>
          <w:tcPr>
            <w:tcW w:w="336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B</w:t>
            </w:r>
          </w:p>
        </w:tc>
        <w:tc>
          <w:tcPr>
            <w:tcW w:w="373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C</w:t>
            </w:r>
          </w:p>
        </w:tc>
        <w:tc>
          <w:tcPr>
            <w:tcW w:w="352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D</w:t>
            </w:r>
          </w:p>
        </w:tc>
        <w:tc>
          <w:tcPr>
            <w:tcW w:w="357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E</w:t>
            </w:r>
          </w:p>
        </w:tc>
      </w:tr>
      <w:tr w:rsidR="005733CF" w:rsidRPr="0086252F" w:rsidTr="0086252F">
        <w:tc>
          <w:tcPr>
            <w:tcW w:w="236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6</w:t>
            </w:r>
          </w:p>
        </w:tc>
        <w:tc>
          <w:tcPr>
            <w:tcW w:w="377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A</w:t>
            </w:r>
          </w:p>
        </w:tc>
        <w:tc>
          <w:tcPr>
            <w:tcW w:w="336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B</w:t>
            </w:r>
          </w:p>
        </w:tc>
        <w:tc>
          <w:tcPr>
            <w:tcW w:w="373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C</w:t>
            </w:r>
          </w:p>
        </w:tc>
        <w:tc>
          <w:tcPr>
            <w:tcW w:w="352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D</w:t>
            </w:r>
          </w:p>
        </w:tc>
        <w:tc>
          <w:tcPr>
            <w:tcW w:w="357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E</w:t>
            </w:r>
          </w:p>
        </w:tc>
      </w:tr>
      <w:tr w:rsidR="005733CF" w:rsidRPr="0086252F" w:rsidTr="0086252F">
        <w:tc>
          <w:tcPr>
            <w:tcW w:w="236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7</w:t>
            </w:r>
          </w:p>
        </w:tc>
        <w:tc>
          <w:tcPr>
            <w:tcW w:w="377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A</w:t>
            </w:r>
          </w:p>
        </w:tc>
        <w:tc>
          <w:tcPr>
            <w:tcW w:w="336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B</w:t>
            </w:r>
          </w:p>
        </w:tc>
        <w:tc>
          <w:tcPr>
            <w:tcW w:w="373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C</w:t>
            </w:r>
          </w:p>
        </w:tc>
        <w:tc>
          <w:tcPr>
            <w:tcW w:w="352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D</w:t>
            </w:r>
          </w:p>
        </w:tc>
        <w:tc>
          <w:tcPr>
            <w:tcW w:w="357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E</w:t>
            </w:r>
          </w:p>
        </w:tc>
      </w:tr>
      <w:tr w:rsidR="005733CF" w:rsidRPr="0086252F" w:rsidTr="0086252F">
        <w:tc>
          <w:tcPr>
            <w:tcW w:w="236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8</w:t>
            </w:r>
          </w:p>
        </w:tc>
        <w:tc>
          <w:tcPr>
            <w:tcW w:w="377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A</w:t>
            </w:r>
          </w:p>
        </w:tc>
        <w:tc>
          <w:tcPr>
            <w:tcW w:w="336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B</w:t>
            </w:r>
          </w:p>
        </w:tc>
        <w:tc>
          <w:tcPr>
            <w:tcW w:w="373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C</w:t>
            </w:r>
          </w:p>
        </w:tc>
        <w:tc>
          <w:tcPr>
            <w:tcW w:w="352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D</w:t>
            </w:r>
          </w:p>
        </w:tc>
        <w:tc>
          <w:tcPr>
            <w:tcW w:w="357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E</w:t>
            </w:r>
          </w:p>
        </w:tc>
      </w:tr>
      <w:tr w:rsidR="005733CF" w:rsidRPr="0086252F" w:rsidTr="0086252F">
        <w:tc>
          <w:tcPr>
            <w:tcW w:w="236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9</w:t>
            </w:r>
          </w:p>
        </w:tc>
        <w:tc>
          <w:tcPr>
            <w:tcW w:w="377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A</w:t>
            </w:r>
          </w:p>
        </w:tc>
        <w:tc>
          <w:tcPr>
            <w:tcW w:w="336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B</w:t>
            </w:r>
          </w:p>
        </w:tc>
        <w:tc>
          <w:tcPr>
            <w:tcW w:w="373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C</w:t>
            </w:r>
          </w:p>
        </w:tc>
        <w:tc>
          <w:tcPr>
            <w:tcW w:w="352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D</w:t>
            </w:r>
          </w:p>
        </w:tc>
        <w:tc>
          <w:tcPr>
            <w:tcW w:w="357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E</w:t>
            </w:r>
          </w:p>
        </w:tc>
      </w:tr>
      <w:tr w:rsidR="005733CF" w:rsidRPr="0086252F" w:rsidTr="0086252F">
        <w:tc>
          <w:tcPr>
            <w:tcW w:w="236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10</w:t>
            </w:r>
          </w:p>
        </w:tc>
        <w:tc>
          <w:tcPr>
            <w:tcW w:w="377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A</w:t>
            </w:r>
          </w:p>
        </w:tc>
        <w:tc>
          <w:tcPr>
            <w:tcW w:w="336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B</w:t>
            </w:r>
          </w:p>
        </w:tc>
        <w:tc>
          <w:tcPr>
            <w:tcW w:w="373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C</w:t>
            </w:r>
          </w:p>
        </w:tc>
        <w:tc>
          <w:tcPr>
            <w:tcW w:w="352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D</w:t>
            </w:r>
          </w:p>
        </w:tc>
        <w:tc>
          <w:tcPr>
            <w:tcW w:w="357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E</w:t>
            </w:r>
          </w:p>
        </w:tc>
      </w:tr>
      <w:tr w:rsidR="005733CF" w:rsidRPr="0086252F" w:rsidTr="0086252F">
        <w:tc>
          <w:tcPr>
            <w:tcW w:w="236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11</w:t>
            </w:r>
          </w:p>
        </w:tc>
        <w:tc>
          <w:tcPr>
            <w:tcW w:w="377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A</w:t>
            </w:r>
          </w:p>
        </w:tc>
        <w:tc>
          <w:tcPr>
            <w:tcW w:w="336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B</w:t>
            </w:r>
          </w:p>
        </w:tc>
        <w:tc>
          <w:tcPr>
            <w:tcW w:w="373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C</w:t>
            </w:r>
          </w:p>
        </w:tc>
        <w:tc>
          <w:tcPr>
            <w:tcW w:w="352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D</w:t>
            </w:r>
          </w:p>
        </w:tc>
        <w:tc>
          <w:tcPr>
            <w:tcW w:w="357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E</w:t>
            </w:r>
          </w:p>
        </w:tc>
      </w:tr>
      <w:tr w:rsidR="005733CF" w:rsidRPr="0086252F" w:rsidTr="0086252F">
        <w:tc>
          <w:tcPr>
            <w:tcW w:w="236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12</w:t>
            </w:r>
          </w:p>
        </w:tc>
        <w:tc>
          <w:tcPr>
            <w:tcW w:w="377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A</w:t>
            </w:r>
          </w:p>
        </w:tc>
        <w:tc>
          <w:tcPr>
            <w:tcW w:w="336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B</w:t>
            </w:r>
          </w:p>
        </w:tc>
        <w:tc>
          <w:tcPr>
            <w:tcW w:w="373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C</w:t>
            </w:r>
          </w:p>
        </w:tc>
        <w:tc>
          <w:tcPr>
            <w:tcW w:w="352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D</w:t>
            </w:r>
          </w:p>
        </w:tc>
        <w:tc>
          <w:tcPr>
            <w:tcW w:w="357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E</w:t>
            </w:r>
          </w:p>
        </w:tc>
      </w:tr>
      <w:tr w:rsidR="005733CF" w:rsidRPr="0086252F" w:rsidTr="0086252F">
        <w:tc>
          <w:tcPr>
            <w:tcW w:w="236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13</w:t>
            </w:r>
          </w:p>
        </w:tc>
        <w:tc>
          <w:tcPr>
            <w:tcW w:w="377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A</w:t>
            </w:r>
          </w:p>
        </w:tc>
        <w:tc>
          <w:tcPr>
            <w:tcW w:w="336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B</w:t>
            </w:r>
          </w:p>
        </w:tc>
        <w:tc>
          <w:tcPr>
            <w:tcW w:w="373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C</w:t>
            </w:r>
          </w:p>
        </w:tc>
        <w:tc>
          <w:tcPr>
            <w:tcW w:w="352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D</w:t>
            </w:r>
          </w:p>
        </w:tc>
        <w:tc>
          <w:tcPr>
            <w:tcW w:w="357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E</w:t>
            </w:r>
          </w:p>
        </w:tc>
      </w:tr>
      <w:tr w:rsidR="005733CF" w:rsidRPr="0086252F" w:rsidTr="0086252F">
        <w:tc>
          <w:tcPr>
            <w:tcW w:w="236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14</w:t>
            </w:r>
          </w:p>
        </w:tc>
        <w:tc>
          <w:tcPr>
            <w:tcW w:w="377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A</w:t>
            </w:r>
          </w:p>
        </w:tc>
        <w:tc>
          <w:tcPr>
            <w:tcW w:w="336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B</w:t>
            </w:r>
          </w:p>
        </w:tc>
        <w:tc>
          <w:tcPr>
            <w:tcW w:w="373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C</w:t>
            </w:r>
          </w:p>
        </w:tc>
        <w:tc>
          <w:tcPr>
            <w:tcW w:w="352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D</w:t>
            </w:r>
          </w:p>
        </w:tc>
        <w:tc>
          <w:tcPr>
            <w:tcW w:w="357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E</w:t>
            </w:r>
          </w:p>
        </w:tc>
      </w:tr>
      <w:tr w:rsidR="005733CF" w:rsidRPr="0086252F" w:rsidTr="0086252F">
        <w:tc>
          <w:tcPr>
            <w:tcW w:w="236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15</w:t>
            </w:r>
          </w:p>
        </w:tc>
        <w:tc>
          <w:tcPr>
            <w:tcW w:w="377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A</w:t>
            </w:r>
          </w:p>
        </w:tc>
        <w:tc>
          <w:tcPr>
            <w:tcW w:w="336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B</w:t>
            </w:r>
          </w:p>
        </w:tc>
        <w:tc>
          <w:tcPr>
            <w:tcW w:w="373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C</w:t>
            </w:r>
          </w:p>
        </w:tc>
        <w:tc>
          <w:tcPr>
            <w:tcW w:w="352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D</w:t>
            </w:r>
          </w:p>
        </w:tc>
        <w:tc>
          <w:tcPr>
            <w:tcW w:w="357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E</w:t>
            </w:r>
          </w:p>
        </w:tc>
      </w:tr>
      <w:tr w:rsidR="005733CF" w:rsidRPr="0086252F" w:rsidTr="0086252F">
        <w:tc>
          <w:tcPr>
            <w:tcW w:w="236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16</w:t>
            </w:r>
          </w:p>
        </w:tc>
        <w:tc>
          <w:tcPr>
            <w:tcW w:w="377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A</w:t>
            </w:r>
          </w:p>
        </w:tc>
        <w:tc>
          <w:tcPr>
            <w:tcW w:w="336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B</w:t>
            </w:r>
          </w:p>
        </w:tc>
        <w:tc>
          <w:tcPr>
            <w:tcW w:w="373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C</w:t>
            </w:r>
          </w:p>
        </w:tc>
        <w:tc>
          <w:tcPr>
            <w:tcW w:w="352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D</w:t>
            </w:r>
          </w:p>
        </w:tc>
        <w:tc>
          <w:tcPr>
            <w:tcW w:w="357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E</w:t>
            </w:r>
          </w:p>
        </w:tc>
      </w:tr>
      <w:tr w:rsidR="005733CF" w:rsidRPr="0086252F" w:rsidTr="0086252F">
        <w:tc>
          <w:tcPr>
            <w:tcW w:w="236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17</w:t>
            </w:r>
          </w:p>
        </w:tc>
        <w:tc>
          <w:tcPr>
            <w:tcW w:w="377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A</w:t>
            </w:r>
          </w:p>
        </w:tc>
        <w:tc>
          <w:tcPr>
            <w:tcW w:w="336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B</w:t>
            </w:r>
          </w:p>
        </w:tc>
        <w:tc>
          <w:tcPr>
            <w:tcW w:w="373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C</w:t>
            </w:r>
          </w:p>
        </w:tc>
        <w:tc>
          <w:tcPr>
            <w:tcW w:w="352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D</w:t>
            </w:r>
          </w:p>
        </w:tc>
        <w:tc>
          <w:tcPr>
            <w:tcW w:w="357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E</w:t>
            </w:r>
          </w:p>
        </w:tc>
      </w:tr>
      <w:tr w:rsidR="005733CF" w:rsidRPr="0086252F" w:rsidTr="0086252F">
        <w:tc>
          <w:tcPr>
            <w:tcW w:w="236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18</w:t>
            </w:r>
          </w:p>
        </w:tc>
        <w:tc>
          <w:tcPr>
            <w:tcW w:w="377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A</w:t>
            </w:r>
          </w:p>
        </w:tc>
        <w:tc>
          <w:tcPr>
            <w:tcW w:w="336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B</w:t>
            </w:r>
          </w:p>
        </w:tc>
        <w:tc>
          <w:tcPr>
            <w:tcW w:w="373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C</w:t>
            </w:r>
          </w:p>
        </w:tc>
        <w:tc>
          <w:tcPr>
            <w:tcW w:w="352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D</w:t>
            </w:r>
          </w:p>
        </w:tc>
        <w:tc>
          <w:tcPr>
            <w:tcW w:w="357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E</w:t>
            </w:r>
          </w:p>
        </w:tc>
      </w:tr>
      <w:tr w:rsidR="005733CF" w:rsidRPr="0086252F" w:rsidTr="0086252F">
        <w:tc>
          <w:tcPr>
            <w:tcW w:w="236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19</w:t>
            </w:r>
          </w:p>
        </w:tc>
        <w:tc>
          <w:tcPr>
            <w:tcW w:w="377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A</w:t>
            </w:r>
          </w:p>
        </w:tc>
        <w:tc>
          <w:tcPr>
            <w:tcW w:w="336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B</w:t>
            </w:r>
          </w:p>
        </w:tc>
        <w:tc>
          <w:tcPr>
            <w:tcW w:w="373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C</w:t>
            </w:r>
          </w:p>
        </w:tc>
        <w:tc>
          <w:tcPr>
            <w:tcW w:w="352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D</w:t>
            </w:r>
          </w:p>
        </w:tc>
        <w:tc>
          <w:tcPr>
            <w:tcW w:w="357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E</w:t>
            </w:r>
          </w:p>
        </w:tc>
      </w:tr>
      <w:tr w:rsidR="005733CF" w:rsidRPr="0086252F" w:rsidTr="0086252F">
        <w:tc>
          <w:tcPr>
            <w:tcW w:w="236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20</w:t>
            </w:r>
          </w:p>
        </w:tc>
        <w:tc>
          <w:tcPr>
            <w:tcW w:w="377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A</w:t>
            </w:r>
          </w:p>
        </w:tc>
        <w:tc>
          <w:tcPr>
            <w:tcW w:w="336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B</w:t>
            </w:r>
          </w:p>
        </w:tc>
        <w:tc>
          <w:tcPr>
            <w:tcW w:w="373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C</w:t>
            </w:r>
          </w:p>
        </w:tc>
        <w:tc>
          <w:tcPr>
            <w:tcW w:w="352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D</w:t>
            </w:r>
          </w:p>
        </w:tc>
        <w:tc>
          <w:tcPr>
            <w:tcW w:w="357" w:type="dxa"/>
          </w:tcPr>
          <w:p w:rsidR="005733CF" w:rsidRPr="0086252F" w:rsidRDefault="005733CF" w:rsidP="0086252F">
            <w:pPr>
              <w:spacing w:after="0" w:line="240" w:lineRule="auto"/>
            </w:pPr>
            <w:r w:rsidRPr="0086252F">
              <w:t>E</w:t>
            </w:r>
          </w:p>
        </w:tc>
      </w:tr>
    </w:tbl>
    <w:p w:rsidR="005733CF" w:rsidRDefault="005733CF" w:rsidP="006F1600"/>
    <w:p w:rsidR="005733CF" w:rsidRPr="006F1600" w:rsidRDefault="005733CF" w:rsidP="006F1600">
      <w:pPr>
        <w:rPr>
          <w:b/>
        </w:rPr>
      </w:pPr>
      <w:r w:rsidRPr="006F1600">
        <w:rPr>
          <w:b/>
        </w:rPr>
        <w:t>Her soru 5 puandır. Başarılar Dilerim…</w:t>
      </w:r>
    </w:p>
    <w:p w:rsidR="005733CF" w:rsidRDefault="005733CF" w:rsidP="006F1600">
      <w:pPr>
        <w:rPr>
          <w:b/>
        </w:rPr>
      </w:pPr>
      <w:r w:rsidRPr="006F1600">
        <w:rPr>
          <w:b/>
        </w:rPr>
        <w:t xml:space="preserve">        ‘’Her seçim bir vazgeçiştir’’.</w:t>
      </w:r>
    </w:p>
    <w:p w:rsidR="005733CF" w:rsidRPr="006F1600" w:rsidRDefault="005733CF" w:rsidP="006F1600">
      <w:pPr>
        <w:rPr>
          <w:b/>
        </w:rPr>
      </w:pPr>
      <w:r>
        <w:rPr>
          <w:b/>
        </w:rPr>
        <w:t xml:space="preserve">                     Sedat KAYA</w:t>
      </w:r>
    </w:p>
    <w:p w:rsidR="005733CF" w:rsidRPr="006F1600" w:rsidRDefault="005733CF" w:rsidP="009A1F61">
      <w:pPr>
        <w:ind w:left="360"/>
        <w:rPr>
          <w:b/>
        </w:rPr>
      </w:pPr>
    </w:p>
    <w:p w:rsidR="005733CF" w:rsidRPr="006F1600" w:rsidRDefault="005733CF" w:rsidP="00B72F63">
      <w:pPr>
        <w:rPr>
          <w:b/>
        </w:rPr>
      </w:pPr>
    </w:p>
    <w:sectPr w:rsidR="005733CF" w:rsidRPr="006F1600" w:rsidSect="0062212C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818CF"/>
    <w:multiLevelType w:val="hybridMultilevel"/>
    <w:tmpl w:val="75F47AB4"/>
    <w:lvl w:ilvl="0" w:tplc="393CFACE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01001CED"/>
    <w:multiLevelType w:val="hybridMultilevel"/>
    <w:tmpl w:val="95D224E8"/>
    <w:lvl w:ilvl="0" w:tplc="2EBE89BC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04A90161"/>
    <w:multiLevelType w:val="hybridMultilevel"/>
    <w:tmpl w:val="57908458"/>
    <w:lvl w:ilvl="0" w:tplc="917262D0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06D01012"/>
    <w:multiLevelType w:val="hybridMultilevel"/>
    <w:tmpl w:val="450A04DE"/>
    <w:lvl w:ilvl="0" w:tplc="89BE9E80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0A4D4BE9"/>
    <w:multiLevelType w:val="hybridMultilevel"/>
    <w:tmpl w:val="E01291C2"/>
    <w:lvl w:ilvl="0" w:tplc="3E0815F0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0F0315EC"/>
    <w:multiLevelType w:val="hybridMultilevel"/>
    <w:tmpl w:val="B9A2FB14"/>
    <w:lvl w:ilvl="0" w:tplc="64BAAF6E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1089152D"/>
    <w:multiLevelType w:val="hybridMultilevel"/>
    <w:tmpl w:val="73C6F33A"/>
    <w:lvl w:ilvl="0" w:tplc="F59E72DA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1D161510"/>
    <w:multiLevelType w:val="hybridMultilevel"/>
    <w:tmpl w:val="C0062724"/>
    <w:lvl w:ilvl="0" w:tplc="610EB510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20675872"/>
    <w:multiLevelType w:val="hybridMultilevel"/>
    <w:tmpl w:val="8744CE80"/>
    <w:lvl w:ilvl="0" w:tplc="DBE0BCAC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22EC6C31"/>
    <w:multiLevelType w:val="hybridMultilevel"/>
    <w:tmpl w:val="810C1006"/>
    <w:lvl w:ilvl="0" w:tplc="B17C7B9C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267F10C3"/>
    <w:multiLevelType w:val="hybridMultilevel"/>
    <w:tmpl w:val="D750C388"/>
    <w:lvl w:ilvl="0" w:tplc="96CED14C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2D4862B7"/>
    <w:multiLevelType w:val="hybridMultilevel"/>
    <w:tmpl w:val="9972559A"/>
    <w:lvl w:ilvl="0" w:tplc="E72040D4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31F4268B"/>
    <w:multiLevelType w:val="hybridMultilevel"/>
    <w:tmpl w:val="AD60BF94"/>
    <w:lvl w:ilvl="0" w:tplc="08864692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367A3086"/>
    <w:multiLevelType w:val="hybridMultilevel"/>
    <w:tmpl w:val="62221990"/>
    <w:lvl w:ilvl="0" w:tplc="7AB634FE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36E8283E"/>
    <w:multiLevelType w:val="hybridMultilevel"/>
    <w:tmpl w:val="6F3600E4"/>
    <w:lvl w:ilvl="0" w:tplc="5D96C8C2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3DB93492"/>
    <w:multiLevelType w:val="hybridMultilevel"/>
    <w:tmpl w:val="F71ECBCE"/>
    <w:lvl w:ilvl="0" w:tplc="670834CC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45620DE2"/>
    <w:multiLevelType w:val="hybridMultilevel"/>
    <w:tmpl w:val="7716013A"/>
    <w:lvl w:ilvl="0" w:tplc="18BAF71C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>
    <w:nsid w:val="45FC1EFC"/>
    <w:multiLevelType w:val="hybridMultilevel"/>
    <w:tmpl w:val="7D92E9A4"/>
    <w:lvl w:ilvl="0" w:tplc="7114A432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4F8559AC"/>
    <w:multiLevelType w:val="hybridMultilevel"/>
    <w:tmpl w:val="6438420E"/>
    <w:lvl w:ilvl="0" w:tplc="6A40BA26">
      <w:start w:val="1"/>
      <w:numFmt w:val="decimal"/>
      <w:lvlText w:val="%1-"/>
      <w:lvlJc w:val="left"/>
      <w:pPr>
        <w:ind w:left="644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D705FB5"/>
    <w:multiLevelType w:val="hybridMultilevel"/>
    <w:tmpl w:val="98CA04C6"/>
    <w:lvl w:ilvl="0" w:tplc="B854F954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>
    <w:nsid w:val="7CF51EF5"/>
    <w:multiLevelType w:val="hybridMultilevel"/>
    <w:tmpl w:val="352E82EC"/>
    <w:lvl w:ilvl="0" w:tplc="9A3EE8C4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8"/>
  </w:num>
  <w:num w:numId="2">
    <w:abstractNumId w:val="15"/>
  </w:num>
  <w:num w:numId="3">
    <w:abstractNumId w:val="1"/>
  </w:num>
  <w:num w:numId="4">
    <w:abstractNumId w:val="0"/>
  </w:num>
  <w:num w:numId="5">
    <w:abstractNumId w:val="8"/>
  </w:num>
  <w:num w:numId="6">
    <w:abstractNumId w:val="6"/>
  </w:num>
  <w:num w:numId="7">
    <w:abstractNumId w:val="3"/>
  </w:num>
  <w:num w:numId="8">
    <w:abstractNumId w:val="11"/>
  </w:num>
  <w:num w:numId="9">
    <w:abstractNumId w:val="19"/>
  </w:num>
  <w:num w:numId="10">
    <w:abstractNumId w:val="10"/>
  </w:num>
  <w:num w:numId="11">
    <w:abstractNumId w:val="17"/>
  </w:num>
  <w:num w:numId="12">
    <w:abstractNumId w:val="9"/>
  </w:num>
  <w:num w:numId="13">
    <w:abstractNumId w:val="7"/>
  </w:num>
  <w:num w:numId="14">
    <w:abstractNumId w:val="5"/>
  </w:num>
  <w:num w:numId="15">
    <w:abstractNumId w:val="4"/>
  </w:num>
  <w:num w:numId="16">
    <w:abstractNumId w:val="20"/>
  </w:num>
  <w:num w:numId="17">
    <w:abstractNumId w:val="13"/>
  </w:num>
  <w:num w:numId="18">
    <w:abstractNumId w:val="16"/>
  </w:num>
  <w:num w:numId="19">
    <w:abstractNumId w:val="12"/>
  </w:num>
  <w:num w:numId="20">
    <w:abstractNumId w:val="2"/>
  </w:num>
  <w:num w:numId="2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2212C"/>
    <w:rsid w:val="0006687F"/>
    <w:rsid w:val="000E2849"/>
    <w:rsid w:val="00367D42"/>
    <w:rsid w:val="0037209F"/>
    <w:rsid w:val="00394E1E"/>
    <w:rsid w:val="005733CF"/>
    <w:rsid w:val="0062212C"/>
    <w:rsid w:val="006631BA"/>
    <w:rsid w:val="00666C2C"/>
    <w:rsid w:val="006F1600"/>
    <w:rsid w:val="007207B8"/>
    <w:rsid w:val="0086252F"/>
    <w:rsid w:val="009A1F61"/>
    <w:rsid w:val="00AA1D71"/>
    <w:rsid w:val="00B72F63"/>
    <w:rsid w:val="00DE22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7D42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2212C"/>
    <w:pPr>
      <w:ind w:left="720"/>
      <w:contextualSpacing/>
    </w:pPr>
  </w:style>
  <w:style w:type="table" w:styleId="TableGrid">
    <w:name w:val="Table Grid"/>
    <w:basedOn w:val="TableNormal"/>
    <w:uiPriority w:val="99"/>
    <w:rsid w:val="006F160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6631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631B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75</TotalTime>
  <Pages>2</Pages>
  <Words>527</Words>
  <Characters>3009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sedat</dc:creator>
  <cp:keywords/>
  <dc:description/>
  <cp:lastModifiedBy>BİRSEN</cp:lastModifiedBy>
  <cp:revision>13</cp:revision>
  <cp:lastPrinted>2014-12-23T08:06:00Z</cp:lastPrinted>
  <dcterms:created xsi:type="dcterms:W3CDTF">2013-01-03T18:07:00Z</dcterms:created>
  <dcterms:modified xsi:type="dcterms:W3CDTF">2015-10-22T18:39:00Z</dcterms:modified>
</cp:coreProperties>
</file>