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C8" w:rsidRPr="007A74D0" w:rsidRDefault="00FF48C8" w:rsidP="00EF54CF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İLE </w:t>
      </w:r>
      <w:bookmarkStart w:id="0" w:name="_GoBack"/>
      <w:bookmarkEnd w:id="0"/>
      <w:r w:rsidRPr="007A74D0">
        <w:rPr>
          <w:sz w:val="28"/>
          <w:szCs w:val="28"/>
        </w:rPr>
        <w:t>ZİHİNDEN TOPLAMA VE ÇIKARMA İŞLEMİ</w:t>
      </w:r>
    </w:p>
    <w:p w:rsidR="00FF48C8" w:rsidRDefault="00FF48C8" w:rsidP="00EF54CF">
      <w:pPr>
        <w:jc w:val="center"/>
      </w:pPr>
      <w:r>
        <w:rPr>
          <w:noProof/>
          <w:lang w:eastAsia="tr-TR"/>
        </w:rPr>
        <w:pict>
          <v:roundrect id="Yuvarlatılmış Dikdörtgen 5" o:spid="_x0000_s1026" style="position:absolute;left:0;text-align:left;margin-left:391pt;margin-top:9.8pt;width:49.5pt;height:31.5pt;z-index:251651072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7" style="position:absolute;left:0;text-align:left;margin-left:279.55pt;margin-top:9.3pt;width:49.5pt;height:31.5pt;z-index:251650048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left:0;text-align:left;margin-left:123.6pt;margin-top:13.05pt;width:49.5pt;height:31.5pt;z-index:251649024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0F5875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left:0;text-align:left;margin-left:9.15pt;margin-top:12.65pt;width:49.5pt;height:31.5pt;z-index:251648000;visibility:visible;v-text-anchor:middle" arcsize="10923f" strokeweight="1pt">
            <v:stroke joinstyle="miter"/>
            <v:textbox>
              <w:txbxContent>
                <w:p w:rsidR="00FF48C8" w:rsidRPr="000F5875" w:rsidRDefault="00FF48C8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</w:p>
    <w:p w:rsidR="00FF48C8" w:rsidRDefault="00FF48C8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4D62DC">
              <w:rPr>
                <w:sz w:val="40"/>
                <w:szCs w:val="40"/>
              </w:rPr>
              <w:t>15</w:t>
            </w: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25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4D62DC">
              <w:rPr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32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  <w:r>
        <w:rPr>
          <w:noProof/>
          <w:lang w:eastAsia="tr-TR"/>
        </w:rPr>
        <w:pict>
          <v:roundrect id="Yuvarlatılmış Dikdörtgen 12" o:spid="_x0000_s1030" style="position:absolute;left:0;text-align:left;margin-left:391pt;margin-top:10.55pt;width:49.5pt;height:31.5pt;z-index:251655168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1" style="position:absolute;left:0;text-align:left;margin-left:279.55pt;margin-top:10.8pt;width:49.5pt;height:31.5pt;z-index:251654144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2" style="position:absolute;left:0;text-align:left;margin-left:123.6pt;margin-top:12.3pt;width:49.5pt;height:31.5pt;z-index:251653120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3" style="position:absolute;left:0;text-align:left;margin-left:9.15pt;margin-top:12.65pt;width:49.5pt;height:31.5pt;z-index:251652096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</w:p>
    <w:p w:rsidR="00FF48C8" w:rsidRDefault="00FF48C8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10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47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  <w:r>
        <w:rPr>
          <w:noProof/>
          <w:lang w:eastAsia="tr-TR"/>
        </w:rPr>
        <w:pict>
          <v:roundrect id="Yuvarlatılmış Dikdörtgen 16" o:spid="_x0000_s1034" style="position:absolute;left:0;text-align:left;margin-left:391pt;margin-top:12.8pt;width:49.5pt;height:31.5pt;z-index:251659264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5" style="position:absolute;left:0;text-align:left;margin-left:274.3pt;margin-top:10.05pt;width:49.5pt;height:31.5pt;z-index:251658240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left:0;text-align:left;margin-left:123.6pt;margin-top:12.3pt;width:49.5pt;height:31.5pt;z-index:251657216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7" style="position:absolute;left:0;text-align:left;margin-left:9.15pt;margin-top:12.65pt;width:49.5pt;height:31.5pt;z-index:251656192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</w:p>
    <w:p w:rsidR="00FF48C8" w:rsidRDefault="00FF48C8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16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50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  <w:r>
        <w:rPr>
          <w:noProof/>
          <w:lang w:eastAsia="tr-TR"/>
        </w:rPr>
        <w:pict>
          <v:roundrect id="Yuvarlatılmış Dikdörtgen 20" o:spid="_x0000_s1038" style="position:absolute;left:0;text-align:left;margin-left:391pt;margin-top:12.05pt;width:49.5pt;height:31.5pt;z-index:251663360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39" style="position:absolute;left:0;text-align:left;margin-left:279.55pt;margin-top:10.8pt;width:49.5pt;height:31.5pt;z-index:251662336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0" style="position:absolute;left:0;text-align:left;margin-left:123.6pt;margin-top:12.3pt;width:49.5pt;height:31.5pt;z-index:251661312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1" style="position:absolute;left:0;text-align:left;margin-left:9.15pt;margin-top:12.65pt;width:49.5pt;height:31.5pt;z-index:251660288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</w:p>
    <w:p w:rsidR="00FF48C8" w:rsidRDefault="00FF48C8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75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83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  <w:r>
        <w:rPr>
          <w:noProof/>
          <w:lang w:eastAsia="tr-TR"/>
        </w:rPr>
        <w:pict>
          <v:roundrect id="Yuvarlatılmış Dikdörtgen 24" o:spid="_x0000_s1042" style="position:absolute;left:0;text-align:left;margin-left:391pt;margin-top:10.55pt;width:49.5pt;height:31.5pt;z-index:251667456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3" style="position:absolute;left:0;text-align:left;margin-left:279.55pt;margin-top:10.05pt;width:49.5pt;height:31.5pt;z-index:251666432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4" style="position:absolute;left:0;text-align:left;margin-left:123.6pt;margin-top:12.3pt;width:49.5pt;height:31.5pt;z-index:251665408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 w:rsidRPr="000F5875"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5" style="position:absolute;left:0;text-align:left;margin-left:9.15pt;margin-top:12.65pt;width:49.5pt;height:31.5pt;z-index:251664384;visibility:visible;v-text-anchor:middle" arcsize="10923f" fillcolor="window" strokecolor="windowText" strokeweight="1pt">
            <v:stroke joinstyle="miter"/>
            <v:textbox>
              <w:txbxContent>
                <w:p w:rsidR="00FF48C8" w:rsidRPr="000F5875" w:rsidRDefault="00FF48C8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>- 10</w:t>
                  </w:r>
                </w:p>
              </w:txbxContent>
            </v:textbox>
          </v:roundrect>
        </w:pict>
      </w:r>
    </w:p>
    <w:p w:rsidR="00FF48C8" w:rsidRDefault="00FF48C8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90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FF48C8" w:rsidRPr="004D62DC">
        <w:trPr>
          <w:trHeight w:val="1313"/>
        </w:trPr>
        <w:tc>
          <w:tcPr>
            <w:tcW w:w="121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D62DC">
              <w:rPr>
                <w:rFonts w:ascii="Comic Sans MS" w:hAnsi="Comic Sans MS" w:cs="Comic Sans MS"/>
                <w:sz w:val="56"/>
                <w:szCs w:val="56"/>
              </w:rPr>
              <w:t>29</w:t>
            </w:r>
          </w:p>
        </w:tc>
        <w:tc>
          <w:tcPr>
            <w:tcW w:w="1047" w:type="dxa"/>
            <w:vAlign w:val="center"/>
          </w:tcPr>
          <w:p w:rsidR="00FF48C8" w:rsidRPr="004D62DC" w:rsidRDefault="00FF48C8" w:rsidP="004D62DC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FF48C8" w:rsidRDefault="00FF48C8" w:rsidP="00EF54CF">
      <w:pPr>
        <w:jc w:val="center"/>
      </w:pPr>
    </w:p>
    <w:p w:rsidR="00FF48C8" w:rsidRDefault="00FF48C8" w:rsidP="00EF54CF">
      <w:pPr>
        <w:jc w:val="center"/>
      </w:pPr>
      <w:hyperlink r:id="rId5" w:history="1">
        <w:r w:rsidRPr="00F153F2">
          <w:rPr>
            <w:rStyle w:val="Hyperlink"/>
          </w:rPr>
          <w:t>www.sorubak.com</w:t>
        </w:r>
      </w:hyperlink>
      <w:r>
        <w:t xml:space="preserve"> </w:t>
      </w:r>
    </w:p>
    <w:p w:rsidR="00FF48C8" w:rsidRDefault="00FF48C8" w:rsidP="00EF54CF">
      <w:pPr>
        <w:jc w:val="center"/>
      </w:pPr>
    </w:p>
    <w:sectPr w:rsidR="00FF48C8" w:rsidSect="00EF54CF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E768C"/>
    <w:multiLevelType w:val="hybridMultilevel"/>
    <w:tmpl w:val="67A81C6A"/>
    <w:lvl w:ilvl="0" w:tplc="845679C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AB2"/>
    <w:rsid w:val="000969CC"/>
    <w:rsid w:val="000F5875"/>
    <w:rsid w:val="001D576B"/>
    <w:rsid w:val="002F6D23"/>
    <w:rsid w:val="004D098E"/>
    <w:rsid w:val="004D62DC"/>
    <w:rsid w:val="007024C2"/>
    <w:rsid w:val="007A74D0"/>
    <w:rsid w:val="00813827"/>
    <w:rsid w:val="0082433A"/>
    <w:rsid w:val="00DC4E32"/>
    <w:rsid w:val="00EF54CF"/>
    <w:rsid w:val="00F153F2"/>
    <w:rsid w:val="00F27AB2"/>
    <w:rsid w:val="00FF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6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58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F5875"/>
    <w:pPr>
      <w:ind w:left="720"/>
    </w:pPr>
  </w:style>
  <w:style w:type="paragraph" w:styleId="NoSpacing">
    <w:name w:val="No Spacing"/>
    <w:uiPriority w:val="99"/>
    <w:qFormat/>
    <w:rsid w:val="007A74D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DC4E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30</Words>
  <Characters>172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uygun</dc:creator>
  <cp:keywords>www.sorubak.com</cp:keywords>
  <dc:description/>
  <cp:lastModifiedBy>edanur</cp:lastModifiedBy>
  <cp:revision>8</cp:revision>
  <dcterms:created xsi:type="dcterms:W3CDTF">2015-02-20T09:15:00Z</dcterms:created>
  <dcterms:modified xsi:type="dcterms:W3CDTF">2015-02-22T11:45:00Z</dcterms:modified>
</cp:coreProperties>
</file>