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F09" w:rsidRPr="00313A21" w:rsidRDefault="00C76F09" w:rsidP="00FD681D">
      <w:pPr>
        <w:spacing w:line="240" w:lineRule="auto"/>
        <w:rPr>
          <w:rFonts w:ascii="Times New Roman" w:hAnsi="Times New Roman"/>
          <w:b/>
          <w:sz w:val="20"/>
          <w:szCs w:val="20"/>
        </w:rPr>
        <w:sectPr w:rsidR="00C76F09" w:rsidRPr="00313A21" w:rsidSect="00A72AB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0"/>
          <w:szCs w:val="20"/>
        </w:rPr>
        <w:t xml:space="preserve">                     </w:t>
      </w:r>
      <w:r w:rsidRPr="00313A21">
        <w:rPr>
          <w:rFonts w:ascii="Times New Roman" w:hAnsi="Times New Roman"/>
          <w:b/>
          <w:sz w:val="20"/>
          <w:szCs w:val="20"/>
        </w:rPr>
        <w:t>10. SINIF TÜRK EDEBİYATI 2. YAZILI SORULARI</w:t>
      </w:r>
    </w:p>
    <w:p w:rsidR="00C76F09" w:rsidRPr="00313A21" w:rsidRDefault="00C76F09" w:rsidP="00313A2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313A21">
        <w:rPr>
          <w:rFonts w:ascii="Times New Roman" w:hAnsi="Times New Roman"/>
          <w:sz w:val="20"/>
          <w:szCs w:val="20"/>
        </w:rPr>
        <w:t>Bu parçada numaralanmış cümlelerin hangisinde bilgi yanlışlığı yapılmıştır?(destan dönemi)</w:t>
      </w:r>
    </w:p>
    <w:p w:rsidR="00C76F09" w:rsidRPr="00313A21" w:rsidRDefault="00C76F09" w:rsidP="00174BE4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313A21">
        <w:rPr>
          <w:rFonts w:ascii="Times New Roman" w:hAnsi="Times New Roman"/>
          <w:sz w:val="20"/>
          <w:szCs w:val="20"/>
        </w:rPr>
        <w:t>Göktürk Yazıtlarıyla ilgili aşağıdaki bilgilerden hangisi yanlıştır?</w:t>
      </w:r>
    </w:p>
    <w:p w:rsidR="00C76F09" w:rsidRPr="00313A21" w:rsidRDefault="00C76F09" w:rsidP="0075126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13A21">
        <w:rPr>
          <w:rFonts w:ascii="Times New Roman" w:hAnsi="Times New Roman"/>
          <w:sz w:val="20"/>
          <w:szCs w:val="20"/>
        </w:rPr>
        <w:t>Aşağıdakilerden hangisinde Türklerin İslamiyet’e girmesiyle meydana gelen değişiklerle ilgili olarak yanlışlık yapılmıştır?</w:t>
      </w:r>
    </w:p>
    <w:p w:rsidR="00C76F09" w:rsidRPr="00313A21" w:rsidRDefault="00C76F09" w:rsidP="00320E77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313A21">
        <w:rPr>
          <w:rFonts w:ascii="Times New Roman" w:hAnsi="Times New Roman"/>
          <w:sz w:val="20"/>
          <w:szCs w:val="20"/>
        </w:rPr>
        <w:t xml:space="preserve">Divan-ı </w:t>
      </w:r>
      <w:r>
        <w:rPr>
          <w:rFonts w:ascii="Times New Roman" w:hAnsi="Times New Roman"/>
          <w:sz w:val="20"/>
          <w:szCs w:val="20"/>
        </w:rPr>
        <w:t>Lügat’ it Türk</w:t>
      </w:r>
      <w:r w:rsidRPr="00313A21">
        <w:rPr>
          <w:rFonts w:ascii="Times New Roman" w:hAnsi="Times New Roman"/>
          <w:sz w:val="20"/>
          <w:szCs w:val="20"/>
        </w:rPr>
        <w:t xml:space="preserve"> ile ilgili aşağıdaki bilgilerden hangisi yanlıştır?</w:t>
      </w:r>
    </w:p>
    <w:p w:rsidR="00C76F09" w:rsidRPr="00320E77" w:rsidRDefault="00C76F09" w:rsidP="00320E77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320E77">
        <w:rPr>
          <w:rFonts w:ascii="Times New Roman" w:hAnsi="Times New Roman"/>
          <w:sz w:val="20"/>
          <w:szCs w:val="20"/>
        </w:rPr>
        <w:t>Atabet’ ül Hakayık ile ilgili aşağıdaki bilgilerden hangisi yanlıştır?</w:t>
      </w:r>
    </w:p>
    <w:p w:rsidR="00C76F09" w:rsidRPr="00313A21" w:rsidRDefault="00C76F09" w:rsidP="00174BE4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313A21">
        <w:rPr>
          <w:rFonts w:ascii="Times New Roman" w:hAnsi="Times New Roman"/>
          <w:sz w:val="20"/>
          <w:szCs w:val="20"/>
        </w:rPr>
        <w:t>Divan-ı Hikmet ile ilgili aşağıdaki bilgilerden hangisi yanlıştır?</w:t>
      </w:r>
    </w:p>
    <w:p w:rsidR="00C76F09" w:rsidRPr="00313A21" w:rsidRDefault="00C76F09" w:rsidP="00174BE4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313A21">
        <w:rPr>
          <w:rFonts w:ascii="Times New Roman" w:hAnsi="Times New Roman"/>
          <w:sz w:val="20"/>
          <w:szCs w:val="20"/>
        </w:rPr>
        <w:t>İslami Dönem Türk edebiyatının ilk eserleriyle ilgili aşağıdaki bilgilerin hangisi yanlıştır?</w:t>
      </w:r>
    </w:p>
    <w:p w:rsidR="00C76F09" w:rsidRPr="00313A21" w:rsidRDefault="00C76F09" w:rsidP="00320E77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313A21">
        <w:rPr>
          <w:rFonts w:ascii="Times New Roman" w:hAnsi="Times New Roman"/>
          <w:sz w:val="20"/>
          <w:szCs w:val="20"/>
        </w:rPr>
        <w:t>Bu parçadaki numaralanmış cümlelerin hangisinde bilgi yanlışlığı söz konusudur?(geçiş dönemi eserleri)</w:t>
      </w:r>
    </w:p>
    <w:p w:rsidR="00C76F09" w:rsidRPr="00313A21" w:rsidRDefault="00C76F09" w:rsidP="00313A2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13A21">
        <w:rPr>
          <w:rFonts w:ascii="Times New Roman" w:hAnsi="Times New Roman"/>
          <w:sz w:val="20"/>
          <w:szCs w:val="20"/>
        </w:rPr>
        <w:t>Bu parçada sözü edilen sanatçı aşağıdakilerden hangisidir?</w:t>
      </w:r>
    </w:p>
    <w:p w:rsidR="00C76F09" w:rsidRPr="00313A21" w:rsidRDefault="00C76F09" w:rsidP="00174BE4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313A21">
        <w:rPr>
          <w:rFonts w:ascii="Times New Roman" w:hAnsi="Times New Roman"/>
          <w:sz w:val="20"/>
          <w:szCs w:val="20"/>
        </w:rPr>
        <w:t>Aşağıdakilerden hangisinde bir yanlışlık yapılmıştır? (Tasavvuf edebiyatı)</w:t>
      </w:r>
    </w:p>
    <w:p w:rsidR="00C76F09" w:rsidRDefault="00C76F09" w:rsidP="00313A21">
      <w:pPr>
        <w:pStyle w:val="ListParagraph"/>
        <w:numPr>
          <w:ilvl w:val="0"/>
          <w:numId w:val="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313A21">
        <w:rPr>
          <w:rFonts w:ascii="Times New Roman" w:hAnsi="Times New Roman"/>
          <w:sz w:val="20"/>
          <w:szCs w:val="20"/>
        </w:rPr>
        <w:t>Battalname ile ilgili olarak aşağıda verilenlerden hangisi yanlıştır?</w:t>
      </w:r>
    </w:p>
    <w:p w:rsidR="00C76F09" w:rsidRPr="00A527D2" w:rsidRDefault="00C76F09" w:rsidP="00A527D2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Dede Korkut Hikâyeleri</w:t>
      </w:r>
      <w:r w:rsidRPr="00A527D2">
        <w:rPr>
          <w:rFonts w:ascii="Times New Roman" w:hAnsi="Times New Roman"/>
          <w:sz w:val="20"/>
          <w:szCs w:val="20"/>
        </w:rPr>
        <w:t xml:space="preserve"> ile ilgili olarak aşağıda verilenlerden hangisi yanlıştır?</w:t>
      </w:r>
    </w:p>
    <w:p w:rsidR="00C76F09" w:rsidRPr="00313A21" w:rsidRDefault="00C76F09" w:rsidP="00313A2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313A21">
        <w:rPr>
          <w:rFonts w:ascii="Times New Roman" w:hAnsi="Times New Roman"/>
          <w:sz w:val="20"/>
          <w:szCs w:val="20"/>
        </w:rPr>
        <w:t>Yukarıdaki numaralanmış cümlelerde Danişmentname ile ilgili olarak hangisinde bilgi yanlışlığı yapılmıştır?</w:t>
      </w:r>
    </w:p>
    <w:p w:rsidR="00C76F09" w:rsidRPr="00313A21" w:rsidRDefault="00C76F09" w:rsidP="00751261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0"/>
          <w:szCs w:val="20"/>
          <w:lang w:eastAsia="tr-TR"/>
        </w:rPr>
        <w:sectPr w:rsidR="00C76F09" w:rsidRPr="00313A21" w:rsidSect="00313A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6F09" w:rsidRPr="00313A21" w:rsidRDefault="00C76F09" w:rsidP="00751261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0"/>
          <w:szCs w:val="20"/>
          <w:lang w:eastAsia="tr-TR"/>
        </w:rPr>
      </w:pPr>
      <w:r w:rsidRPr="00313A21">
        <w:rPr>
          <w:rFonts w:ascii="Times New Roman" w:hAnsi="Times New Roman"/>
          <w:iCs/>
          <w:sz w:val="20"/>
          <w:szCs w:val="20"/>
          <w:lang w:eastAsia="tr-TR"/>
        </w:rPr>
        <w:t>Aşağıdaki cümlelerin</w:t>
      </w:r>
      <w:bookmarkStart w:id="0" w:name="_GoBack"/>
      <w:bookmarkEnd w:id="0"/>
      <w:r w:rsidRPr="00313A21">
        <w:rPr>
          <w:rFonts w:ascii="Times New Roman" w:hAnsi="Times New Roman"/>
          <w:iCs/>
          <w:sz w:val="20"/>
          <w:szCs w:val="20"/>
          <w:lang w:eastAsia="tr-TR"/>
        </w:rPr>
        <w:t xml:space="preserve"> karşısına yargılar doğru ise D yanlış ise Y yazınız. (5 puan)</w:t>
      </w:r>
    </w:p>
    <w:p w:rsidR="00C76F09" w:rsidRPr="00313A21" w:rsidRDefault="00C76F09" w:rsidP="00241D37">
      <w:pPr>
        <w:spacing w:after="0" w:line="240" w:lineRule="auto"/>
        <w:rPr>
          <w:rFonts w:ascii="Times New Roman" w:hAnsi="Times New Roman"/>
          <w:sz w:val="20"/>
          <w:szCs w:val="20"/>
        </w:rPr>
        <w:sectPr w:rsidR="00C76F09" w:rsidRPr="00313A21" w:rsidSect="00313A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6F09" w:rsidRPr="00313A21" w:rsidRDefault="00C76F09" w:rsidP="00313A2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313A21">
        <w:rPr>
          <w:rFonts w:ascii="Times New Roman" w:hAnsi="Times New Roman"/>
          <w:sz w:val="20"/>
          <w:szCs w:val="20"/>
        </w:rPr>
        <w:t>Yukarıdaki dörtlükte anlatılmak isteneni açıklayınız. (10 puan)</w:t>
      </w:r>
    </w:p>
    <w:p w:rsidR="00C76F09" w:rsidRPr="00313A21" w:rsidRDefault="00C76F09" w:rsidP="00174BE4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313A21">
        <w:rPr>
          <w:rFonts w:ascii="Times New Roman" w:hAnsi="Times New Roman"/>
          <w:sz w:val="20"/>
          <w:szCs w:val="20"/>
        </w:rPr>
        <w:t>Aşağıdaki tanımların karşısına uygun tasavvufî terimleri yazınız. (10 puan)</w:t>
      </w:r>
    </w:p>
    <w:p w:rsidR="00C76F09" w:rsidRPr="00313A21" w:rsidRDefault="00C76F09" w:rsidP="00852E62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313A21">
        <w:rPr>
          <w:rFonts w:ascii="Times New Roman" w:hAnsi="Times New Roman"/>
          <w:sz w:val="20"/>
          <w:szCs w:val="20"/>
        </w:rPr>
        <w:t>Aşağıdaki boşlukları uygun şekilde doldurunuz. (10 puan)</w:t>
      </w:r>
    </w:p>
    <w:p w:rsidR="00C76F09" w:rsidRPr="00313A21" w:rsidRDefault="00C76F09" w:rsidP="00174BE4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313A21">
        <w:rPr>
          <w:rFonts w:ascii="Times New Roman" w:hAnsi="Times New Roman"/>
          <w:sz w:val="20"/>
          <w:szCs w:val="20"/>
        </w:rPr>
        <w:t>Yukarıdaki şiirin ölçüsünü ve kafiyesini bulunuz. (6 puan)</w:t>
      </w:r>
    </w:p>
    <w:p w:rsidR="00C76F09" w:rsidRPr="00313A21" w:rsidRDefault="00C76F09" w:rsidP="00313A2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313A21">
        <w:rPr>
          <w:rFonts w:ascii="Times New Roman" w:hAnsi="Times New Roman"/>
          <w:sz w:val="20"/>
          <w:szCs w:val="20"/>
        </w:rPr>
        <w:t>Yukarıdaki dizelerde geçen ……. kelimeleriyle hangi söz sanatı yapılmıştır? Açıklayınız. (5 puan)</w:t>
      </w:r>
    </w:p>
    <w:p w:rsidR="00C76F09" w:rsidRPr="00313A21" w:rsidRDefault="00C76F09" w:rsidP="00313A2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  <w:sectPr w:rsidR="00C76F09" w:rsidRPr="00313A21" w:rsidSect="00313A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13A21">
        <w:rPr>
          <w:rFonts w:ascii="Times New Roman" w:hAnsi="Times New Roman"/>
          <w:sz w:val="20"/>
          <w:szCs w:val="20"/>
        </w:rPr>
        <w:t xml:space="preserve">Yukarıdaki menin yapısını oluşturan ögelerini bulunuz.      </w:t>
      </w:r>
    </w:p>
    <w:p w:rsidR="00C76F09" w:rsidRPr="00751261" w:rsidRDefault="00C76F09" w:rsidP="00313A21">
      <w:pPr>
        <w:pStyle w:val="ListParagraph"/>
        <w:spacing w:line="240" w:lineRule="auto"/>
        <w:ind w:left="78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….</w:t>
      </w:r>
    </w:p>
    <w:p w:rsidR="00C76F09" w:rsidRPr="00F0799E" w:rsidRDefault="00C76F09" w:rsidP="004C4E60">
      <w:pPr>
        <w:spacing w:after="0" w:line="240" w:lineRule="auto"/>
        <w:rPr>
          <w:rFonts w:ascii="Times New Roman" w:hAnsi="Times New Roman"/>
          <w:sz w:val="20"/>
          <w:szCs w:val="20"/>
        </w:rPr>
      </w:pPr>
      <w:hyperlink r:id="rId5" w:history="1">
        <w:r>
          <w:rPr>
            <w:rFonts w:ascii="Times New Roman" w:hAnsi="Times New Roman"/>
            <w:b/>
            <w:bCs/>
            <w:sz w:val="20"/>
            <w:szCs w:val="20"/>
          </w:rPr>
          <w:t>http://www.sorubak.com/</w:t>
        </w:r>
      </w:hyperlink>
      <w:r>
        <w:rPr>
          <w:rFonts w:ascii="Times New Roman" w:hAnsi="Times New Roman"/>
          <w:sz w:val="20"/>
          <w:szCs w:val="20"/>
        </w:rPr>
        <w:t xml:space="preserve"> </w:t>
      </w:r>
    </w:p>
    <w:sectPr w:rsidR="00C76F09" w:rsidRPr="00F0799E" w:rsidSect="00174BE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92213"/>
    <w:multiLevelType w:val="hybridMultilevel"/>
    <w:tmpl w:val="02CA43E2"/>
    <w:lvl w:ilvl="0" w:tplc="FCEEC1D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B39442E"/>
    <w:multiLevelType w:val="hybridMultilevel"/>
    <w:tmpl w:val="1C20422A"/>
    <w:lvl w:ilvl="0" w:tplc="1ED897F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F2477C2"/>
    <w:multiLevelType w:val="hybridMultilevel"/>
    <w:tmpl w:val="601EC7E2"/>
    <w:lvl w:ilvl="0" w:tplc="470E70B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003714C"/>
    <w:multiLevelType w:val="hybridMultilevel"/>
    <w:tmpl w:val="9064CDDA"/>
    <w:lvl w:ilvl="0" w:tplc="041F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40B1946"/>
    <w:multiLevelType w:val="hybridMultilevel"/>
    <w:tmpl w:val="5890075C"/>
    <w:lvl w:ilvl="0" w:tplc="37A668BC">
      <w:start w:val="1"/>
      <w:numFmt w:val="upperLetter"/>
      <w:lvlText w:val="%1)"/>
      <w:lvlJc w:val="left"/>
      <w:pPr>
        <w:ind w:left="12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5">
    <w:nsid w:val="151910D7"/>
    <w:multiLevelType w:val="hybridMultilevel"/>
    <w:tmpl w:val="8C60B1C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4C0E8E"/>
    <w:multiLevelType w:val="hybridMultilevel"/>
    <w:tmpl w:val="80AA9548"/>
    <w:lvl w:ilvl="0" w:tplc="196E14DC">
      <w:start w:val="1"/>
      <w:numFmt w:val="decimal"/>
      <w:lvlText w:val="%1."/>
      <w:lvlJc w:val="left"/>
      <w:pPr>
        <w:ind w:left="176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8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0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2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4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6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8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0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27" w:hanging="180"/>
      </w:pPr>
      <w:rPr>
        <w:rFonts w:cs="Times New Roman"/>
      </w:rPr>
    </w:lvl>
  </w:abstractNum>
  <w:abstractNum w:abstractNumId="7">
    <w:nsid w:val="20726857"/>
    <w:multiLevelType w:val="hybridMultilevel"/>
    <w:tmpl w:val="738A1570"/>
    <w:lvl w:ilvl="0" w:tplc="05A04EE0">
      <w:start w:val="1"/>
      <w:numFmt w:val="upperLetter"/>
      <w:lvlText w:val="%1)"/>
      <w:lvlJc w:val="left"/>
      <w:pPr>
        <w:ind w:left="12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6402A74"/>
    <w:multiLevelType w:val="hybridMultilevel"/>
    <w:tmpl w:val="2B8885FC"/>
    <w:lvl w:ilvl="0" w:tplc="FCE80C2A">
      <w:start w:val="1"/>
      <w:numFmt w:val="upperLetter"/>
      <w:lvlText w:val="%1)"/>
      <w:lvlJc w:val="left"/>
      <w:pPr>
        <w:ind w:left="11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9">
    <w:nsid w:val="268A3592"/>
    <w:multiLevelType w:val="hybridMultilevel"/>
    <w:tmpl w:val="C18EFD84"/>
    <w:lvl w:ilvl="0" w:tplc="E196D13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8DA5DD6"/>
    <w:multiLevelType w:val="hybridMultilevel"/>
    <w:tmpl w:val="5470E4DC"/>
    <w:lvl w:ilvl="0" w:tplc="4FCA5914">
      <w:start w:val="1"/>
      <w:numFmt w:val="upperLetter"/>
      <w:lvlText w:val="%1)"/>
      <w:lvlJc w:val="left"/>
      <w:pPr>
        <w:ind w:left="12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5267EC"/>
    <w:multiLevelType w:val="hybridMultilevel"/>
    <w:tmpl w:val="F9664FEE"/>
    <w:lvl w:ilvl="0" w:tplc="E8E4FB0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B5C36AA"/>
    <w:multiLevelType w:val="hybridMultilevel"/>
    <w:tmpl w:val="41F25D8E"/>
    <w:lvl w:ilvl="0" w:tplc="71C02F9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D104F0"/>
    <w:multiLevelType w:val="hybridMultilevel"/>
    <w:tmpl w:val="1FD4941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59551D"/>
    <w:multiLevelType w:val="hybridMultilevel"/>
    <w:tmpl w:val="DE46DE82"/>
    <w:lvl w:ilvl="0" w:tplc="6192A24C">
      <w:start w:val="1"/>
      <w:numFmt w:val="decimal"/>
      <w:lvlText w:val="%1."/>
      <w:lvlJc w:val="left"/>
      <w:pPr>
        <w:ind w:left="135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0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48" w:hanging="180"/>
      </w:pPr>
      <w:rPr>
        <w:rFonts w:cs="Times New Roman"/>
      </w:rPr>
    </w:lvl>
  </w:abstractNum>
  <w:abstractNum w:abstractNumId="15">
    <w:nsid w:val="3EE40379"/>
    <w:multiLevelType w:val="hybridMultilevel"/>
    <w:tmpl w:val="601EC7E2"/>
    <w:lvl w:ilvl="0" w:tplc="470E70B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F100910"/>
    <w:multiLevelType w:val="hybridMultilevel"/>
    <w:tmpl w:val="C3123E22"/>
    <w:lvl w:ilvl="0" w:tplc="1416EB9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40C92738"/>
    <w:multiLevelType w:val="hybridMultilevel"/>
    <w:tmpl w:val="AEB86FAA"/>
    <w:lvl w:ilvl="0" w:tplc="4FCA5914">
      <w:start w:val="1"/>
      <w:numFmt w:val="upperLetter"/>
      <w:lvlText w:val="%1)"/>
      <w:lvlJc w:val="left"/>
      <w:pPr>
        <w:ind w:left="12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18">
    <w:nsid w:val="416F0EEC"/>
    <w:multiLevelType w:val="hybridMultilevel"/>
    <w:tmpl w:val="31E8FC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C812FA"/>
    <w:multiLevelType w:val="hybridMultilevel"/>
    <w:tmpl w:val="F8F0AB86"/>
    <w:lvl w:ilvl="0" w:tplc="03289184">
      <w:start w:val="1"/>
      <w:numFmt w:val="lowerLetter"/>
      <w:lvlText w:val="%1."/>
      <w:lvlJc w:val="left"/>
      <w:pPr>
        <w:ind w:left="128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0">
    <w:nsid w:val="4916175F"/>
    <w:multiLevelType w:val="hybridMultilevel"/>
    <w:tmpl w:val="74904490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4A5030F4"/>
    <w:multiLevelType w:val="hybridMultilevel"/>
    <w:tmpl w:val="5DD8B982"/>
    <w:lvl w:ilvl="0" w:tplc="3462FC9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ACF2E76"/>
    <w:multiLevelType w:val="hybridMultilevel"/>
    <w:tmpl w:val="196EFFC6"/>
    <w:lvl w:ilvl="0" w:tplc="BCF80FE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50563470"/>
    <w:multiLevelType w:val="hybridMultilevel"/>
    <w:tmpl w:val="88DCD4B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6AB157B"/>
    <w:multiLevelType w:val="hybridMultilevel"/>
    <w:tmpl w:val="6172B24C"/>
    <w:lvl w:ilvl="0" w:tplc="9756230A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62DE349E"/>
    <w:multiLevelType w:val="hybridMultilevel"/>
    <w:tmpl w:val="B8621A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3C7695"/>
    <w:multiLevelType w:val="hybridMultilevel"/>
    <w:tmpl w:val="EE667658"/>
    <w:lvl w:ilvl="0" w:tplc="601EEDA8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  <w:sz w:val="22"/>
        <w:szCs w:val="22"/>
      </w:rPr>
    </w:lvl>
    <w:lvl w:ilvl="1" w:tplc="B734C60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6A22C82"/>
    <w:multiLevelType w:val="hybridMultilevel"/>
    <w:tmpl w:val="E152B7C0"/>
    <w:lvl w:ilvl="0" w:tplc="8182CF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D6056D0"/>
    <w:multiLevelType w:val="hybridMultilevel"/>
    <w:tmpl w:val="472E3A8E"/>
    <w:lvl w:ilvl="0" w:tplc="02143AA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76127021"/>
    <w:multiLevelType w:val="hybridMultilevel"/>
    <w:tmpl w:val="7E70EAEC"/>
    <w:lvl w:ilvl="0" w:tplc="FEAA4F74">
      <w:start w:val="1"/>
      <w:numFmt w:val="lowerLetter"/>
      <w:lvlText w:val="%1."/>
      <w:lvlJc w:val="left"/>
      <w:pPr>
        <w:ind w:left="128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>
    <w:nsid w:val="79144838"/>
    <w:multiLevelType w:val="hybridMultilevel"/>
    <w:tmpl w:val="5DD8B982"/>
    <w:lvl w:ilvl="0" w:tplc="3462FC9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BDE42FF"/>
    <w:multiLevelType w:val="hybridMultilevel"/>
    <w:tmpl w:val="E0F21DE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D38313F"/>
    <w:multiLevelType w:val="hybridMultilevel"/>
    <w:tmpl w:val="241EE35E"/>
    <w:lvl w:ilvl="0" w:tplc="106C4046">
      <w:start w:val="1"/>
      <w:numFmt w:val="upperLetter"/>
      <w:lvlText w:val="%1."/>
      <w:lvlJc w:val="left"/>
      <w:pPr>
        <w:ind w:left="927" w:hanging="360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E295135"/>
    <w:multiLevelType w:val="hybridMultilevel"/>
    <w:tmpl w:val="3EBC29BC"/>
    <w:lvl w:ilvl="0" w:tplc="4FCA5914">
      <w:start w:val="1"/>
      <w:numFmt w:val="upperLetter"/>
      <w:lvlText w:val="%1)"/>
      <w:lvlJc w:val="left"/>
      <w:pPr>
        <w:ind w:left="135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num w:numId="1">
    <w:abstractNumId w:val="20"/>
  </w:num>
  <w:num w:numId="2">
    <w:abstractNumId w:val="13"/>
  </w:num>
  <w:num w:numId="3">
    <w:abstractNumId w:val="26"/>
  </w:num>
  <w:num w:numId="4">
    <w:abstractNumId w:val="12"/>
  </w:num>
  <w:num w:numId="5">
    <w:abstractNumId w:val="23"/>
  </w:num>
  <w:num w:numId="6">
    <w:abstractNumId w:val="25"/>
  </w:num>
  <w:num w:numId="7">
    <w:abstractNumId w:val="0"/>
  </w:num>
  <w:num w:numId="8">
    <w:abstractNumId w:val="32"/>
  </w:num>
  <w:num w:numId="9">
    <w:abstractNumId w:val="19"/>
  </w:num>
  <w:num w:numId="10">
    <w:abstractNumId w:val="29"/>
  </w:num>
  <w:num w:numId="11">
    <w:abstractNumId w:val="5"/>
  </w:num>
  <w:num w:numId="12">
    <w:abstractNumId w:val="9"/>
  </w:num>
  <w:num w:numId="13">
    <w:abstractNumId w:val="6"/>
  </w:num>
  <w:num w:numId="14">
    <w:abstractNumId w:val="14"/>
  </w:num>
  <w:num w:numId="15">
    <w:abstractNumId w:val="28"/>
  </w:num>
  <w:num w:numId="16">
    <w:abstractNumId w:val="11"/>
  </w:num>
  <w:num w:numId="17">
    <w:abstractNumId w:val="15"/>
  </w:num>
  <w:num w:numId="18">
    <w:abstractNumId w:val="2"/>
  </w:num>
  <w:num w:numId="19">
    <w:abstractNumId w:val="17"/>
  </w:num>
  <w:num w:numId="20">
    <w:abstractNumId w:val="33"/>
  </w:num>
  <w:num w:numId="21">
    <w:abstractNumId w:val="27"/>
  </w:num>
  <w:num w:numId="22">
    <w:abstractNumId w:val="10"/>
  </w:num>
  <w:num w:numId="23">
    <w:abstractNumId w:val="1"/>
  </w:num>
  <w:num w:numId="24">
    <w:abstractNumId w:val="22"/>
  </w:num>
  <w:num w:numId="25">
    <w:abstractNumId w:val="4"/>
  </w:num>
  <w:num w:numId="26">
    <w:abstractNumId w:val="31"/>
  </w:num>
  <w:num w:numId="27">
    <w:abstractNumId w:val="7"/>
  </w:num>
  <w:num w:numId="28">
    <w:abstractNumId w:val="21"/>
  </w:num>
  <w:num w:numId="29">
    <w:abstractNumId w:val="30"/>
  </w:num>
  <w:num w:numId="30">
    <w:abstractNumId w:val="3"/>
  </w:num>
  <w:num w:numId="31">
    <w:abstractNumId w:val="24"/>
  </w:num>
  <w:num w:numId="32">
    <w:abstractNumId w:val="8"/>
  </w:num>
  <w:num w:numId="33">
    <w:abstractNumId w:val="18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3FD0"/>
    <w:rsid w:val="0003728F"/>
    <w:rsid w:val="00044C00"/>
    <w:rsid w:val="00077B5E"/>
    <w:rsid w:val="000A4BE6"/>
    <w:rsid w:val="000B0EC7"/>
    <w:rsid w:val="00156F42"/>
    <w:rsid w:val="00174BE4"/>
    <w:rsid w:val="0019575B"/>
    <w:rsid w:val="001B5E24"/>
    <w:rsid w:val="001D42C5"/>
    <w:rsid w:val="00215068"/>
    <w:rsid w:val="00241D37"/>
    <w:rsid w:val="002516EE"/>
    <w:rsid w:val="0026498D"/>
    <w:rsid w:val="002C2593"/>
    <w:rsid w:val="002C4EEE"/>
    <w:rsid w:val="00313A21"/>
    <w:rsid w:val="00320E77"/>
    <w:rsid w:val="0032250F"/>
    <w:rsid w:val="003500B1"/>
    <w:rsid w:val="00353ED7"/>
    <w:rsid w:val="00387AF8"/>
    <w:rsid w:val="00394897"/>
    <w:rsid w:val="00406009"/>
    <w:rsid w:val="0041167B"/>
    <w:rsid w:val="0044477B"/>
    <w:rsid w:val="00456178"/>
    <w:rsid w:val="00474B0A"/>
    <w:rsid w:val="00487154"/>
    <w:rsid w:val="004A5564"/>
    <w:rsid w:val="004C2A9A"/>
    <w:rsid w:val="004C4E60"/>
    <w:rsid w:val="004F5CCA"/>
    <w:rsid w:val="005221C0"/>
    <w:rsid w:val="00575609"/>
    <w:rsid w:val="0058218B"/>
    <w:rsid w:val="005E054E"/>
    <w:rsid w:val="00634F02"/>
    <w:rsid w:val="00643D9B"/>
    <w:rsid w:val="00671127"/>
    <w:rsid w:val="00681D34"/>
    <w:rsid w:val="00692E60"/>
    <w:rsid w:val="00697269"/>
    <w:rsid w:val="006C3FD0"/>
    <w:rsid w:val="006D36D7"/>
    <w:rsid w:val="006F1DEF"/>
    <w:rsid w:val="006F3D87"/>
    <w:rsid w:val="00751261"/>
    <w:rsid w:val="00753BDC"/>
    <w:rsid w:val="00760CF3"/>
    <w:rsid w:val="00770EDB"/>
    <w:rsid w:val="00771C63"/>
    <w:rsid w:val="00784584"/>
    <w:rsid w:val="00793DC1"/>
    <w:rsid w:val="007D01AE"/>
    <w:rsid w:val="007F49E6"/>
    <w:rsid w:val="007F77AD"/>
    <w:rsid w:val="00812025"/>
    <w:rsid w:val="008134D2"/>
    <w:rsid w:val="00850598"/>
    <w:rsid w:val="00852E62"/>
    <w:rsid w:val="00857D4F"/>
    <w:rsid w:val="00876C72"/>
    <w:rsid w:val="00920CEF"/>
    <w:rsid w:val="009372D1"/>
    <w:rsid w:val="0096050C"/>
    <w:rsid w:val="00977DA7"/>
    <w:rsid w:val="00981DCF"/>
    <w:rsid w:val="009D35D0"/>
    <w:rsid w:val="009E0995"/>
    <w:rsid w:val="00A02075"/>
    <w:rsid w:val="00A527D2"/>
    <w:rsid w:val="00A72AB1"/>
    <w:rsid w:val="00A954F8"/>
    <w:rsid w:val="00AA3D56"/>
    <w:rsid w:val="00AC531A"/>
    <w:rsid w:val="00B04323"/>
    <w:rsid w:val="00B36674"/>
    <w:rsid w:val="00B92356"/>
    <w:rsid w:val="00BD6218"/>
    <w:rsid w:val="00BE2E6D"/>
    <w:rsid w:val="00BE5E52"/>
    <w:rsid w:val="00BE708B"/>
    <w:rsid w:val="00BF08D2"/>
    <w:rsid w:val="00BF3061"/>
    <w:rsid w:val="00C62F44"/>
    <w:rsid w:val="00C76F09"/>
    <w:rsid w:val="00CA2A90"/>
    <w:rsid w:val="00CC4825"/>
    <w:rsid w:val="00CD07B0"/>
    <w:rsid w:val="00CF4E24"/>
    <w:rsid w:val="00D03080"/>
    <w:rsid w:val="00D0321B"/>
    <w:rsid w:val="00D14076"/>
    <w:rsid w:val="00D74DF3"/>
    <w:rsid w:val="00D765A1"/>
    <w:rsid w:val="00DA3594"/>
    <w:rsid w:val="00DA4044"/>
    <w:rsid w:val="00DE5C48"/>
    <w:rsid w:val="00DF5E10"/>
    <w:rsid w:val="00E014B2"/>
    <w:rsid w:val="00E034C5"/>
    <w:rsid w:val="00E323B8"/>
    <w:rsid w:val="00E75B3A"/>
    <w:rsid w:val="00E75DF7"/>
    <w:rsid w:val="00E819AC"/>
    <w:rsid w:val="00EA5BE2"/>
    <w:rsid w:val="00EB317D"/>
    <w:rsid w:val="00EE34D4"/>
    <w:rsid w:val="00F0799E"/>
    <w:rsid w:val="00F10B9F"/>
    <w:rsid w:val="00F132FC"/>
    <w:rsid w:val="00F455B5"/>
    <w:rsid w:val="00FA0533"/>
    <w:rsid w:val="00FA0CFA"/>
    <w:rsid w:val="00FD681D"/>
    <w:rsid w:val="00FD7048"/>
    <w:rsid w:val="00FD758A"/>
    <w:rsid w:val="00FF4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15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5609"/>
    <w:pPr>
      <w:ind w:left="720"/>
      <w:contextualSpacing/>
    </w:pPr>
  </w:style>
  <w:style w:type="table" w:styleId="TableGrid">
    <w:name w:val="Table Grid"/>
    <w:basedOn w:val="TableNormal"/>
    <w:uiPriority w:val="99"/>
    <w:rsid w:val="00A72AB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6F1DE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0799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95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95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9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95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256</Words>
  <Characters>1463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börekçi</dc:creator>
  <cp:keywords/>
  <dc:description/>
  <cp:lastModifiedBy>BİRSEN</cp:lastModifiedBy>
  <cp:revision>5</cp:revision>
  <dcterms:created xsi:type="dcterms:W3CDTF">2014-12-28T20:21:00Z</dcterms:created>
  <dcterms:modified xsi:type="dcterms:W3CDTF">2015-10-23T18:09:00Z</dcterms:modified>
</cp:coreProperties>
</file>